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line="130" w:lineRule="exact" w:before="5"/>
        <w:rPr>
          <w:sz w:val="13"/>
          <w:szCs w:val="13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306" type="#_x0000_t75" stroked="false">
            <v:imagedata r:id="rId5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986" w:lineRule="exact" w:before="0"/>
        <w:ind w:left="373" w:right="0" w:firstLine="0"/>
        <w:jc w:val="left"/>
        <w:rPr>
          <w:rFonts w:ascii="微軟正黑體" w:hAnsi="微軟正黑體" w:cs="微軟正黑體" w:eastAsia="微軟正黑體"/>
          <w:sz w:val="79"/>
          <w:szCs w:val="79"/>
        </w:rPr>
      </w:pPr>
      <w:r>
        <w:rPr>
          <w:rFonts w:ascii="微軟正黑體" w:hAnsi="微軟正黑體" w:cs="微軟正黑體" w:eastAsia="微軟正黑體"/>
          <w:b/>
          <w:bCs/>
          <w:position w:val="1"/>
          <w:sz w:val="79"/>
          <w:szCs w:val="79"/>
        </w:rPr>
        <w:t>康佳</w:t>
      </w:r>
      <w:r>
        <w:rPr>
          <w:rFonts w:ascii="Arial" w:hAnsi="Arial" w:cs="Arial" w:eastAsia="Arial"/>
          <w:b/>
          <w:bCs/>
          <w:sz w:val="79"/>
          <w:szCs w:val="79"/>
        </w:rPr>
        <w:t>LED</w:t>
      </w:r>
      <w:r>
        <w:rPr>
          <w:rFonts w:ascii="微軟正黑體" w:hAnsi="微軟正黑體" w:cs="微軟正黑體" w:eastAsia="微軟正黑體"/>
          <w:b/>
          <w:bCs/>
          <w:position w:val="1"/>
          <w:sz w:val="79"/>
          <w:szCs w:val="79"/>
        </w:rPr>
        <w:t>背光液晶电视培训课件</w:t>
      </w:r>
      <w:r>
        <w:rPr>
          <w:rFonts w:ascii="微軟正黑體" w:hAnsi="微軟正黑體" w:cs="微軟正黑體" w:eastAsia="微軟正黑體"/>
          <w:sz w:val="79"/>
          <w:szCs w:val="79"/>
        </w:rPr>
      </w:r>
    </w:p>
    <w:p>
      <w:pPr>
        <w:spacing w:after="0" w:line="986" w:lineRule="exact"/>
        <w:jc w:val="left"/>
        <w:rPr>
          <w:rFonts w:ascii="微軟正黑體" w:hAnsi="微軟正黑體" w:cs="微軟正黑體" w:eastAsia="微軟正黑體"/>
          <w:sz w:val="79"/>
          <w:szCs w:val="79"/>
        </w:rPr>
        <w:sectPr>
          <w:type w:val="continuous"/>
          <w:pgSz w:w="16838" w:h="11920" w:orient="landscape"/>
          <w:pgMar w:top="1100" w:bottom="280" w:left="2420" w:right="2420"/>
        </w:sectPr>
      </w:pPr>
    </w:p>
    <w:p>
      <w:pPr>
        <w:spacing w:line="120" w:lineRule="exact" w:before="6"/>
        <w:rPr>
          <w:sz w:val="12"/>
          <w:szCs w:val="12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305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pStyle w:val="Heading5"/>
        <w:spacing w:line="768" w:lineRule="exact"/>
        <w:ind w:right="0"/>
        <w:jc w:val="left"/>
        <w:rPr>
          <w:rFonts w:ascii="SimSun" w:hAnsi="SimSun" w:cs="SimSun" w:eastAsia="SimSun"/>
        </w:rPr>
      </w:pPr>
      <w:r>
        <w:rPr>
          <w:position w:val="1"/>
        </w:rPr>
        <w:t>1:LED</w:t>
      </w:r>
      <w:r>
        <w:rPr>
          <w:rFonts w:ascii="SimSun" w:hAnsi="SimSun" w:cs="SimSun" w:eastAsia="SimSun"/>
        </w:rPr>
        <w:t>背光液晶电视介绍</w:t>
      </w:r>
    </w:p>
    <w:p>
      <w:pPr>
        <w:spacing w:line="172" w:lineRule="auto" w:before="537"/>
        <w:ind w:left="649" w:right="107" w:firstLine="763"/>
        <w:jc w:val="left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Arial" w:hAnsi="Arial" w:cs="Arial" w:eastAsia="Arial"/>
          <w:b/>
          <w:bCs/>
          <w:spacing w:val="-1"/>
          <w:sz w:val="31"/>
          <w:szCs w:val="31"/>
        </w:rPr>
        <w:t>LED</w:t>
      </w:r>
      <w:r>
        <w:rPr>
          <w:rFonts w:ascii="Arial" w:hAnsi="Arial" w:cs="Arial" w:eastAsia="Arial"/>
          <w:b/>
          <w:bCs/>
          <w:spacing w:val="-8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是发光二极管</w:t>
      </w:r>
      <w:r>
        <w:rPr>
          <w:rFonts w:ascii="Arial" w:hAnsi="Arial" w:cs="Arial" w:eastAsia="Arial"/>
          <w:b/>
          <w:bCs/>
          <w:sz w:val="31"/>
          <w:szCs w:val="31"/>
        </w:rPr>
        <w:t>Light</w:t>
      </w:r>
      <w:r>
        <w:rPr>
          <w:rFonts w:ascii="Arial" w:hAnsi="Arial" w:cs="Arial" w:eastAsia="Arial"/>
          <w:b/>
          <w:bCs/>
          <w:spacing w:val="72"/>
          <w:sz w:val="31"/>
          <w:szCs w:val="31"/>
        </w:rPr>
        <w:t> </w:t>
      </w:r>
      <w:r>
        <w:rPr>
          <w:rFonts w:ascii="Arial" w:hAnsi="Arial" w:cs="Arial" w:eastAsia="Arial"/>
          <w:b/>
          <w:bCs/>
          <w:spacing w:val="-1"/>
          <w:sz w:val="31"/>
          <w:szCs w:val="31"/>
        </w:rPr>
        <w:t>Emitting</w:t>
      </w:r>
      <w:r>
        <w:rPr>
          <w:rFonts w:ascii="Arial" w:hAnsi="Arial" w:cs="Arial" w:eastAsia="Arial"/>
          <w:b/>
          <w:bCs/>
          <w:spacing w:val="69"/>
          <w:sz w:val="31"/>
          <w:szCs w:val="31"/>
        </w:rPr>
        <w:t> </w:t>
      </w:r>
      <w:r>
        <w:rPr>
          <w:rFonts w:ascii="Arial" w:hAnsi="Arial" w:cs="Arial" w:eastAsia="Arial"/>
          <w:b/>
          <w:bCs/>
          <w:sz w:val="31"/>
          <w:szCs w:val="31"/>
        </w:rPr>
        <w:t>Diode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的英文缩写，简称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。</w:t>
      </w:r>
      <w:r>
        <w:rPr>
          <w:rFonts w:ascii="微軟正黑體" w:hAnsi="微軟正黑體" w:cs="微軟正黑體" w:eastAsia="微軟正黑體"/>
          <w:b/>
          <w:bCs/>
          <w:spacing w:val="76"/>
          <w:sz w:val="31"/>
          <w:szCs w:val="31"/>
        </w:rPr>
        <w:t> 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电视的严</w:t>
      </w:r>
      <w:r>
        <w:rPr>
          <w:rFonts w:ascii="微軟正黑體" w:hAnsi="微軟正黑體" w:cs="微軟正黑體" w:eastAsia="微軟正黑體"/>
          <w:b/>
          <w:bCs/>
          <w:spacing w:val="31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格定义应该是</w:t>
      </w:r>
      <w:r>
        <w:rPr>
          <w:rFonts w:ascii="Arial" w:hAnsi="Arial" w:cs="Arial" w:eastAsia="Arial"/>
          <w:b/>
          <w:bCs/>
          <w:sz w:val="31"/>
          <w:szCs w:val="31"/>
        </w:rPr>
        <w:t>“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由</w:t>
      </w:r>
      <w:r>
        <w:rPr>
          <w:rFonts w:ascii="Arial" w:hAnsi="Arial" w:cs="Arial" w:eastAsia="Arial"/>
          <w:b/>
          <w:bCs/>
          <w:sz w:val="31"/>
          <w:szCs w:val="31"/>
        </w:rPr>
        <w:t>LED(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发光二极管</w:t>
      </w:r>
      <w:r>
        <w:rPr>
          <w:rFonts w:ascii="Arial" w:hAnsi="Arial" w:cs="Arial" w:eastAsia="Arial"/>
          <w:b/>
          <w:bCs/>
          <w:sz w:val="31"/>
          <w:szCs w:val="31"/>
        </w:rPr>
        <w:t>)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作为显示屏发光点阵的电视</w:t>
      </w:r>
      <w:r>
        <w:rPr>
          <w:rFonts w:ascii="Arial" w:hAnsi="Arial" w:cs="Arial" w:eastAsia="Arial"/>
          <w:b/>
          <w:bCs/>
          <w:sz w:val="31"/>
          <w:szCs w:val="31"/>
        </w:rPr>
        <w:t>”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。但这种电视并不是目</w:t>
      </w:r>
      <w:r>
        <w:rPr>
          <w:rFonts w:ascii="微軟正黑體" w:hAnsi="微軟正黑體" w:cs="微軟正黑體" w:eastAsia="微軟正黑體"/>
          <w:b/>
          <w:bCs/>
          <w:spacing w:val="74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前家电行业通常所指</w:t>
      </w:r>
      <w:r>
        <w:rPr>
          <w:rFonts w:ascii="微軟正黑體" w:hAnsi="微軟正黑體" w:cs="微軟正黑體" w:eastAsia="微軟正黑體"/>
          <w:b/>
          <w:bCs/>
          <w:spacing w:val="20"/>
          <w:sz w:val="31"/>
          <w:szCs w:val="31"/>
        </w:rPr>
        <w:t>的</w:t>
      </w:r>
      <w:r>
        <w:rPr>
          <w:rFonts w:ascii="Arial" w:hAnsi="Arial" w:cs="Arial" w:eastAsia="Arial"/>
          <w:b/>
          <w:bCs/>
          <w:sz w:val="31"/>
          <w:szCs w:val="31"/>
        </w:rPr>
        <w:t>“L</w:t>
      </w:r>
      <w:r>
        <w:rPr>
          <w:rFonts w:ascii="Arial" w:hAnsi="Arial" w:cs="Arial" w:eastAsia="Arial"/>
          <w:b/>
          <w:bCs/>
          <w:spacing w:val="-3"/>
          <w:sz w:val="31"/>
          <w:szCs w:val="31"/>
        </w:rPr>
        <w:t>E</w:t>
      </w:r>
      <w:r>
        <w:rPr>
          <w:rFonts w:ascii="Arial" w:hAnsi="Arial" w:cs="Arial" w:eastAsia="Arial"/>
          <w:b/>
          <w:bCs/>
          <w:sz w:val="31"/>
          <w:szCs w:val="31"/>
        </w:rPr>
        <w:t>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做为背光源的液晶电</w:t>
      </w:r>
      <w:r>
        <w:rPr>
          <w:rFonts w:ascii="微軟正黑體" w:hAnsi="微軟正黑體" w:cs="微軟正黑體" w:eastAsia="微軟正黑體"/>
          <w:b/>
          <w:bCs/>
          <w:spacing w:val="13"/>
          <w:sz w:val="31"/>
          <w:szCs w:val="31"/>
        </w:rPr>
        <w:t>视</w:t>
      </w:r>
      <w:r>
        <w:rPr>
          <w:rFonts w:ascii="Arial" w:hAnsi="Arial" w:cs="Arial" w:eastAsia="Arial"/>
          <w:b/>
          <w:bCs/>
          <w:sz w:val="31"/>
          <w:szCs w:val="31"/>
        </w:rPr>
        <w:t>”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。这种电视的显示原理是利用</w:t>
      </w:r>
      <w:r>
        <w:rPr>
          <w:rFonts w:ascii="微軟正黑體" w:hAnsi="微軟正黑體" w:cs="微軟正黑體" w:eastAsia="微軟正黑體"/>
          <w:b/>
          <w:bCs/>
          <w:spacing w:val="66"/>
          <w:w w:val="102"/>
          <w:sz w:val="31"/>
          <w:szCs w:val="31"/>
        </w:rPr>
        <w:t> </w:t>
      </w:r>
      <w:r>
        <w:rPr>
          <w:rFonts w:ascii="Arial" w:hAnsi="Arial" w:cs="Arial" w:eastAsia="Arial"/>
          <w:b/>
          <w:bCs/>
          <w:sz w:val="31"/>
          <w:szCs w:val="31"/>
        </w:rPr>
        <w:t>LED(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发光二极管</w:t>
      </w:r>
      <w:r>
        <w:rPr>
          <w:rFonts w:ascii="Arial" w:hAnsi="Arial" w:cs="Arial" w:eastAsia="Arial"/>
          <w:b/>
          <w:bCs/>
          <w:sz w:val="31"/>
          <w:szCs w:val="31"/>
        </w:rPr>
        <w:t>)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可以发出红、绿、蓝三基色光的特点，把其作为显示屏的发光阵点，</w:t>
      </w:r>
      <w:r>
        <w:rPr>
          <w:rFonts w:ascii="微軟正黑體" w:hAnsi="微軟正黑體" w:cs="微軟正黑體" w:eastAsia="微軟正黑體"/>
          <w:b/>
          <w:bCs/>
          <w:spacing w:val="29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在计算机技术控制下使三种颜色具有</w:t>
      </w:r>
      <w:r>
        <w:rPr>
          <w:rFonts w:ascii="微軟正黑體" w:hAnsi="微軟正黑體" w:cs="微軟正黑體" w:eastAsia="微軟正黑體"/>
          <w:b/>
          <w:bCs/>
          <w:spacing w:val="34"/>
          <w:sz w:val="31"/>
          <w:szCs w:val="31"/>
        </w:rPr>
        <w:t> </w:t>
      </w:r>
      <w:r>
        <w:rPr>
          <w:rFonts w:ascii="Arial" w:hAnsi="Arial" w:cs="Arial" w:eastAsia="Arial"/>
          <w:b/>
          <w:bCs/>
          <w:spacing w:val="-4"/>
          <w:sz w:val="31"/>
          <w:szCs w:val="31"/>
        </w:rPr>
        <w:t>25</w:t>
      </w:r>
      <w:r>
        <w:rPr>
          <w:rFonts w:ascii="Arial" w:hAnsi="Arial" w:cs="Arial" w:eastAsia="Arial"/>
          <w:b/>
          <w:bCs/>
          <w:spacing w:val="2"/>
          <w:sz w:val="31"/>
          <w:szCs w:val="31"/>
        </w:rPr>
        <w:t>6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级灰度并任意混合，即可产</w:t>
      </w:r>
      <w:r>
        <w:rPr>
          <w:rFonts w:ascii="微軟正黑體" w:hAnsi="微軟正黑體" w:cs="微軟正黑體" w:eastAsia="微軟正黑體"/>
          <w:b/>
          <w:bCs/>
          <w:spacing w:val="20"/>
          <w:sz w:val="31"/>
          <w:szCs w:val="31"/>
        </w:rPr>
        <w:t>生</w:t>
      </w:r>
      <w:r>
        <w:rPr>
          <w:rFonts w:ascii="Arial" w:hAnsi="Arial" w:cs="Arial" w:eastAsia="Arial"/>
          <w:b/>
          <w:bCs/>
          <w:spacing w:val="-4"/>
          <w:sz w:val="31"/>
          <w:szCs w:val="31"/>
        </w:rPr>
        <w:t>25</w:t>
      </w:r>
      <w:r>
        <w:rPr>
          <w:rFonts w:ascii="Arial" w:hAnsi="Arial" w:cs="Arial" w:eastAsia="Arial"/>
          <w:b/>
          <w:bCs/>
          <w:spacing w:val="2"/>
          <w:sz w:val="31"/>
          <w:szCs w:val="31"/>
        </w:rPr>
        <w:t>6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×</w:t>
      </w:r>
      <w:r>
        <w:rPr>
          <w:rFonts w:ascii="Arial" w:hAnsi="Arial" w:cs="Arial" w:eastAsia="Arial"/>
          <w:b/>
          <w:bCs/>
          <w:spacing w:val="-4"/>
          <w:sz w:val="31"/>
          <w:szCs w:val="31"/>
        </w:rPr>
        <w:t>25</w:t>
      </w:r>
      <w:r>
        <w:rPr>
          <w:rFonts w:ascii="Arial" w:hAnsi="Arial" w:cs="Arial" w:eastAsia="Arial"/>
          <w:b/>
          <w:bCs/>
          <w:spacing w:val="10"/>
          <w:sz w:val="31"/>
          <w:szCs w:val="31"/>
        </w:rPr>
        <w:t>6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×</w:t>
      </w:r>
      <w:r>
        <w:rPr>
          <w:rFonts w:ascii="Arial" w:hAnsi="Arial" w:cs="Arial" w:eastAsia="Arial"/>
          <w:b/>
          <w:bCs/>
          <w:spacing w:val="-4"/>
          <w:sz w:val="31"/>
          <w:szCs w:val="31"/>
        </w:rPr>
        <w:t>25</w:t>
      </w:r>
      <w:r>
        <w:rPr>
          <w:rFonts w:ascii="Arial" w:hAnsi="Arial" w:cs="Arial" w:eastAsia="Arial"/>
          <w:b/>
          <w:bCs/>
          <w:spacing w:val="2"/>
          <w:sz w:val="31"/>
          <w:szCs w:val="31"/>
        </w:rPr>
        <w:t>6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＝</w:t>
      </w:r>
      <w:r>
        <w:rPr>
          <w:rFonts w:ascii="微軟正黑體" w:hAnsi="微軟正黑體" w:cs="微軟正黑體" w:eastAsia="微軟正黑體"/>
          <w:b/>
          <w:bCs/>
          <w:spacing w:val="30"/>
          <w:w w:val="102"/>
          <w:sz w:val="31"/>
          <w:szCs w:val="31"/>
        </w:rPr>
        <w:t> </w:t>
      </w:r>
      <w:r>
        <w:rPr>
          <w:rFonts w:ascii="Arial" w:hAnsi="Arial" w:cs="Arial" w:eastAsia="Arial"/>
          <w:b/>
          <w:bCs/>
          <w:spacing w:val="-4"/>
          <w:sz w:val="31"/>
          <w:szCs w:val="31"/>
        </w:rPr>
        <w:t>1677721</w:t>
      </w:r>
      <w:r>
        <w:rPr>
          <w:rFonts w:ascii="Arial" w:hAnsi="Arial" w:cs="Arial" w:eastAsia="Arial"/>
          <w:b/>
          <w:bCs/>
          <w:spacing w:val="24"/>
          <w:sz w:val="31"/>
          <w:szCs w:val="31"/>
        </w:rPr>
        <w:t>6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种颜色，形成不同光色的组合变化，实现丰富多彩的动态变化效果及各种图</w:t>
      </w:r>
      <w:r>
        <w:rPr>
          <w:rFonts w:ascii="微軟正黑體" w:hAnsi="微軟正黑體" w:cs="微軟正黑體" w:eastAsia="微軟正黑體"/>
          <w:b/>
          <w:bCs/>
          <w:w w:val="102"/>
          <w:position w:val="1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像。这种显像器件，一般用于低精度的显示或户外大屏幕。  </w:t>
      </w:r>
      <w:r>
        <w:rPr>
          <w:rFonts w:ascii="微軟正黑體" w:hAnsi="微軟正黑體" w:cs="微軟正黑體" w:eastAsia="微軟正黑體"/>
          <w:b/>
          <w:bCs/>
          <w:spacing w:val="41"/>
          <w:position w:val="1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现在电视所使用</w:t>
      </w:r>
      <w:r>
        <w:rPr>
          <w:rFonts w:ascii="微軟正黑體" w:hAnsi="微軟正黑體" w:cs="微軟正黑體" w:eastAsia="微軟正黑體"/>
          <w:b/>
          <w:bCs/>
          <w:spacing w:val="13"/>
          <w:position w:val="1"/>
          <w:sz w:val="31"/>
          <w:szCs w:val="31"/>
        </w:rPr>
        <w:t>的</w:t>
      </w:r>
      <w:r>
        <w:rPr>
          <w:rFonts w:ascii="Arial" w:hAnsi="Arial" w:cs="Arial" w:eastAsia="Arial"/>
          <w:b/>
          <w:bCs/>
          <w:sz w:val="31"/>
          <w:szCs w:val="31"/>
        </w:rPr>
        <w:t>L</w:t>
      </w:r>
      <w:r>
        <w:rPr>
          <w:rFonts w:ascii="Arial" w:hAnsi="Arial" w:cs="Arial" w:eastAsia="Arial"/>
          <w:b/>
          <w:bCs/>
          <w:spacing w:val="-3"/>
          <w:sz w:val="31"/>
          <w:szCs w:val="31"/>
        </w:rPr>
        <w:t>E</w:t>
      </w:r>
      <w:r>
        <w:rPr>
          <w:rFonts w:ascii="Arial" w:hAnsi="Arial" w:cs="Arial" w:eastAsia="Arial"/>
          <w:b/>
          <w:bCs/>
          <w:sz w:val="31"/>
          <w:szCs w:val="31"/>
        </w:rPr>
        <w:t>D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显</w:t>
      </w:r>
      <w:r>
        <w:rPr>
          <w:rFonts w:ascii="微軟正黑體" w:hAnsi="微軟正黑體" w:cs="微軟正黑體" w:eastAsia="微軟正黑體"/>
          <w:b/>
          <w:bCs/>
          <w:w w:val="102"/>
          <w:position w:val="1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示屏，并不是真正的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显示屏，准确的说就是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背光显示屏，其实就是用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灯</w:t>
      </w:r>
      <w:r>
        <w:rPr>
          <w:rFonts w:ascii="微軟正黑體" w:hAnsi="微軟正黑體" w:cs="微軟正黑體" w:eastAsia="微軟正黑體"/>
          <w:b/>
          <w:bCs/>
          <w:spacing w:val="23"/>
          <w:w w:val="102"/>
          <w:position w:val="1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管取代老式</w:t>
      </w:r>
      <w:r>
        <w:rPr>
          <w:rFonts w:ascii="微軟正黑體" w:hAnsi="微軟正黑體" w:cs="微軟正黑體" w:eastAsia="微軟正黑體"/>
          <w:b/>
          <w:bCs/>
          <w:spacing w:val="13"/>
          <w:position w:val="1"/>
          <w:sz w:val="31"/>
          <w:szCs w:val="31"/>
        </w:rPr>
        <w:t>的</w:t>
      </w:r>
      <w:r>
        <w:rPr>
          <w:rFonts w:ascii="Arial" w:hAnsi="Arial" w:cs="Arial" w:eastAsia="Arial"/>
          <w:b/>
          <w:bCs/>
          <w:sz w:val="31"/>
          <w:szCs w:val="31"/>
        </w:rPr>
        <w:t>CCF</w:t>
      </w:r>
      <w:r>
        <w:rPr>
          <w:rFonts w:ascii="Arial" w:hAnsi="Arial" w:cs="Arial" w:eastAsia="Arial"/>
          <w:b/>
          <w:bCs/>
          <w:spacing w:val="-7"/>
          <w:sz w:val="31"/>
          <w:szCs w:val="31"/>
        </w:rPr>
        <w:t>L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灯管</w:t>
      </w:r>
      <w:r>
        <w:rPr>
          <w:rFonts w:ascii="微軟正黑體" w:hAnsi="微軟正黑體" w:cs="微軟正黑體" w:eastAsia="微軟正黑體"/>
          <w:b/>
          <w:bCs/>
          <w:spacing w:val="6"/>
          <w:position w:val="1"/>
          <w:sz w:val="31"/>
          <w:szCs w:val="31"/>
        </w:rPr>
        <w:t>。</w:t>
      </w:r>
      <w:r>
        <w:rPr>
          <w:rFonts w:ascii="Arial" w:hAnsi="Arial" w:cs="Arial" w:eastAsia="Arial"/>
          <w:b/>
          <w:bCs/>
          <w:sz w:val="31"/>
          <w:szCs w:val="31"/>
        </w:rPr>
        <w:t>LC</w:t>
      </w:r>
      <w:r>
        <w:rPr>
          <w:rFonts w:ascii="Arial" w:hAnsi="Arial" w:cs="Arial" w:eastAsia="Arial"/>
          <w:b/>
          <w:bCs/>
          <w:spacing w:val="-6"/>
          <w:sz w:val="31"/>
          <w:szCs w:val="31"/>
        </w:rPr>
        <w:t>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电视也好</w:t>
      </w:r>
      <w:r>
        <w:rPr>
          <w:rFonts w:ascii="微軟正黑體" w:hAnsi="微軟正黑體" w:cs="微軟正黑體" w:eastAsia="微軟正黑體"/>
          <w:b/>
          <w:bCs/>
          <w:spacing w:val="6"/>
          <w:sz w:val="31"/>
          <w:szCs w:val="31"/>
        </w:rPr>
        <w:t>，</w:t>
      </w:r>
      <w:r>
        <w:rPr>
          <w:rFonts w:ascii="Arial" w:hAnsi="Arial" w:cs="Arial" w:eastAsia="Arial"/>
          <w:b/>
          <w:bCs/>
          <w:sz w:val="31"/>
          <w:szCs w:val="31"/>
        </w:rPr>
        <w:t>L</w:t>
      </w:r>
      <w:r>
        <w:rPr>
          <w:rFonts w:ascii="Arial" w:hAnsi="Arial" w:cs="Arial" w:eastAsia="Arial"/>
          <w:b/>
          <w:bCs/>
          <w:spacing w:val="-3"/>
          <w:sz w:val="31"/>
          <w:szCs w:val="31"/>
        </w:rPr>
        <w:t>E</w:t>
      </w:r>
      <w:r>
        <w:rPr>
          <w:rFonts w:ascii="Arial" w:hAnsi="Arial" w:cs="Arial" w:eastAsia="Arial"/>
          <w:b/>
          <w:bCs/>
          <w:sz w:val="31"/>
          <w:szCs w:val="31"/>
        </w:rPr>
        <w:t>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电视也好，归根到底都</w:t>
      </w:r>
      <w:r>
        <w:rPr>
          <w:rFonts w:ascii="微軟正黑體" w:hAnsi="微軟正黑體" w:cs="微軟正黑體" w:eastAsia="微軟正黑體"/>
          <w:b/>
          <w:bCs/>
          <w:spacing w:val="20"/>
          <w:sz w:val="31"/>
          <w:szCs w:val="31"/>
        </w:rPr>
        <w:t>是</w:t>
      </w:r>
      <w:r>
        <w:rPr>
          <w:rFonts w:ascii="Arial" w:hAnsi="Arial" w:cs="Arial" w:eastAsia="Arial"/>
          <w:b/>
          <w:bCs/>
          <w:sz w:val="31"/>
          <w:szCs w:val="31"/>
        </w:rPr>
        <w:t>“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液晶显示面</w:t>
      </w:r>
      <w:r>
        <w:rPr>
          <w:rFonts w:ascii="微軟正黑體" w:hAnsi="微軟正黑體" w:cs="微軟正黑體" w:eastAsia="微軟正黑體"/>
          <w:b/>
          <w:bCs/>
          <w:spacing w:val="74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板</w:t>
      </w:r>
      <w:r>
        <w:rPr>
          <w:rFonts w:ascii="Arial" w:hAnsi="Arial" w:cs="Arial" w:eastAsia="Arial"/>
          <w:b/>
          <w:bCs/>
          <w:sz w:val="31"/>
          <w:szCs w:val="31"/>
        </w:rPr>
        <w:t>”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电视。液晶显示面板本身不能发光，需要有光源从背向照射才能  </w:t>
      </w:r>
      <w:r>
        <w:rPr>
          <w:rFonts w:ascii="微軟正黑體" w:hAnsi="微軟正黑體" w:cs="微軟正黑體" w:eastAsia="微軟正黑體"/>
          <w:b/>
          <w:bCs/>
          <w:spacing w:val="42"/>
          <w:sz w:val="31"/>
          <w:szCs w:val="31"/>
        </w:rPr>
        <w:t> </w:t>
      </w:r>
      <w:r>
        <w:rPr>
          <w:rFonts w:ascii="Arial" w:hAnsi="Arial" w:cs="Arial" w:eastAsia="Arial"/>
          <w:b/>
          <w:bCs/>
          <w:sz w:val="31"/>
          <w:szCs w:val="31"/>
        </w:rPr>
        <w:t>“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点亮</w:t>
      </w:r>
      <w:r>
        <w:rPr>
          <w:rFonts w:ascii="Arial" w:hAnsi="Arial" w:cs="Arial" w:eastAsia="Arial"/>
          <w:b/>
          <w:bCs/>
          <w:sz w:val="31"/>
          <w:szCs w:val="31"/>
        </w:rPr>
        <w:t>”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，进而发光</w:t>
      </w:r>
      <w:r>
        <w:rPr>
          <w:rFonts w:ascii="微軟正黑體" w:hAnsi="微軟正黑體" w:cs="微軟正黑體" w:eastAsia="微軟正黑體"/>
          <w:b/>
          <w:bCs/>
          <w:spacing w:val="27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和具有色彩。</w:t>
      </w:r>
      <w:r>
        <w:rPr>
          <w:rFonts w:ascii="Arial" w:hAnsi="Arial" w:cs="Arial" w:eastAsia="Arial"/>
          <w:b/>
          <w:bCs/>
          <w:sz w:val="31"/>
          <w:szCs w:val="31"/>
        </w:rPr>
        <w:t>LCD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电视的背光源是荧光灯管，所以，功耗高，易发热，而且光室很大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spacing w:line="335" w:lineRule="exact" w:before="0"/>
        <w:ind w:left="649" w:right="345" w:firstLine="0"/>
        <w:jc w:val="both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，电视相对很笨很厚</w:t>
      </w:r>
      <w:r>
        <w:rPr>
          <w:rFonts w:ascii="微軟正黑體" w:hAnsi="微軟正黑體" w:cs="微軟正黑體" w:eastAsia="微軟正黑體"/>
          <w:b/>
          <w:bCs/>
          <w:spacing w:val="20"/>
          <w:sz w:val="31"/>
          <w:szCs w:val="31"/>
        </w:rPr>
        <w:t>；</w:t>
      </w:r>
      <w:r>
        <w:rPr>
          <w:rFonts w:ascii="Arial" w:hAnsi="Arial" w:cs="Arial" w:eastAsia="Arial"/>
          <w:b/>
          <w:bCs/>
          <w:sz w:val="31"/>
          <w:szCs w:val="31"/>
        </w:rPr>
        <w:t>L</w:t>
      </w:r>
      <w:r>
        <w:rPr>
          <w:rFonts w:ascii="Arial" w:hAnsi="Arial" w:cs="Arial" w:eastAsia="Arial"/>
          <w:b/>
          <w:bCs/>
          <w:spacing w:val="-3"/>
          <w:sz w:val="31"/>
          <w:szCs w:val="31"/>
        </w:rPr>
        <w:t>E</w:t>
      </w:r>
      <w:r>
        <w:rPr>
          <w:rFonts w:ascii="Arial" w:hAnsi="Arial" w:cs="Arial" w:eastAsia="Arial"/>
          <w:b/>
          <w:bCs/>
          <w:sz w:val="31"/>
          <w:szCs w:val="31"/>
        </w:rPr>
        <w:t>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电视的背光源是发光二极管。发光二极管是一种微电的电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spacing w:line="169" w:lineRule="auto" w:before="64"/>
        <w:ind w:left="649" w:right="302" w:firstLine="0"/>
        <w:jc w:val="both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光转换半导体器件，具有体积小、耗电量低、使用寿命长、高亮度、低热量、环保、</w:t>
      </w:r>
      <w:r>
        <w:rPr>
          <w:rFonts w:ascii="微軟正黑體" w:hAnsi="微軟正黑體" w:cs="微軟正黑體" w:eastAsia="微軟正黑體"/>
          <w:b/>
          <w:bCs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坚固耐用等特点，被用来替代</w:t>
      </w:r>
      <w:r>
        <w:rPr>
          <w:rFonts w:ascii="Arial" w:hAnsi="Arial" w:cs="Arial" w:eastAsia="Arial"/>
          <w:b/>
          <w:bCs/>
          <w:sz w:val="31"/>
          <w:szCs w:val="31"/>
        </w:rPr>
        <w:t>LCD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电视的荧光灯管背光源。所以，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电视可以制造</w:t>
      </w:r>
      <w:r>
        <w:rPr>
          <w:rFonts w:ascii="微軟正黑體" w:hAnsi="微軟正黑體" w:cs="微軟正黑體" w:eastAsia="微軟正黑體"/>
          <w:b/>
          <w:bCs/>
          <w:spacing w:val="23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得更薄更俏更环保，而且功耗低，发热极小，画质更优秀，理论寿命更长，实现了真</w:t>
      </w:r>
      <w:r>
        <w:rPr>
          <w:rFonts w:ascii="微軟正黑體" w:hAnsi="微軟正黑體" w:cs="微軟正黑體" w:eastAsia="微軟正黑體"/>
          <w:b/>
          <w:bCs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正意义上的高清和壁挂。因此，市场上的  </w:t>
      </w:r>
      <w:r>
        <w:rPr>
          <w:rFonts w:ascii="微軟正黑體" w:hAnsi="微軟正黑體" w:cs="微軟正黑體" w:eastAsia="微軟正黑體"/>
          <w:b/>
          <w:bCs/>
          <w:spacing w:val="19"/>
          <w:sz w:val="31"/>
          <w:szCs w:val="31"/>
        </w:rPr>
        <w:t> 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电视应该叫</w:t>
      </w:r>
      <w:r>
        <w:rPr>
          <w:rFonts w:ascii="Arial" w:hAnsi="Arial" w:cs="Arial" w:eastAsia="Arial"/>
          <w:b/>
          <w:bCs/>
          <w:sz w:val="31"/>
          <w:szCs w:val="31"/>
        </w:rPr>
        <w:t>“LED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背光源液晶电视</w:t>
      </w:r>
      <w:r>
        <w:rPr>
          <w:rFonts w:ascii="Arial" w:hAnsi="Arial" w:cs="Arial" w:eastAsia="Arial"/>
          <w:b/>
          <w:bCs/>
          <w:sz w:val="31"/>
          <w:szCs w:val="31"/>
        </w:rPr>
        <w:t>”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。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spacing w:after="0" w:line="169" w:lineRule="auto"/>
        <w:jc w:val="both"/>
        <w:rPr>
          <w:rFonts w:ascii="微軟正黑體" w:hAnsi="微軟正黑體" w:cs="微軟正黑體" w:eastAsia="微軟正黑體"/>
          <w:sz w:val="31"/>
          <w:szCs w:val="31"/>
        </w:rPr>
        <w:sectPr>
          <w:pgSz w:w="16838" w:h="11920" w:orient="landscape"/>
          <w:pgMar w:top="1100" w:bottom="280" w:left="2000" w:right="2100"/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40" w:lineRule="exact" w:before="9"/>
        <w:rPr>
          <w:sz w:val="24"/>
          <w:szCs w:val="24"/>
        </w:rPr>
      </w:pPr>
    </w:p>
    <w:p>
      <w:pPr>
        <w:spacing w:after="0" w:line="240" w:lineRule="exact"/>
        <w:rPr>
          <w:sz w:val="24"/>
          <w:szCs w:val="24"/>
        </w:rPr>
        <w:sectPr>
          <w:pgSz w:w="16838" w:h="11920" w:orient="landscape"/>
          <w:pgMar w:top="1100" w:bottom="280" w:left="1160" w:right="1200"/>
        </w:sectPr>
      </w:pPr>
    </w:p>
    <w:p>
      <w:pPr>
        <w:spacing w:line="757" w:lineRule="exact" w:before="0"/>
        <w:ind w:left="971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Arial" w:hAnsi="Arial" w:cs="Arial" w:eastAsia="Arial"/>
          <w:spacing w:val="1"/>
          <w:position w:val="1"/>
          <w:sz w:val="63"/>
          <w:szCs w:val="63"/>
        </w:rPr>
        <w:t>2</w:t>
      </w:r>
      <w:r>
        <w:rPr>
          <w:rFonts w:ascii="SimSun" w:hAnsi="SimSun" w:cs="SimSun" w:eastAsia="SimSun"/>
          <w:spacing w:val="1"/>
          <w:sz w:val="63"/>
          <w:szCs w:val="63"/>
        </w:rPr>
        <w:t>：</w:t>
      </w:r>
      <w:r>
        <w:rPr>
          <w:rFonts w:ascii="Arial" w:hAnsi="Arial" w:cs="Arial" w:eastAsia="Arial"/>
          <w:spacing w:val="1"/>
          <w:position w:val="1"/>
          <w:sz w:val="63"/>
          <w:szCs w:val="63"/>
        </w:rPr>
        <w:t>LED</w:t>
      </w:r>
      <w:r>
        <w:rPr>
          <w:rFonts w:ascii="SimSun" w:hAnsi="SimSun" w:cs="SimSun" w:eastAsia="SimSun"/>
          <w:spacing w:val="1"/>
          <w:sz w:val="63"/>
          <w:szCs w:val="63"/>
        </w:rPr>
        <w:t>液晶电视与</w:t>
      </w:r>
      <w:r>
        <w:rPr>
          <w:rFonts w:ascii="Arial" w:hAnsi="Arial" w:cs="Arial" w:eastAsia="Arial"/>
          <w:spacing w:val="1"/>
          <w:position w:val="1"/>
          <w:sz w:val="63"/>
          <w:szCs w:val="63"/>
        </w:rPr>
        <w:t>CCFL</w:t>
      </w:r>
      <w:r>
        <w:rPr>
          <w:rFonts w:ascii="SimSun" w:hAnsi="SimSun" w:cs="SimSun" w:eastAsia="SimSun"/>
          <w:spacing w:val="1"/>
          <w:sz w:val="63"/>
          <w:szCs w:val="63"/>
        </w:rPr>
        <w:t>液晶电视的区别</w:t>
      </w:r>
    </w:p>
    <w:p>
      <w:pPr>
        <w:spacing w:line="432" w:lineRule="exact" w:before="68"/>
        <w:ind w:left="179" w:right="10497" w:firstLine="72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FF0000"/>
          <w:spacing w:val="-3"/>
          <w:position w:val="1"/>
          <w:sz w:val="36"/>
          <w:szCs w:val="36"/>
        </w:rPr>
        <w:t>通</w:t>
      </w:r>
      <w:r>
        <w:rPr>
          <w:rFonts w:ascii="Arial" w:hAnsi="Arial" w:cs="Arial" w:eastAsia="Arial"/>
          <w:color w:val="FF0000"/>
          <w:spacing w:val="-3"/>
          <w:sz w:val="36"/>
          <w:szCs w:val="36"/>
        </w:rPr>
        <w:t>CCFL</w:t>
      </w:r>
      <w:r>
        <w:rPr>
          <w:rFonts w:ascii="SimSun" w:hAnsi="SimSun" w:cs="SimSun" w:eastAsia="SimSun"/>
          <w:color w:val="FF0000"/>
          <w:spacing w:val="-3"/>
          <w:position w:val="1"/>
          <w:sz w:val="36"/>
          <w:szCs w:val="36"/>
        </w:rPr>
        <w:t>液</w:t>
      </w:r>
      <w:r>
        <w:rPr>
          <w:rFonts w:ascii="SimSun" w:hAnsi="SimSun" w:cs="SimSun" w:eastAsia="SimSun"/>
          <w:color w:val="FF0000"/>
          <w:spacing w:val="26"/>
          <w:position w:val="1"/>
          <w:sz w:val="36"/>
          <w:szCs w:val="36"/>
        </w:rPr>
        <w:t> </w:t>
      </w:r>
      <w:r>
        <w:rPr>
          <w:rFonts w:ascii="SimSun" w:hAnsi="SimSun" w:cs="SimSun" w:eastAsia="SimSun"/>
          <w:color w:val="FF0000"/>
          <w:sz w:val="36"/>
          <w:szCs w:val="36"/>
        </w:rPr>
        <w:t>电视背光源</w:t>
      </w:r>
      <w:r>
        <w:rPr>
          <w:rFonts w:ascii="SimSun" w:hAnsi="SimSun" w:cs="SimSun" w:eastAsia="SimSun"/>
          <w:color w:val="000000"/>
          <w:sz w:val="36"/>
          <w:szCs w:val="36"/>
        </w:rPr>
      </w:r>
    </w:p>
    <w:p>
      <w:pPr>
        <w:spacing w:line="200" w:lineRule="exact" w:before="6"/>
        <w:rPr>
          <w:sz w:val="20"/>
          <w:szCs w:val="20"/>
        </w:rPr>
      </w:pPr>
      <w:r>
        <w:rPr/>
        <w:br w:type="column"/>
      </w:r>
      <w:r>
        <w:rPr>
          <w:sz w:val="20"/>
        </w:rPr>
      </w: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440" w:lineRule="exact" w:before="0"/>
        <w:ind w:left="179" w:right="141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FF0000"/>
          <w:spacing w:val="-2"/>
          <w:position w:val="1"/>
          <w:sz w:val="36"/>
          <w:szCs w:val="36"/>
        </w:rPr>
        <w:t>直下式</w:t>
      </w:r>
      <w:r>
        <w:rPr>
          <w:rFonts w:ascii="Arial" w:hAnsi="Arial" w:cs="Arial" w:eastAsia="Arial"/>
          <w:color w:val="FF0000"/>
          <w:spacing w:val="-2"/>
          <w:sz w:val="36"/>
          <w:szCs w:val="36"/>
        </w:rPr>
        <w:t>LE</w:t>
      </w:r>
      <w:r>
        <w:rPr>
          <w:rFonts w:ascii="Arial" w:hAnsi="Arial" w:cs="Arial" w:eastAsia="Arial"/>
          <w:color w:val="FF0000"/>
          <w:spacing w:val="23"/>
          <w:sz w:val="36"/>
          <w:szCs w:val="36"/>
        </w:rPr>
        <w:t> </w:t>
      </w:r>
      <w:r>
        <w:rPr>
          <w:rFonts w:ascii="SimSun" w:hAnsi="SimSun" w:cs="SimSun" w:eastAsia="SimSun"/>
          <w:color w:val="FF0000"/>
          <w:sz w:val="36"/>
          <w:szCs w:val="36"/>
        </w:rPr>
        <w:t>背光源</w:t>
      </w:r>
      <w:r>
        <w:rPr>
          <w:rFonts w:ascii="SimSun" w:hAnsi="SimSun" w:cs="SimSun" w:eastAsia="SimSun"/>
          <w:color w:val="000000"/>
          <w:sz w:val="36"/>
          <w:szCs w:val="36"/>
        </w:rPr>
      </w:r>
    </w:p>
    <w:p>
      <w:pPr>
        <w:spacing w:after="0" w:line="440" w:lineRule="exact"/>
        <w:jc w:val="left"/>
        <w:rPr>
          <w:rFonts w:ascii="SimSun" w:hAnsi="SimSun" w:cs="SimSun" w:eastAsia="SimSun"/>
          <w:sz w:val="36"/>
          <w:szCs w:val="36"/>
        </w:rPr>
        <w:sectPr>
          <w:type w:val="continuous"/>
          <w:pgSz w:w="16838" w:h="11920" w:orient="landscape"/>
          <w:pgMar w:top="1100" w:bottom="280" w:left="1160" w:right="1200"/>
          <w:cols w:num="2" w:equalWidth="0">
            <w:col w:w="12477" w:space="166"/>
            <w:col w:w="1835"/>
          </w:cols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14"/>
        <w:rPr>
          <w:sz w:val="28"/>
          <w:szCs w:val="28"/>
        </w:rPr>
      </w:pPr>
    </w:p>
    <w:p>
      <w:pPr>
        <w:spacing w:after="0" w:line="280" w:lineRule="exact"/>
        <w:rPr>
          <w:sz w:val="28"/>
          <w:szCs w:val="28"/>
        </w:rPr>
        <w:sectPr>
          <w:type w:val="continuous"/>
          <w:pgSz w:w="16838" w:h="11920" w:orient="landscape"/>
          <w:pgMar w:top="1100" w:bottom="280" w:left="1160" w:right="1200"/>
        </w:sectPr>
      </w:pPr>
    </w:p>
    <w:p>
      <w:pPr>
        <w:spacing w:line="463" w:lineRule="exact" w:before="0"/>
        <w:ind w:left="100" w:right="0" w:firstLine="0"/>
        <w:jc w:val="left"/>
        <w:rPr>
          <w:rFonts w:ascii="Arial" w:hAnsi="Arial" w:cs="Arial" w:eastAsia="Arial"/>
          <w:sz w:val="36"/>
          <w:szCs w:val="36"/>
        </w:rPr>
      </w:pPr>
      <w:r>
        <w:rPr/>
        <w:pict>
          <v:group style="position:absolute;margin-left:62.640003pt;margin-top:29.159988pt;width:717.120028pt;height:537.119999pt;mso-position-horizontal-relative:page;mso-position-vertical-relative:page;z-index:-12304" coordorigin="1253,583" coordsize="14342,10742">
            <v:shape style="position:absolute;left:1260;top:583;width:14321;height:10742" type="#_x0000_t75" stroked="false">
              <v:imagedata r:id="rId6" o:title=""/>
            </v:shape>
            <v:shape style="position:absolute;left:2578;top:3089;width:5119;height:3427" type="#_x0000_t75" stroked="false">
              <v:imagedata r:id="rId7" o:title=""/>
            </v:shape>
            <v:shape style="position:absolute;left:2578;top:6754;width:5119;height:3427" type="#_x0000_t75" stroked="false">
              <v:imagedata r:id="rId8" o:title=""/>
            </v:shape>
            <v:shape style="position:absolute;left:9144;top:6754;width:5119;height:3427" type="#_x0000_t75" stroked="false">
              <v:imagedata r:id="rId9" o:title=""/>
            </v:shape>
            <v:shape style="position:absolute;left:8935;top:3089;width:5544;height:3427" type="#_x0000_t75" stroked="false">
              <v:imagedata r:id="rId10" o:title=""/>
            </v:shape>
            <v:group style="position:absolute;left:1260;top:2678;width:3168;height:2988" coordorigin="1260,2678" coordsize="3168,2988">
              <v:shape style="position:absolute;left:1260;top:2678;width:3168;height:2988" coordorigin="1260,2678" coordsize="3168,2988" path="m3362,3636l1260,3636,1260,2678,3362,2678,3362,3636xe" filled="t" fillcolor="#BADFE3" stroked="f">
                <v:path arrowok="t"/>
                <v:fill type="solid"/>
              </v:shape>
              <v:shape style="position:absolute;left:1260;top:2678;width:3168;height:2988" coordorigin="1260,2678" coordsize="3168,2988" path="m4428,5666l2275,3636,2923,3636,4428,5666xe" filled="t" fillcolor="#BADFE3" stroked="f">
                <v:path arrowok="t"/>
                <v:fill type="solid"/>
              </v:shape>
            </v:group>
            <v:group style="position:absolute;left:1260;top:2678;width:3168;height:2988" coordorigin="1260,2678" coordsize="3168,2988">
              <v:shape style="position:absolute;left:1260;top:2678;width:3168;height:2988" coordorigin="1260,2678" coordsize="3168,2988" path="m1260,3636l2275,3636,4428,5666,2923,3636,3362,3636,3362,3478,3362,3240,3362,2678,2923,2678,2275,2678,1260,2678e" filled="f" stroked="t" strokeweight=".72pt" strokecolor="#000000">
                <v:path arrowok="t"/>
              </v:shape>
            </v:group>
            <v:group style="position:absolute;left:12672;top:2794;width:2916;height:1764" coordorigin="12672,2794" coordsize="2916,1764">
              <v:shape style="position:absolute;left:12672;top:2794;width:2916;height:1764" coordorigin="12672,2794" coordsize="2916,1764" path="m15588,3809l13831,3809,13831,2794,15588,2794,15588,3809xe" filled="t" fillcolor="#BADFE3" stroked="f">
                <v:path arrowok="t"/>
                <v:fill type="solid"/>
              </v:shape>
              <v:shape style="position:absolute;left:12672;top:2794;width:2916;height:1764" coordorigin="12672,2794" coordsize="2916,1764" path="m12672,4558l14191,3809,14724,3809,12672,4558xe" filled="t" fillcolor="#BADFE3" stroked="f">
                <v:path arrowok="t"/>
                <v:fill type="solid"/>
              </v:shape>
            </v:group>
            <v:group style="position:absolute;left:12672;top:2794;width:2916;height:1764" coordorigin="12672,2794" coordsize="2916,1764">
              <v:shape style="position:absolute;left:12672;top:2794;width:2916;height:1764" coordorigin="12672,2794" coordsize="2916,1764" path="m13831,2794l13831,3384,13831,3636,13831,3809,14191,3809,12672,4558,14724,3809,15588,3809e" filled="f" stroked="t" strokeweight=".72pt" strokecolor="#000000">
                <v:path arrowok="t"/>
              </v:shape>
            </v:group>
            <v:group style="position:absolute;left:13831;top:2794;width:1757;height:2" coordorigin="13831,2794" coordsize="1757,2">
              <v:shape style="position:absolute;left:13831;top:2794;width:1757;height:2" coordorigin="13831,2794" coordsize="1757,0" path="m15588,2794l14724,2794,14191,2794,13831,2794e" filled="f" stroked="t" strokeweight=".72pt" strokecolor="#000000">
                <v:path arrowok="t"/>
              </v:shape>
            </v:group>
            <v:group style="position:absolute;left:1260;top:6624;width:3139;height:2038" coordorigin="1260,6624" coordsize="3139,2038">
              <v:shape style="position:absolute;left:1260;top:6624;width:3139;height:2038" coordorigin="1260,6624" coordsize="3139,2038" path="m3002,7754l1260,7754,1260,6624,3002,6624,3002,7754xe" filled="t" fillcolor="#BADFE3" stroked="f">
                <v:path arrowok="t"/>
                <v:fill type="solid"/>
              </v:shape>
              <v:shape style="position:absolute;left:1260;top:6624;width:3139;height:2038" coordorigin="1260,6624" coordsize="3139,2038" path="m4399,8662l2059,7754,2621,7754,4399,8662xe" filled="t" fillcolor="#BADFE3" stroked="f">
                <v:path arrowok="t"/>
                <v:fill type="solid"/>
              </v:shape>
            </v:group>
            <v:group style="position:absolute;left:1260;top:6624;width:3139;height:2038" coordorigin="1260,6624" coordsize="3139,2038">
              <v:shape style="position:absolute;left:1260;top:6624;width:3139;height:2038" coordorigin="1260,6624" coordsize="3139,2038" path="m1260,7754l2059,7754,4399,8662,2621,7754,3002,7754,3002,7567,3002,7286,3002,6624,2621,6624,2059,6624,1260,6624e" filled="f" stroked="t" strokeweight=".72pt" strokecolor="#000000">
                <v:path arrowok="t"/>
              </v:shape>
            </v:group>
            <v:group style="position:absolute;left:12326;top:7416;width:3262;height:1368" coordorigin="12326,7416" coordsize="3262,1368">
              <v:shape style="position:absolute;left:12326;top:7416;width:3262;height:1368" coordorigin="12326,7416" coordsize="3262,1368" path="m12326,8784l13831,8143,13831,7416,15588,7416,15588,8453,13831,8453,12326,8784xe" filled="t" fillcolor="#BADFE3" stroked="f">
                <v:path arrowok="t"/>
                <v:fill type="solid"/>
              </v:shape>
              <v:shape style="position:absolute;left:12326;top:7416;width:3262;height:1368" coordorigin="12326,7416" coordsize="3262,1368" path="m15588,8662l13831,8662,13831,8453,15588,8453,15588,8662xe" filled="t" fillcolor="#BADFE3" stroked="f">
                <v:path arrowok="t"/>
                <v:fill type="solid"/>
              </v:shape>
            </v:group>
            <v:group style="position:absolute;left:12326;top:7416;width:3262;height:1368" coordorigin="12326,7416" coordsize="3262,1368">
              <v:shape style="position:absolute;left:12326;top:7416;width:3262;height:1368" coordorigin="12326,7416" coordsize="3262,1368" path="m13831,7416l13831,8143,12326,8784,13831,8453,13831,8662,14191,8662,14724,8662,15588,8662e" filled="f" stroked="t" strokeweight=".72pt" strokecolor="#000000">
                <v:path arrowok="t"/>
              </v:shape>
            </v:group>
            <v:group style="position:absolute;left:13831;top:7416;width:1757;height:2" coordorigin="13831,7416" coordsize="1757,2">
              <v:shape style="position:absolute;left:13831;top:7416;width:1757;height:2" coordorigin="13831,7416" coordsize="1757,0" path="m15588,7416l14724,7416,14191,7416,13831,7416e" filled="f" stroked="t" strokeweight=".72pt" strokecolor="#000000">
                <v:path arrowok="t"/>
              </v:shape>
            </v:group>
            <w10:wrap type="none"/>
          </v:group>
        </w:pict>
      </w:r>
      <w:r>
        <w:rPr>
          <w:rFonts w:ascii="SimSun" w:hAnsi="SimSun" w:cs="SimSun" w:eastAsia="SimSun"/>
          <w:color w:val="FF0000"/>
          <w:spacing w:val="-3"/>
          <w:position w:val="1"/>
          <w:sz w:val="36"/>
          <w:szCs w:val="36"/>
        </w:rPr>
        <w:t>光</w:t>
      </w:r>
      <w:r>
        <w:rPr>
          <w:rFonts w:ascii="Arial" w:hAnsi="Arial" w:cs="Arial" w:eastAsia="Arial"/>
          <w:color w:val="FF0000"/>
          <w:spacing w:val="-3"/>
          <w:sz w:val="36"/>
          <w:szCs w:val="36"/>
        </w:rPr>
        <w:t>CCFL</w:t>
      </w:r>
      <w:r>
        <w:rPr>
          <w:rFonts w:ascii="Arial" w:hAnsi="Arial" w:cs="Arial" w:eastAsia="Arial"/>
          <w:color w:val="000000"/>
          <w:sz w:val="36"/>
          <w:szCs w:val="36"/>
        </w:rPr>
      </w:r>
    </w:p>
    <w:p>
      <w:pPr>
        <w:spacing w:line="436" w:lineRule="exact" w:before="0"/>
        <w:ind w:left="100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FF0000"/>
          <w:sz w:val="36"/>
          <w:szCs w:val="36"/>
        </w:rPr>
        <w:t>光源</w:t>
      </w:r>
      <w:r>
        <w:rPr>
          <w:rFonts w:ascii="SimSun" w:hAnsi="SimSun" w:cs="SimSun" w:eastAsia="SimSun"/>
          <w:color w:val="000000"/>
          <w:sz w:val="36"/>
          <w:szCs w:val="36"/>
        </w:rPr>
      </w:r>
    </w:p>
    <w:p>
      <w:pPr>
        <w:spacing w:line="360" w:lineRule="exact" w:before="0"/>
        <w:rPr>
          <w:sz w:val="36"/>
          <w:szCs w:val="36"/>
        </w:rPr>
      </w:pPr>
      <w:r>
        <w:rPr/>
        <w:br w:type="column"/>
      </w:r>
      <w:r>
        <w:rPr>
          <w:sz w:val="36"/>
        </w:rPr>
      </w:r>
    </w:p>
    <w:p>
      <w:pPr>
        <w:spacing w:line="480" w:lineRule="exact" w:before="9"/>
        <w:rPr>
          <w:sz w:val="48"/>
          <w:szCs w:val="48"/>
        </w:rPr>
      </w:pPr>
    </w:p>
    <w:p>
      <w:pPr>
        <w:spacing w:line="440" w:lineRule="exact" w:before="0"/>
        <w:ind w:left="100" w:right="105" w:firstLine="7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FF0000"/>
          <w:spacing w:val="-2"/>
          <w:sz w:val="36"/>
          <w:szCs w:val="36"/>
        </w:rPr>
        <w:t>侧光式</w:t>
      </w:r>
      <w:r>
        <w:rPr>
          <w:rFonts w:ascii="Arial" w:hAnsi="Arial" w:cs="Arial" w:eastAsia="Arial"/>
          <w:color w:val="FF0000"/>
          <w:spacing w:val="-2"/>
          <w:sz w:val="36"/>
          <w:szCs w:val="36"/>
        </w:rPr>
        <w:t>LE</w:t>
      </w:r>
      <w:r>
        <w:rPr>
          <w:rFonts w:ascii="Arial" w:hAnsi="Arial" w:cs="Arial" w:eastAsia="Arial"/>
          <w:color w:val="FF0000"/>
          <w:spacing w:val="23"/>
          <w:sz w:val="36"/>
          <w:szCs w:val="36"/>
        </w:rPr>
        <w:t> </w:t>
      </w:r>
      <w:r>
        <w:rPr>
          <w:rFonts w:ascii="SimSun" w:hAnsi="SimSun" w:cs="SimSun" w:eastAsia="SimSun"/>
          <w:color w:val="FF0000"/>
          <w:sz w:val="36"/>
          <w:szCs w:val="36"/>
        </w:rPr>
        <w:t>背光源灯</w:t>
      </w:r>
      <w:r>
        <w:rPr>
          <w:rFonts w:ascii="SimSun" w:hAnsi="SimSun" w:cs="SimSun" w:eastAsia="SimSun"/>
          <w:color w:val="000000"/>
          <w:sz w:val="36"/>
          <w:szCs w:val="36"/>
        </w:rPr>
      </w:r>
    </w:p>
    <w:p>
      <w:pPr>
        <w:spacing w:after="0" w:line="440" w:lineRule="exact"/>
        <w:jc w:val="left"/>
        <w:rPr>
          <w:rFonts w:ascii="SimSun" w:hAnsi="SimSun" w:cs="SimSun" w:eastAsia="SimSun"/>
          <w:sz w:val="36"/>
          <w:szCs w:val="36"/>
        </w:rPr>
        <w:sectPr>
          <w:type w:val="continuous"/>
          <w:pgSz w:w="16838" w:h="11920" w:orient="landscape"/>
          <w:pgMar w:top="1100" w:bottom="280" w:left="1160" w:right="1200"/>
          <w:cols w:num="2" w:equalWidth="0">
            <w:col w:w="1388" w:space="11363"/>
            <w:col w:w="1727"/>
          </w:cols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303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1879;top:6185;width:6329;height:4334" type="#_x0000_t75" stroked="false">
              <v:imagedata r:id="rId11" o:title=""/>
            </v:shape>
            <v:shape style="position:absolute;left:8532;top:5508;width:6329;height:4745" type="#_x0000_t75" stroked="false">
              <v:imagedata r:id="rId12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4"/>
        <w:rPr>
          <w:sz w:val="20"/>
          <w:szCs w:val="20"/>
        </w:rPr>
      </w:pPr>
    </w:p>
    <w:p>
      <w:pPr>
        <w:spacing w:line="217" w:lineRule="auto" w:before="49"/>
        <w:ind w:left="107" w:right="106" w:firstLine="712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SimSun" w:hAnsi="SimSun" w:cs="SimSun" w:eastAsia="SimSun"/>
          <w:sz w:val="31"/>
          <w:szCs w:val="31"/>
        </w:rPr>
        <w:t>实际</w:t>
      </w:r>
      <w:r>
        <w:rPr>
          <w:rFonts w:ascii="SimSun" w:hAnsi="SimSun" w:cs="SimSun" w:eastAsia="SimSun"/>
          <w:spacing w:val="6"/>
          <w:sz w:val="31"/>
          <w:szCs w:val="31"/>
        </w:rPr>
        <w:t>上</w:t>
      </w:r>
      <w:r>
        <w:rPr>
          <w:rFonts w:ascii="Arial" w:hAnsi="Arial" w:cs="Arial" w:eastAsia="Arial"/>
          <w:spacing w:val="1"/>
          <w:sz w:val="31"/>
          <w:szCs w:val="31"/>
        </w:rPr>
        <w:t>“</w:t>
      </w:r>
      <w:r>
        <w:rPr>
          <w:rFonts w:ascii="Arial" w:hAnsi="Arial" w:cs="Arial" w:eastAsia="Arial"/>
          <w:spacing w:val="-4"/>
          <w:sz w:val="31"/>
          <w:szCs w:val="31"/>
        </w:rPr>
        <w:t>L</w:t>
      </w:r>
      <w:r>
        <w:rPr>
          <w:rFonts w:ascii="Arial" w:hAnsi="Arial" w:cs="Arial" w:eastAsia="Arial"/>
          <w:spacing w:val="-3"/>
          <w:sz w:val="31"/>
          <w:szCs w:val="31"/>
        </w:rPr>
        <w:t>E</w:t>
      </w:r>
      <w:r>
        <w:rPr>
          <w:rFonts w:ascii="Arial" w:hAnsi="Arial" w:cs="Arial" w:eastAsia="Arial"/>
          <w:sz w:val="31"/>
          <w:szCs w:val="31"/>
        </w:rPr>
        <w:t>D</w:t>
      </w:r>
      <w:r>
        <w:rPr>
          <w:rFonts w:ascii="SimSun" w:hAnsi="SimSun" w:cs="SimSun" w:eastAsia="SimSun"/>
          <w:sz w:val="31"/>
          <w:szCs w:val="31"/>
        </w:rPr>
        <w:t>电</w:t>
      </w:r>
      <w:r>
        <w:rPr>
          <w:rFonts w:ascii="SimSun" w:hAnsi="SimSun" w:cs="SimSun" w:eastAsia="SimSun"/>
          <w:spacing w:val="6"/>
          <w:sz w:val="31"/>
          <w:szCs w:val="31"/>
        </w:rPr>
        <w:t>视</w:t>
      </w:r>
      <w:r>
        <w:rPr>
          <w:rFonts w:ascii="Arial" w:hAnsi="Arial" w:cs="Arial" w:eastAsia="Arial"/>
          <w:spacing w:val="-5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只是将普通液晶电视</w:t>
      </w:r>
      <w:r>
        <w:rPr>
          <w:rFonts w:ascii="SimSun" w:hAnsi="SimSun" w:cs="SimSun" w:eastAsia="SimSun"/>
          <w:spacing w:val="20"/>
          <w:sz w:val="31"/>
          <w:szCs w:val="31"/>
        </w:rPr>
        <w:t>的</w:t>
      </w:r>
      <w:r>
        <w:rPr>
          <w:rFonts w:ascii="Arial" w:hAnsi="Arial" w:cs="Arial" w:eastAsia="Arial"/>
          <w:sz w:val="31"/>
          <w:szCs w:val="31"/>
        </w:rPr>
        <w:t>CCF</w:t>
      </w:r>
      <w:r>
        <w:rPr>
          <w:rFonts w:ascii="Arial" w:hAnsi="Arial" w:cs="Arial" w:eastAsia="Arial"/>
          <w:spacing w:val="-11"/>
          <w:sz w:val="31"/>
          <w:szCs w:val="31"/>
        </w:rPr>
        <w:t>L</w:t>
      </w:r>
      <w:r>
        <w:rPr>
          <w:rFonts w:ascii="SimSun" w:hAnsi="SimSun" w:cs="SimSun" w:eastAsia="SimSun"/>
          <w:sz w:val="31"/>
          <w:szCs w:val="31"/>
        </w:rPr>
        <w:t>背光源更换成</w:t>
      </w:r>
      <w:r>
        <w:rPr>
          <w:rFonts w:ascii="SimSun" w:hAnsi="SimSun" w:cs="SimSun" w:eastAsia="SimSun"/>
          <w:spacing w:val="13"/>
          <w:sz w:val="31"/>
          <w:szCs w:val="31"/>
        </w:rPr>
        <w:t>了</w:t>
      </w:r>
      <w:r>
        <w:rPr>
          <w:rFonts w:ascii="Arial" w:hAnsi="Arial" w:cs="Arial" w:eastAsia="Arial"/>
          <w:spacing w:val="-4"/>
          <w:sz w:val="31"/>
          <w:szCs w:val="31"/>
        </w:rPr>
        <w:t>L</w:t>
      </w:r>
      <w:r>
        <w:rPr>
          <w:rFonts w:ascii="Arial" w:hAnsi="Arial" w:cs="Arial" w:eastAsia="Arial"/>
          <w:spacing w:val="-3"/>
          <w:sz w:val="31"/>
          <w:szCs w:val="31"/>
        </w:rPr>
        <w:t>E</w:t>
      </w:r>
      <w:r>
        <w:rPr>
          <w:rFonts w:ascii="Arial" w:hAnsi="Arial" w:cs="Arial" w:eastAsia="Arial"/>
          <w:sz w:val="31"/>
          <w:szCs w:val="31"/>
        </w:rPr>
        <w:t>D</w:t>
      </w:r>
      <w:r>
        <w:rPr>
          <w:rFonts w:ascii="SimSun" w:hAnsi="SimSun" w:cs="SimSun" w:eastAsia="SimSun"/>
          <w:sz w:val="31"/>
          <w:szCs w:val="31"/>
        </w:rPr>
        <w:t>背光源而已，更正</w:t>
      </w:r>
      <w:r>
        <w:rPr>
          <w:rFonts w:ascii="SimSun" w:hAnsi="SimSun" w:cs="SimSun" w:eastAsia="SimSun"/>
          <w:spacing w:val="50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确的应该称为</w:t>
      </w:r>
      <w:r>
        <w:rPr>
          <w:rFonts w:ascii="Arial" w:hAnsi="Arial" w:cs="Arial" w:eastAsia="Arial"/>
          <w:sz w:val="31"/>
          <w:szCs w:val="31"/>
        </w:rPr>
        <w:t>“LED</w:t>
      </w:r>
      <w:r>
        <w:rPr>
          <w:rFonts w:ascii="SimSun" w:hAnsi="SimSun" w:cs="SimSun" w:eastAsia="SimSun"/>
          <w:sz w:val="31"/>
          <w:szCs w:val="31"/>
        </w:rPr>
        <w:t>背光源液晶电视</w:t>
      </w:r>
      <w:r>
        <w:rPr>
          <w:rFonts w:ascii="Arial" w:hAnsi="Arial" w:cs="Arial" w:eastAsia="Arial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，而并非一种完全采用新显示技术原理的电视产品。如</w:t>
      </w:r>
      <w:r>
        <w:rPr>
          <w:rFonts w:ascii="SimSun" w:hAnsi="SimSun" w:cs="SimSun" w:eastAsia="SimSun"/>
          <w:spacing w:val="38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果想通俗一点理解</w:t>
      </w:r>
      <w:r>
        <w:rPr>
          <w:rFonts w:ascii="Arial" w:hAnsi="Arial" w:cs="Arial" w:eastAsia="Arial"/>
          <w:sz w:val="31"/>
          <w:szCs w:val="31"/>
        </w:rPr>
        <w:t>“LED</w:t>
      </w:r>
      <w:r>
        <w:rPr>
          <w:rFonts w:ascii="SimSun" w:hAnsi="SimSun" w:cs="SimSun" w:eastAsia="SimSun"/>
          <w:sz w:val="31"/>
          <w:szCs w:val="31"/>
        </w:rPr>
        <w:t>背光源液晶电视</w:t>
      </w:r>
      <w:r>
        <w:rPr>
          <w:rFonts w:ascii="Arial" w:hAnsi="Arial" w:cs="Arial" w:eastAsia="Arial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与</w:t>
      </w:r>
      <w:r>
        <w:rPr>
          <w:rFonts w:ascii="Arial" w:hAnsi="Arial" w:cs="Arial" w:eastAsia="Arial"/>
          <w:sz w:val="31"/>
          <w:szCs w:val="31"/>
        </w:rPr>
        <w:t>“</w:t>
      </w:r>
      <w:r>
        <w:rPr>
          <w:rFonts w:ascii="SimSun" w:hAnsi="SimSun" w:cs="SimSun" w:eastAsia="SimSun"/>
          <w:sz w:val="31"/>
          <w:szCs w:val="31"/>
        </w:rPr>
        <w:t>液晶电视</w:t>
      </w:r>
      <w:r>
        <w:rPr>
          <w:rFonts w:ascii="Arial" w:hAnsi="Arial" w:cs="Arial" w:eastAsia="Arial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之间的关系，可以把</w:t>
      </w:r>
      <w:r>
        <w:rPr>
          <w:rFonts w:ascii="Arial" w:hAnsi="Arial" w:cs="Arial" w:eastAsia="Arial"/>
          <w:sz w:val="31"/>
          <w:szCs w:val="31"/>
        </w:rPr>
        <w:t>“LED</w:t>
      </w:r>
      <w:r>
        <w:rPr>
          <w:rFonts w:ascii="SimSun" w:hAnsi="SimSun" w:cs="SimSun" w:eastAsia="SimSun"/>
          <w:sz w:val="31"/>
          <w:szCs w:val="31"/>
        </w:rPr>
        <w:t>背光源液晶</w:t>
      </w:r>
      <w:r>
        <w:rPr>
          <w:rFonts w:ascii="SimSun" w:hAnsi="SimSun" w:cs="SimSun" w:eastAsia="SimSun"/>
          <w:spacing w:val="80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电视</w:t>
      </w:r>
      <w:r>
        <w:rPr>
          <w:rFonts w:ascii="Arial" w:hAnsi="Arial" w:cs="Arial" w:eastAsia="Arial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比喻成苹果，</w:t>
      </w:r>
      <w:r>
        <w:rPr>
          <w:rFonts w:ascii="Arial" w:hAnsi="Arial" w:cs="Arial" w:eastAsia="Arial"/>
          <w:sz w:val="31"/>
          <w:szCs w:val="31"/>
        </w:rPr>
        <w:t>“</w:t>
      </w:r>
      <w:r>
        <w:rPr>
          <w:rFonts w:ascii="SimSun" w:hAnsi="SimSun" w:cs="SimSun" w:eastAsia="SimSun"/>
          <w:sz w:val="31"/>
          <w:szCs w:val="31"/>
        </w:rPr>
        <w:t>液晶电视</w:t>
      </w:r>
      <w:r>
        <w:rPr>
          <w:rFonts w:ascii="Arial" w:hAnsi="Arial" w:cs="Arial" w:eastAsia="Arial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比喻成水果。苹果是水果的一种，</w:t>
      </w:r>
      <w:r>
        <w:rPr>
          <w:rFonts w:ascii="Arial" w:hAnsi="Arial" w:cs="Arial" w:eastAsia="Arial"/>
          <w:sz w:val="31"/>
          <w:szCs w:val="31"/>
        </w:rPr>
        <w:t>“LED</w:t>
      </w:r>
      <w:r>
        <w:rPr>
          <w:rFonts w:ascii="SimSun" w:hAnsi="SimSun" w:cs="SimSun" w:eastAsia="SimSun"/>
          <w:sz w:val="31"/>
          <w:szCs w:val="31"/>
        </w:rPr>
        <w:t>背光源液晶电视</w:t>
      </w:r>
      <w:r>
        <w:rPr>
          <w:rFonts w:ascii="Arial" w:hAnsi="Arial" w:cs="Arial" w:eastAsia="Arial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也只</w:t>
      </w:r>
      <w:r>
        <w:rPr>
          <w:rFonts w:ascii="SimSun" w:hAnsi="SimSun" w:cs="SimSun" w:eastAsia="SimSun"/>
          <w:spacing w:val="22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是</w:t>
      </w:r>
      <w:r>
        <w:rPr>
          <w:rFonts w:ascii="Arial" w:hAnsi="Arial" w:cs="Arial" w:eastAsia="Arial"/>
          <w:sz w:val="31"/>
          <w:szCs w:val="31"/>
        </w:rPr>
        <w:t>“</w:t>
      </w:r>
      <w:r>
        <w:rPr>
          <w:rFonts w:ascii="SimSun" w:hAnsi="SimSun" w:cs="SimSun" w:eastAsia="SimSun"/>
          <w:sz w:val="31"/>
          <w:szCs w:val="31"/>
        </w:rPr>
        <w:t>液晶电视</w:t>
      </w:r>
      <w:r>
        <w:rPr>
          <w:rFonts w:ascii="Arial" w:hAnsi="Arial" w:cs="Arial" w:eastAsia="Arial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的一种。值得注意的是，在电视机领域我们还能经常听到</w:t>
      </w:r>
      <w:r>
        <w:rPr>
          <w:rFonts w:ascii="SimSun" w:hAnsi="SimSun" w:cs="SimSun" w:eastAsia="SimSun"/>
          <w:spacing w:val="136"/>
          <w:sz w:val="31"/>
          <w:szCs w:val="31"/>
        </w:rPr>
        <w:t> </w:t>
      </w:r>
      <w:r>
        <w:rPr>
          <w:rFonts w:ascii="Arial" w:hAnsi="Arial" w:cs="Arial" w:eastAsia="Arial"/>
          <w:sz w:val="31"/>
          <w:szCs w:val="31"/>
        </w:rPr>
        <w:t>“OLED</w:t>
      </w:r>
      <w:r>
        <w:rPr>
          <w:rFonts w:ascii="SimSun" w:hAnsi="SimSun" w:cs="SimSun" w:eastAsia="SimSun"/>
          <w:sz w:val="31"/>
          <w:szCs w:val="31"/>
        </w:rPr>
        <w:t>电视</w:t>
      </w:r>
      <w:r>
        <w:rPr>
          <w:rFonts w:ascii="Arial" w:hAnsi="Arial" w:cs="Arial" w:eastAsia="Arial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，虽然与</w:t>
      </w:r>
      <w:r>
        <w:rPr>
          <w:rFonts w:ascii="SimSun" w:hAnsi="SimSun" w:cs="SimSun" w:eastAsia="SimSun"/>
          <w:spacing w:val="27"/>
          <w:w w:val="102"/>
          <w:sz w:val="31"/>
          <w:szCs w:val="31"/>
        </w:rPr>
        <w:t> </w:t>
      </w:r>
      <w:r>
        <w:rPr>
          <w:rFonts w:ascii="Arial" w:hAnsi="Arial" w:cs="Arial" w:eastAsia="Arial"/>
          <w:spacing w:val="-5"/>
          <w:sz w:val="31"/>
          <w:szCs w:val="31"/>
        </w:rPr>
        <w:t>“</w:t>
      </w:r>
      <w:r>
        <w:rPr>
          <w:rFonts w:ascii="Arial" w:hAnsi="Arial" w:cs="Arial" w:eastAsia="Arial"/>
          <w:spacing w:val="-4"/>
          <w:sz w:val="31"/>
          <w:szCs w:val="31"/>
        </w:rPr>
        <w:t>L</w:t>
      </w:r>
      <w:r>
        <w:rPr>
          <w:rFonts w:ascii="Arial" w:hAnsi="Arial" w:cs="Arial" w:eastAsia="Arial"/>
          <w:spacing w:val="-3"/>
          <w:sz w:val="31"/>
          <w:szCs w:val="31"/>
        </w:rPr>
        <w:t>E</w:t>
      </w:r>
      <w:r>
        <w:rPr>
          <w:rFonts w:ascii="Arial" w:hAnsi="Arial" w:cs="Arial" w:eastAsia="Arial"/>
          <w:spacing w:val="7"/>
          <w:sz w:val="31"/>
          <w:szCs w:val="31"/>
        </w:rPr>
        <w:t>D</w:t>
      </w:r>
      <w:r>
        <w:rPr>
          <w:rFonts w:ascii="SimSun" w:hAnsi="SimSun" w:cs="SimSun" w:eastAsia="SimSun"/>
          <w:sz w:val="31"/>
          <w:szCs w:val="31"/>
        </w:rPr>
        <w:t>电视</w:t>
      </w:r>
      <w:r>
        <w:rPr>
          <w:rFonts w:ascii="Arial" w:hAnsi="Arial" w:cs="Arial" w:eastAsia="Arial"/>
          <w:spacing w:val="1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只有一个字母的差别，</w:t>
      </w:r>
      <w:r>
        <w:rPr>
          <w:rFonts w:ascii="SimSun" w:hAnsi="SimSun" w:cs="SimSun" w:eastAsia="SimSun"/>
          <w:spacing w:val="20"/>
          <w:sz w:val="31"/>
          <w:szCs w:val="31"/>
        </w:rPr>
        <w:t>但</w:t>
      </w:r>
      <w:r>
        <w:rPr>
          <w:rFonts w:ascii="Arial" w:hAnsi="Arial" w:cs="Arial" w:eastAsia="Arial"/>
          <w:spacing w:val="-5"/>
          <w:sz w:val="31"/>
          <w:szCs w:val="31"/>
        </w:rPr>
        <w:t>“</w:t>
      </w:r>
      <w:r>
        <w:rPr>
          <w:rFonts w:ascii="Arial" w:hAnsi="Arial" w:cs="Arial" w:eastAsia="Arial"/>
          <w:spacing w:val="-2"/>
          <w:sz w:val="31"/>
          <w:szCs w:val="31"/>
        </w:rPr>
        <w:t>O</w:t>
      </w:r>
      <w:r>
        <w:rPr>
          <w:rFonts w:ascii="Arial" w:hAnsi="Arial" w:cs="Arial" w:eastAsia="Arial"/>
          <w:spacing w:val="-4"/>
          <w:sz w:val="31"/>
          <w:szCs w:val="31"/>
        </w:rPr>
        <w:t>L</w:t>
      </w:r>
      <w:r>
        <w:rPr>
          <w:rFonts w:ascii="Arial" w:hAnsi="Arial" w:cs="Arial" w:eastAsia="Arial"/>
          <w:spacing w:val="-3"/>
          <w:sz w:val="31"/>
          <w:szCs w:val="31"/>
        </w:rPr>
        <w:t>E</w:t>
      </w:r>
      <w:r>
        <w:rPr>
          <w:rFonts w:ascii="Arial" w:hAnsi="Arial" w:cs="Arial" w:eastAsia="Arial"/>
          <w:spacing w:val="7"/>
          <w:sz w:val="31"/>
          <w:szCs w:val="31"/>
        </w:rPr>
        <w:t>D</w:t>
      </w:r>
      <w:r>
        <w:rPr>
          <w:rFonts w:ascii="SimSun" w:hAnsi="SimSun" w:cs="SimSun" w:eastAsia="SimSun"/>
          <w:sz w:val="31"/>
          <w:szCs w:val="31"/>
        </w:rPr>
        <w:t>电</w:t>
      </w:r>
      <w:r>
        <w:rPr>
          <w:rFonts w:ascii="SimSun" w:hAnsi="SimSun" w:cs="SimSun" w:eastAsia="SimSun"/>
          <w:spacing w:val="6"/>
          <w:sz w:val="31"/>
          <w:szCs w:val="31"/>
        </w:rPr>
        <w:t>视</w:t>
      </w:r>
      <w:r>
        <w:rPr>
          <w:rFonts w:ascii="Arial" w:hAnsi="Arial" w:cs="Arial" w:eastAsia="Arial"/>
          <w:spacing w:val="1"/>
          <w:sz w:val="31"/>
          <w:szCs w:val="31"/>
        </w:rPr>
        <w:t>”</w:t>
      </w:r>
      <w:r>
        <w:rPr>
          <w:rFonts w:ascii="SimSun" w:hAnsi="SimSun" w:cs="SimSun" w:eastAsia="SimSun"/>
          <w:sz w:val="31"/>
          <w:szCs w:val="31"/>
        </w:rPr>
        <w:t>却是一种新的电视技术，采用的是主动发光</w:t>
      </w:r>
      <w:r>
        <w:rPr>
          <w:rFonts w:ascii="SimSun" w:hAnsi="SimSun" w:cs="SimSun" w:eastAsia="SimSun"/>
          <w:spacing w:val="45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原理，并且由于受到技术的限制，目前在家庭电视中应用还不广泛。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after="0" w:line="217" w:lineRule="auto"/>
        <w:jc w:val="left"/>
        <w:rPr>
          <w:rFonts w:ascii="SimSun" w:hAnsi="SimSun" w:cs="SimSun" w:eastAsia="SimSun"/>
          <w:sz w:val="31"/>
          <w:szCs w:val="31"/>
        </w:rPr>
        <w:sectPr>
          <w:pgSz w:w="16838" w:h="11920" w:orient="landscape"/>
          <w:pgMar w:top="1100" w:bottom="280" w:left="1800" w:right="2080"/>
        </w:sectPr>
      </w:pPr>
    </w:p>
    <w:p>
      <w:pPr>
        <w:spacing w:line="110" w:lineRule="exact" w:before="0"/>
        <w:rPr>
          <w:sz w:val="11"/>
          <w:szCs w:val="11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302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809" w:lineRule="exact" w:before="0"/>
        <w:ind w:left="107" w:right="0" w:firstLine="0"/>
        <w:jc w:val="left"/>
        <w:rPr>
          <w:rFonts w:ascii="微軟正黑體" w:hAnsi="微軟正黑體" w:cs="微軟正黑體" w:eastAsia="微軟正黑體"/>
          <w:sz w:val="63"/>
          <w:szCs w:val="63"/>
        </w:rPr>
      </w:pPr>
      <w:r>
        <w:rPr>
          <w:rFonts w:ascii="Arial" w:hAnsi="Arial" w:cs="Arial" w:eastAsia="Arial"/>
          <w:b/>
          <w:bCs/>
          <w:sz w:val="63"/>
          <w:szCs w:val="63"/>
        </w:rPr>
        <w:t>3</w:t>
      </w:r>
      <w:r>
        <w:rPr>
          <w:rFonts w:ascii="微軟正黑體" w:hAnsi="微軟正黑體" w:cs="微軟正黑體" w:eastAsia="微軟正黑體"/>
          <w:b/>
          <w:bCs/>
          <w:position w:val="1"/>
          <w:sz w:val="63"/>
          <w:szCs w:val="63"/>
        </w:rPr>
        <w:t>：</w:t>
      </w:r>
      <w:r>
        <w:rPr>
          <w:rFonts w:ascii="Arial" w:hAnsi="Arial" w:cs="Arial" w:eastAsia="Arial"/>
          <w:b/>
          <w:bCs/>
          <w:sz w:val="63"/>
          <w:szCs w:val="63"/>
        </w:rPr>
        <w:t>LED</w:t>
      </w:r>
      <w:r>
        <w:rPr>
          <w:rFonts w:ascii="微軟正黑體" w:hAnsi="微軟正黑體" w:cs="微軟正黑體" w:eastAsia="微軟正黑體"/>
          <w:b/>
          <w:bCs/>
          <w:position w:val="1"/>
          <w:sz w:val="63"/>
          <w:szCs w:val="63"/>
        </w:rPr>
        <w:t>背光源的划分</w:t>
      </w:r>
      <w:r>
        <w:rPr>
          <w:rFonts w:ascii="微軟正黑體" w:hAnsi="微軟正黑體" w:cs="微軟正黑體" w:eastAsia="微軟正黑體"/>
          <w:sz w:val="63"/>
          <w:szCs w:val="63"/>
        </w:rPr>
      </w:r>
    </w:p>
    <w:p>
      <w:pPr>
        <w:tabs>
          <w:tab w:pos="871" w:val="left" w:leader="none"/>
        </w:tabs>
        <w:spacing w:line="332" w:lineRule="exact" w:before="455"/>
        <w:ind w:left="871" w:right="146" w:hanging="540"/>
        <w:jc w:val="left"/>
        <w:rPr>
          <w:rFonts w:ascii="SimSun" w:hAnsi="SimSun" w:cs="SimSun" w:eastAsia="SimSun"/>
          <w:sz w:val="28"/>
          <w:szCs w:val="28"/>
        </w:rPr>
      </w:pPr>
      <w:r>
        <w:rPr>
          <w:rFonts w:ascii="Arial" w:hAnsi="Arial" w:cs="Arial" w:eastAsia="Arial"/>
          <w:position w:val="1"/>
          <w:sz w:val="28"/>
          <w:szCs w:val="28"/>
        </w:rPr>
        <w:t>•</w:t>
        <w:tab/>
      </w:r>
      <w:r>
        <w:rPr>
          <w:rFonts w:ascii="Arial" w:hAnsi="Arial" w:cs="Arial" w:eastAsia="Arial"/>
          <w:spacing w:val="-5"/>
          <w:position w:val="1"/>
          <w:sz w:val="28"/>
          <w:szCs w:val="28"/>
        </w:rPr>
        <w:t>L</w:t>
      </w:r>
      <w:r>
        <w:rPr>
          <w:rFonts w:ascii="Arial" w:hAnsi="Arial" w:cs="Arial" w:eastAsia="Arial"/>
          <w:spacing w:val="-1"/>
          <w:position w:val="1"/>
          <w:sz w:val="28"/>
          <w:szCs w:val="28"/>
        </w:rPr>
        <w:t>E</w:t>
      </w:r>
      <w:r>
        <w:rPr>
          <w:rFonts w:ascii="Arial" w:hAnsi="Arial" w:cs="Arial" w:eastAsia="Arial"/>
          <w:spacing w:val="-2"/>
          <w:position w:val="1"/>
          <w:sz w:val="28"/>
          <w:szCs w:val="28"/>
        </w:rPr>
        <w:t>D</w:t>
      </w:r>
      <w:r>
        <w:rPr>
          <w:rFonts w:ascii="SimSun" w:hAnsi="SimSun" w:cs="SimSun" w:eastAsia="SimSun"/>
          <w:sz w:val="28"/>
          <w:szCs w:val="28"/>
        </w:rPr>
        <w:t>背光源配备在液晶电视上时，还可以分为多种类型。</w:t>
      </w:r>
      <w:r>
        <w:rPr>
          <w:rFonts w:ascii="SimSun" w:hAnsi="SimSun" w:cs="SimSun" w:eastAsia="SimSun"/>
          <w:spacing w:val="-51"/>
          <w:sz w:val="28"/>
          <w:szCs w:val="28"/>
        </w:rPr>
        <w:t>按</w:t>
      </w:r>
      <w:r>
        <w:rPr>
          <w:rFonts w:ascii="Arial" w:hAnsi="Arial" w:cs="Arial" w:eastAsia="Arial"/>
          <w:spacing w:val="-5"/>
          <w:position w:val="1"/>
          <w:sz w:val="28"/>
          <w:szCs w:val="28"/>
        </w:rPr>
        <w:t>L</w:t>
      </w:r>
      <w:r>
        <w:rPr>
          <w:rFonts w:ascii="Arial" w:hAnsi="Arial" w:cs="Arial" w:eastAsia="Arial"/>
          <w:spacing w:val="-1"/>
          <w:position w:val="1"/>
          <w:sz w:val="28"/>
          <w:szCs w:val="28"/>
        </w:rPr>
        <w:t>E</w:t>
      </w:r>
      <w:r>
        <w:rPr>
          <w:rFonts w:ascii="Arial" w:hAnsi="Arial" w:cs="Arial" w:eastAsia="Arial"/>
          <w:spacing w:val="-2"/>
          <w:position w:val="1"/>
          <w:sz w:val="28"/>
          <w:szCs w:val="28"/>
        </w:rPr>
        <w:t>D</w:t>
      </w:r>
      <w:r>
        <w:rPr>
          <w:rFonts w:ascii="SimSun" w:hAnsi="SimSun" w:cs="SimSun" w:eastAsia="SimSun"/>
          <w:sz w:val="28"/>
          <w:szCs w:val="28"/>
        </w:rPr>
        <w:t>背光源技术种类划分，目前可以分</w:t>
      </w:r>
      <w:r>
        <w:rPr>
          <w:rFonts w:ascii="SimSun" w:hAnsi="SimSun" w:cs="SimSun" w:eastAsia="SimSun"/>
          <w:sz w:val="28"/>
          <w:szCs w:val="28"/>
        </w:rPr>
        <w:t> </w:t>
      </w:r>
      <w:r>
        <w:rPr>
          <w:rFonts w:ascii="SimSun" w:hAnsi="SimSun" w:cs="SimSun" w:eastAsia="SimSun"/>
          <w:spacing w:val="-1"/>
          <w:sz w:val="28"/>
          <w:szCs w:val="28"/>
        </w:rPr>
        <w:t>为</w:t>
      </w:r>
      <w:r>
        <w:rPr>
          <w:rFonts w:ascii="Arial" w:hAnsi="Arial" w:cs="Arial" w:eastAsia="Arial"/>
          <w:spacing w:val="-1"/>
          <w:sz w:val="28"/>
          <w:szCs w:val="28"/>
        </w:rPr>
        <w:t>RGB-LED</w:t>
      </w:r>
      <w:r>
        <w:rPr>
          <w:rFonts w:ascii="SimSun" w:hAnsi="SimSun" w:cs="SimSun" w:eastAsia="SimSun"/>
          <w:spacing w:val="-1"/>
          <w:sz w:val="28"/>
          <w:szCs w:val="28"/>
        </w:rPr>
        <w:t>和白光</w:t>
      </w:r>
      <w:r>
        <w:rPr>
          <w:rFonts w:ascii="Arial" w:hAnsi="Arial" w:cs="Arial" w:eastAsia="Arial"/>
          <w:spacing w:val="-1"/>
          <w:sz w:val="28"/>
          <w:szCs w:val="28"/>
        </w:rPr>
        <w:t>LED</w:t>
      </w:r>
      <w:r>
        <w:rPr>
          <w:rFonts w:ascii="SimSun" w:hAnsi="SimSun" w:cs="SimSun" w:eastAsia="SimSun"/>
          <w:spacing w:val="-1"/>
          <w:sz w:val="28"/>
          <w:szCs w:val="28"/>
        </w:rPr>
        <w:t>；按照背光源入射位置划分，依光源入射位置分为直下式与侧入式两大类</w:t>
      </w:r>
    </w:p>
    <w:p>
      <w:pPr>
        <w:spacing w:line="360" w:lineRule="exact" w:before="1"/>
        <w:rPr>
          <w:sz w:val="36"/>
          <w:szCs w:val="36"/>
        </w:rPr>
      </w:pPr>
    </w:p>
    <w:p>
      <w:pPr>
        <w:numPr>
          <w:ilvl w:val="0"/>
          <w:numId w:val="1"/>
        </w:numPr>
        <w:tabs>
          <w:tab w:pos="871" w:val="left" w:leader="none"/>
        </w:tabs>
        <w:spacing w:line="578" w:lineRule="exact" w:before="0"/>
        <w:ind w:left="871" w:right="0" w:hanging="540"/>
        <w:jc w:val="left"/>
        <w:rPr>
          <w:rFonts w:ascii="微軟正黑體" w:hAnsi="微軟正黑體" w:cs="微軟正黑體" w:eastAsia="微軟正黑體"/>
          <w:sz w:val="36"/>
          <w:szCs w:val="36"/>
        </w:rPr>
      </w:pPr>
      <w:r>
        <w:rPr>
          <w:rFonts w:ascii="Arial" w:hAnsi="Arial" w:cs="Arial" w:eastAsia="Arial"/>
          <w:b/>
          <w:bCs/>
          <w:spacing w:val="-3"/>
          <w:position w:val="1"/>
          <w:sz w:val="31"/>
          <w:szCs w:val="31"/>
        </w:rPr>
        <w:t>·</w:t>
      </w:r>
      <w:r>
        <w:rPr>
          <w:rFonts w:ascii="Arial" w:hAnsi="Arial" w:cs="Arial" w:eastAsia="Arial"/>
          <w:b/>
          <w:bCs/>
          <w:spacing w:val="-2"/>
          <w:sz w:val="36"/>
          <w:szCs w:val="36"/>
        </w:rPr>
        <w:t>RGB-LED</w:t>
      </w:r>
      <w:r>
        <w:rPr>
          <w:rFonts w:ascii="微軟正黑體" w:hAnsi="微軟正黑體" w:cs="微軟正黑體" w:eastAsia="微軟正黑體"/>
          <w:b/>
          <w:bCs/>
          <w:spacing w:val="-2"/>
          <w:position w:val="1"/>
          <w:sz w:val="36"/>
          <w:szCs w:val="36"/>
        </w:rPr>
        <w:t>和白光</w:t>
      </w:r>
      <w:r>
        <w:rPr>
          <w:rFonts w:ascii="Arial" w:hAnsi="Arial" w:cs="Arial" w:eastAsia="Arial"/>
          <w:b/>
          <w:bCs/>
          <w:spacing w:val="-2"/>
          <w:sz w:val="36"/>
          <w:szCs w:val="36"/>
        </w:rPr>
        <w:t>LED</w:t>
      </w:r>
      <w:r>
        <w:rPr>
          <w:rFonts w:ascii="微軟正黑體" w:hAnsi="微軟正黑體" w:cs="微軟正黑體" w:eastAsia="微軟正黑體"/>
          <w:b/>
          <w:bCs/>
          <w:spacing w:val="-2"/>
          <w:position w:val="1"/>
          <w:sz w:val="36"/>
          <w:szCs w:val="36"/>
        </w:rPr>
        <w:t>的区别</w:t>
      </w:r>
      <w:r>
        <w:rPr>
          <w:rFonts w:ascii="微軟正黑體" w:hAnsi="微軟正黑體" w:cs="微軟正黑體" w:eastAsia="微軟正黑體"/>
          <w:sz w:val="36"/>
          <w:szCs w:val="36"/>
        </w:rPr>
      </w:r>
    </w:p>
    <w:p>
      <w:pPr>
        <w:spacing w:line="171" w:lineRule="auto" w:before="88"/>
        <w:ind w:left="871" w:right="102" w:firstLine="669"/>
        <w:jc w:val="left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Arial" w:hAnsi="Arial" w:cs="Arial" w:eastAsia="Arial"/>
          <w:b/>
          <w:bCs/>
          <w:spacing w:val="-1"/>
          <w:sz w:val="31"/>
          <w:szCs w:val="31"/>
        </w:rPr>
        <w:t>RGB-LED</w:t>
      </w:r>
      <w:r>
        <w:rPr>
          <w:rFonts w:ascii="Arial" w:hAnsi="Arial" w:cs="Arial" w:eastAsia="Arial"/>
          <w:b/>
          <w:bCs/>
          <w:sz w:val="31"/>
          <w:szCs w:val="31"/>
        </w:rPr>
        <w:t> </w:t>
      </w:r>
      <w:r>
        <w:rPr>
          <w:rFonts w:ascii="Arial" w:hAnsi="Arial" w:cs="Arial" w:eastAsia="Arial"/>
          <w:b/>
          <w:bCs/>
          <w:spacing w:val="4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背光源是诞生时间比较早的一种技术。</w:t>
      </w:r>
      <w:r>
        <w:rPr>
          <w:rFonts w:ascii="微軟正黑體" w:hAnsi="微軟正黑體" w:cs="微軟正黑體" w:eastAsia="微軟正黑體"/>
          <w:b/>
          <w:bCs/>
          <w:spacing w:val="36"/>
          <w:sz w:val="31"/>
          <w:szCs w:val="31"/>
        </w:rPr>
        <w:t> </w:t>
      </w:r>
      <w:r>
        <w:rPr>
          <w:rFonts w:ascii="Arial" w:hAnsi="Arial" w:cs="Arial" w:eastAsia="Arial"/>
          <w:b/>
          <w:bCs/>
          <w:sz w:val="31"/>
          <w:szCs w:val="31"/>
        </w:rPr>
        <w:t>RGB-LED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通过红色、绿色、蓝</w:t>
      </w:r>
      <w:r>
        <w:rPr>
          <w:rFonts w:ascii="微軟正黑體" w:hAnsi="微軟正黑體" w:cs="微軟正黑體" w:eastAsia="微軟正黑體"/>
          <w:b/>
          <w:bCs/>
          <w:spacing w:val="26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色三原色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调制成白光，具有最好的光学特性，优点主要体现在色彩表现力和对比</w:t>
      </w:r>
      <w:r>
        <w:rPr>
          <w:rFonts w:ascii="微軟正黑體" w:hAnsi="微軟正黑體" w:cs="微軟正黑體" w:eastAsia="微軟正黑體"/>
          <w:b/>
          <w:bCs/>
          <w:spacing w:val="25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度两方面。当然，</w:t>
      </w:r>
      <w:r>
        <w:rPr>
          <w:rFonts w:ascii="Arial" w:hAnsi="Arial" w:cs="Arial" w:eastAsia="Arial"/>
          <w:b/>
          <w:bCs/>
          <w:sz w:val="31"/>
          <w:szCs w:val="31"/>
        </w:rPr>
        <w:t>RGB-LED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背光源也并非十全十美：第一是成本方面没有很大优势；</w:t>
      </w:r>
      <w:r>
        <w:rPr>
          <w:rFonts w:ascii="微軟正黑體" w:hAnsi="微軟正黑體" w:cs="微軟正黑體" w:eastAsia="微軟正黑體"/>
          <w:b/>
          <w:bCs/>
          <w:spacing w:val="28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第二是</w:t>
      </w:r>
      <w:r>
        <w:rPr>
          <w:rFonts w:ascii="Arial" w:hAnsi="Arial" w:cs="Arial" w:eastAsia="Arial"/>
          <w:b/>
          <w:bCs/>
          <w:sz w:val="31"/>
          <w:szCs w:val="31"/>
        </w:rPr>
        <w:t>RGB-LED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需要单独的调光电路和更好的散热结构，这也会在一定程度上导致电</w:t>
      </w:r>
      <w:r>
        <w:rPr>
          <w:rFonts w:ascii="微軟正黑體" w:hAnsi="微軟正黑體" w:cs="微軟正黑體" w:eastAsia="微軟正黑體"/>
          <w:b/>
          <w:bCs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视结构复杂，难以做到轻薄化；另外，  </w:t>
      </w:r>
      <w:r>
        <w:rPr>
          <w:rFonts w:ascii="微軟正黑體" w:hAnsi="微軟正黑體" w:cs="微軟正黑體" w:eastAsia="微軟正黑體"/>
          <w:b/>
          <w:bCs/>
          <w:spacing w:val="26"/>
          <w:sz w:val="31"/>
          <w:szCs w:val="31"/>
        </w:rPr>
        <w:t> </w:t>
      </w:r>
      <w:r>
        <w:rPr>
          <w:rFonts w:ascii="Arial" w:hAnsi="Arial" w:cs="Arial" w:eastAsia="Arial"/>
          <w:b/>
          <w:bCs/>
          <w:sz w:val="31"/>
          <w:szCs w:val="31"/>
        </w:rPr>
        <w:t>RGB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灯在控制上的问题仍有待加强，举例来说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spacing w:line="375" w:lineRule="exact" w:before="0"/>
        <w:ind w:left="871" w:right="146" w:firstLine="0"/>
        <w:jc w:val="left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，如果其中一颗灯坏了，在整个屏幕上会相当明显。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tabs>
          <w:tab w:pos="1583" w:val="left" w:leader="none"/>
        </w:tabs>
        <w:spacing w:line="171" w:lineRule="auto" w:before="85"/>
        <w:ind w:left="871" w:right="102" w:hanging="540"/>
        <w:jc w:val="left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  <w:tab/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白光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相对于</w:t>
      </w:r>
      <w:r>
        <w:rPr>
          <w:rFonts w:ascii="Arial" w:hAnsi="Arial" w:cs="Arial" w:eastAsia="Arial"/>
          <w:b/>
          <w:bCs/>
          <w:sz w:val="31"/>
          <w:szCs w:val="31"/>
        </w:rPr>
        <w:t>RGB-LED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就要简单不少，它采用了只能发出白色光线的  </w:t>
      </w:r>
      <w:r>
        <w:rPr>
          <w:rFonts w:ascii="微軟正黑體" w:hAnsi="微軟正黑體" w:cs="微軟正黑體" w:eastAsia="微軟正黑體"/>
          <w:b/>
          <w:bCs/>
          <w:spacing w:val="23"/>
          <w:sz w:val="31"/>
          <w:szCs w:val="31"/>
        </w:rPr>
        <w:t> </w:t>
      </w:r>
      <w:r>
        <w:rPr>
          <w:rFonts w:ascii="Arial" w:hAnsi="Arial" w:cs="Arial" w:eastAsia="Arial"/>
          <w:b/>
          <w:bCs/>
          <w:spacing w:val="-1"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pacing w:val="-1"/>
          <w:sz w:val="31"/>
          <w:szCs w:val="31"/>
        </w:rPr>
        <w:t>光源</w:t>
      </w:r>
      <w:r>
        <w:rPr>
          <w:rFonts w:ascii="微軟正黑體" w:hAnsi="微軟正黑體" w:cs="微軟正黑體" w:eastAsia="微軟正黑體"/>
          <w:b/>
          <w:bCs/>
          <w:spacing w:val="28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代替原来的</w:t>
      </w:r>
      <w:r>
        <w:rPr>
          <w:rFonts w:ascii="Arial" w:hAnsi="Arial" w:cs="Arial" w:eastAsia="Arial"/>
          <w:b/>
          <w:bCs/>
          <w:sz w:val="31"/>
          <w:szCs w:val="31"/>
        </w:rPr>
        <w:t>CCFL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荧光管。由于不像</w:t>
      </w:r>
      <w:r>
        <w:rPr>
          <w:rFonts w:ascii="Arial" w:hAnsi="Arial" w:cs="Arial" w:eastAsia="Arial"/>
          <w:b/>
          <w:bCs/>
          <w:sz w:val="31"/>
          <w:szCs w:val="31"/>
        </w:rPr>
        <w:t>RGB-LED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那样需要涉及到背光源的调光，因此在</w:t>
      </w:r>
      <w:r>
        <w:rPr>
          <w:rFonts w:ascii="微軟正黑體" w:hAnsi="微軟正黑體" w:cs="微軟正黑體" w:eastAsia="微軟正黑體"/>
          <w:b/>
          <w:bCs/>
          <w:spacing w:val="32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电路结构方面的要求相对不高。但是白光  </w:t>
      </w:r>
      <w:r>
        <w:rPr>
          <w:rFonts w:ascii="微軟正黑體" w:hAnsi="微軟正黑體" w:cs="微軟正黑體" w:eastAsia="微軟正黑體"/>
          <w:b/>
          <w:bCs/>
          <w:spacing w:val="28"/>
          <w:sz w:val="31"/>
          <w:szCs w:val="31"/>
        </w:rPr>
        <w:t> 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的光谱特性和</w:t>
      </w:r>
      <w:r>
        <w:rPr>
          <w:rFonts w:ascii="Arial" w:hAnsi="Arial" w:cs="Arial" w:eastAsia="Arial"/>
          <w:b/>
          <w:bCs/>
          <w:sz w:val="31"/>
          <w:szCs w:val="31"/>
        </w:rPr>
        <w:t>RGB-LED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相比还是有所欠</w:t>
      </w:r>
      <w:r>
        <w:rPr>
          <w:rFonts w:ascii="微軟正黑體" w:hAnsi="微軟正黑體" w:cs="微軟正黑體" w:eastAsia="微軟正黑體"/>
          <w:b/>
          <w:bCs/>
          <w:spacing w:val="25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缺的，这也导致此种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电视在色彩表现上并不如</w:t>
      </w:r>
      <w:r>
        <w:rPr>
          <w:rFonts w:ascii="Arial" w:hAnsi="Arial" w:cs="Arial" w:eastAsia="Arial"/>
          <w:b/>
          <w:bCs/>
          <w:sz w:val="31"/>
          <w:szCs w:val="31"/>
        </w:rPr>
        <w:t>RGB-LED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电视那么优秀。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tabs>
          <w:tab w:pos="871" w:val="left" w:leader="none"/>
        </w:tabs>
        <w:spacing w:line="171" w:lineRule="auto" w:before="79"/>
        <w:ind w:left="871" w:right="153" w:hanging="540"/>
        <w:jc w:val="left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不过白光</w:t>
      </w:r>
      <w:r>
        <w:rPr>
          <w:rFonts w:ascii="Arial" w:hAnsi="Arial" w:cs="Arial" w:eastAsia="Arial"/>
          <w:b/>
          <w:bCs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背光源的优点也是比较明显的，例如亮度动态调节、区域背光控制都可</w:t>
      </w:r>
      <w:r>
        <w:rPr>
          <w:rFonts w:ascii="微軟正黑體" w:hAnsi="微軟正黑體" w:cs="微軟正黑體" w:eastAsia="微軟正黑體"/>
          <w:b/>
          <w:bCs/>
          <w:spacing w:val="25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以实现，也能实现很好的对比度。在色域范围上也能较普通  </w:t>
      </w:r>
      <w:r>
        <w:rPr>
          <w:rFonts w:ascii="微軟正黑體" w:hAnsi="微軟正黑體" w:cs="微軟正黑體" w:eastAsia="微軟正黑體"/>
          <w:b/>
          <w:bCs/>
          <w:spacing w:val="36"/>
          <w:sz w:val="31"/>
          <w:szCs w:val="31"/>
        </w:rPr>
        <w:t> </w:t>
      </w:r>
      <w:r>
        <w:rPr>
          <w:rFonts w:ascii="Arial" w:hAnsi="Arial" w:cs="Arial" w:eastAsia="Arial"/>
          <w:b/>
          <w:bCs/>
          <w:sz w:val="31"/>
          <w:szCs w:val="31"/>
        </w:rPr>
        <w:t>CCFL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液晶电视有所提升。</w:t>
      </w:r>
      <w:r>
        <w:rPr>
          <w:rFonts w:ascii="微軟正黑體" w:hAnsi="微軟正黑體" w:cs="微軟正黑體" w:eastAsia="微軟正黑體"/>
          <w:b/>
          <w:bCs/>
          <w:spacing w:val="22"/>
          <w:w w:val="102"/>
          <w:sz w:val="31"/>
          <w:szCs w:val="31"/>
        </w:rPr>
        <w:t> 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加上成本的优势，目前应用最多的是白光 </w:t>
      </w:r>
      <w:r>
        <w:rPr>
          <w:rFonts w:ascii="微軟正黑體" w:hAnsi="微軟正黑體" w:cs="微軟正黑體" w:eastAsia="微軟正黑體"/>
          <w:b/>
          <w:bCs/>
          <w:spacing w:val="22"/>
          <w:sz w:val="31"/>
          <w:szCs w:val="31"/>
        </w:rPr>
        <w:t> </w:t>
      </w:r>
      <w:r>
        <w:rPr>
          <w:rFonts w:ascii="Arial" w:hAnsi="Arial" w:cs="Arial" w:eastAsia="Arial"/>
          <w:b/>
          <w:bCs/>
          <w:spacing w:val="-1"/>
          <w:sz w:val="31"/>
          <w:szCs w:val="31"/>
        </w:rPr>
        <w:t>LED</w:t>
      </w:r>
      <w:r>
        <w:rPr>
          <w:rFonts w:ascii="微軟正黑體" w:hAnsi="微軟正黑體" w:cs="微軟正黑體" w:eastAsia="微軟正黑體"/>
          <w:b/>
          <w:bCs/>
          <w:spacing w:val="-1"/>
          <w:sz w:val="31"/>
          <w:szCs w:val="31"/>
        </w:rPr>
        <w:t>背光源。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spacing w:after="0" w:line="171" w:lineRule="auto"/>
        <w:jc w:val="left"/>
        <w:rPr>
          <w:rFonts w:ascii="微軟正黑體" w:hAnsi="微軟正黑體" w:cs="微軟正黑體" w:eastAsia="微軟正黑體"/>
          <w:sz w:val="31"/>
          <w:szCs w:val="31"/>
        </w:rPr>
        <w:sectPr>
          <w:pgSz w:w="16838" w:h="11920" w:orient="landscape"/>
          <w:pgMar w:top="1100" w:bottom="280" w:left="1800" w:right="2040"/>
        </w:sectPr>
      </w:pPr>
    </w:p>
    <w:p>
      <w:pPr>
        <w:spacing w:line="160" w:lineRule="exact" w:before="1"/>
        <w:rPr>
          <w:sz w:val="16"/>
          <w:szCs w:val="16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301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8539;top:4658;width:6329;height:3960" type="#_x0000_t75" stroked="false">
              <v:imagedata r:id="rId13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809" w:lineRule="exact" w:before="0"/>
        <w:ind w:left="1448" w:right="0" w:firstLine="0"/>
        <w:jc w:val="left"/>
        <w:rPr>
          <w:rFonts w:ascii="微軟正黑體" w:hAnsi="微軟正黑體" w:cs="微軟正黑體" w:eastAsia="微軟正黑體"/>
          <w:sz w:val="63"/>
          <w:szCs w:val="63"/>
        </w:rPr>
      </w:pP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63"/>
          <w:szCs w:val="63"/>
        </w:rPr>
        <w:t>直下式</w:t>
      </w:r>
      <w:r>
        <w:rPr>
          <w:rFonts w:ascii="Arial" w:hAnsi="Arial" w:cs="Arial" w:eastAsia="Arial"/>
          <w:b/>
          <w:bCs/>
          <w:spacing w:val="1"/>
          <w:sz w:val="63"/>
          <w:szCs w:val="63"/>
        </w:rPr>
        <w:t>LED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63"/>
          <w:szCs w:val="63"/>
        </w:rPr>
        <w:t>与侧光式</w:t>
      </w:r>
      <w:r>
        <w:rPr>
          <w:rFonts w:ascii="Arial" w:hAnsi="Arial" w:cs="Arial" w:eastAsia="Arial"/>
          <w:b/>
          <w:bCs/>
          <w:spacing w:val="1"/>
          <w:sz w:val="63"/>
          <w:szCs w:val="63"/>
        </w:rPr>
        <w:t>LED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63"/>
          <w:szCs w:val="63"/>
        </w:rPr>
        <w:t>的区别</w:t>
      </w:r>
      <w:r>
        <w:rPr>
          <w:rFonts w:ascii="微軟正黑體" w:hAnsi="微軟正黑體" w:cs="微軟正黑體" w:eastAsia="微軟正黑體"/>
          <w:sz w:val="63"/>
          <w:szCs w:val="63"/>
        </w:rPr>
      </w:r>
    </w:p>
    <w:p>
      <w:pPr>
        <w:tabs>
          <w:tab w:pos="655" w:val="left" w:leader="none"/>
        </w:tabs>
        <w:spacing w:line="217" w:lineRule="auto" w:before="162"/>
        <w:ind w:left="656" w:right="6526" w:hanging="540"/>
        <w:jc w:val="left"/>
        <w:rPr>
          <w:rFonts w:ascii="SimSun" w:hAnsi="SimSun" w:cs="SimSun" w:eastAsia="SimSun"/>
          <w:sz w:val="28"/>
          <w:szCs w:val="28"/>
        </w:rPr>
      </w:pPr>
      <w:r>
        <w:rPr>
          <w:rFonts w:ascii="Arial" w:hAnsi="Arial" w:cs="Arial" w:eastAsia="Arial"/>
          <w:position w:val="1"/>
          <w:sz w:val="28"/>
          <w:szCs w:val="28"/>
        </w:rPr>
        <w:t>•</w:t>
        <w:tab/>
      </w:r>
      <w:r>
        <w:rPr>
          <w:rFonts w:ascii="SimSun" w:hAnsi="SimSun" w:cs="SimSun" w:eastAsia="SimSun"/>
          <w:sz w:val="28"/>
          <w:szCs w:val="28"/>
        </w:rPr>
        <w:t>直下式背光源工艺简单，不需要导光板，</w:t>
      </w:r>
      <w:r>
        <w:rPr>
          <w:rFonts w:ascii="SimSun" w:hAnsi="SimSun" w:cs="SimSun" w:eastAsia="SimSun"/>
          <w:sz w:val="28"/>
          <w:szCs w:val="28"/>
        </w:rPr>
        <w:t> </w:t>
      </w:r>
      <w:r>
        <w:rPr>
          <w:rFonts w:ascii="Arial" w:hAnsi="Arial" w:cs="Arial" w:eastAsia="Arial"/>
          <w:spacing w:val="-2"/>
          <w:position w:val="1"/>
          <w:sz w:val="28"/>
          <w:szCs w:val="28"/>
        </w:rPr>
        <w:t>LED</w:t>
      </w:r>
      <w:r>
        <w:rPr>
          <w:rFonts w:ascii="SimSun" w:hAnsi="SimSun" w:cs="SimSun" w:eastAsia="SimSun"/>
          <w:spacing w:val="-2"/>
          <w:sz w:val="28"/>
          <w:szCs w:val="28"/>
        </w:rPr>
        <w:t>阵列置于灯箱底部，从</w:t>
      </w:r>
      <w:r>
        <w:rPr>
          <w:rFonts w:ascii="Arial" w:hAnsi="Arial" w:cs="Arial" w:eastAsia="Arial"/>
          <w:spacing w:val="-2"/>
          <w:position w:val="1"/>
          <w:sz w:val="28"/>
          <w:szCs w:val="28"/>
        </w:rPr>
        <w:t>LED</w:t>
      </w:r>
      <w:r>
        <w:rPr>
          <w:rFonts w:ascii="SimSun" w:hAnsi="SimSun" w:cs="SimSun" w:eastAsia="SimSun"/>
          <w:spacing w:val="-2"/>
          <w:sz w:val="28"/>
          <w:szCs w:val="28"/>
        </w:rPr>
        <w:t>发出的光经</w:t>
      </w:r>
      <w:r>
        <w:rPr>
          <w:rFonts w:ascii="SimSun" w:hAnsi="SimSun" w:cs="SimSun" w:eastAsia="SimSun"/>
          <w:spacing w:val="25"/>
          <w:sz w:val="28"/>
          <w:szCs w:val="28"/>
        </w:rPr>
        <w:t> </w:t>
      </w:r>
      <w:r>
        <w:rPr>
          <w:rFonts w:ascii="SimSun" w:hAnsi="SimSun" w:cs="SimSun" w:eastAsia="SimSun"/>
          <w:sz w:val="28"/>
          <w:szCs w:val="28"/>
        </w:rPr>
        <w:t>过底面和侧面反射，再通过表面的扩散板和</w:t>
      </w:r>
      <w:r>
        <w:rPr>
          <w:rFonts w:ascii="SimSun" w:hAnsi="SimSun" w:cs="SimSun" w:eastAsia="SimSun"/>
          <w:sz w:val="28"/>
          <w:szCs w:val="28"/>
        </w:rPr>
        <w:t> 光学模组均匀射出。</w:t>
      </w:r>
    </w:p>
    <w:p>
      <w:pPr>
        <w:tabs>
          <w:tab w:pos="655" w:val="left" w:leader="none"/>
        </w:tabs>
        <w:spacing w:line="219" w:lineRule="auto" w:before="73"/>
        <w:ind w:left="656" w:right="6526" w:hanging="540"/>
        <w:jc w:val="both"/>
        <w:rPr>
          <w:rFonts w:ascii="SimSun" w:hAnsi="SimSun" w:cs="SimSun" w:eastAsia="SimSun"/>
          <w:sz w:val="28"/>
          <w:szCs w:val="28"/>
        </w:rPr>
      </w:pPr>
      <w:r>
        <w:rPr>
          <w:rFonts w:ascii="Arial" w:hAnsi="Arial" w:cs="Arial" w:eastAsia="Arial"/>
          <w:position w:val="1"/>
          <w:sz w:val="28"/>
          <w:szCs w:val="28"/>
        </w:rPr>
        <w:t>•</w:t>
        <w:tab/>
      </w:r>
      <w:r>
        <w:rPr>
          <w:rFonts w:ascii="SimSun" w:hAnsi="SimSun" w:cs="SimSun" w:eastAsia="SimSun"/>
          <w:sz w:val="28"/>
          <w:szCs w:val="28"/>
        </w:rPr>
        <w:t>直下式背光源的厚度由灯箱底部和散射板的</w:t>
      </w:r>
      <w:r>
        <w:rPr>
          <w:rFonts w:ascii="SimSun" w:hAnsi="SimSun" w:cs="SimSun" w:eastAsia="SimSun"/>
          <w:sz w:val="28"/>
          <w:szCs w:val="28"/>
        </w:rPr>
        <w:t> 距离决定，通常厚度越厚，背光源的光均匀 性就越好。在背光源较薄的情况下，色彩和 亮度均匀性就成了直下式背光源的技术关键</w:t>
      </w:r>
    </w:p>
    <w:p>
      <w:pPr>
        <w:spacing w:line="335" w:lineRule="exact" w:before="0"/>
        <w:ind w:left="656" w:right="0" w:firstLine="0"/>
        <w:jc w:val="left"/>
        <w:rPr>
          <w:rFonts w:ascii="SimSun" w:hAnsi="SimSun" w:cs="SimSun" w:eastAsia="SimSun"/>
          <w:sz w:val="28"/>
          <w:szCs w:val="28"/>
        </w:rPr>
      </w:pPr>
      <w:r>
        <w:rPr>
          <w:rFonts w:ascii="SimSun" w:hAnsi="SimSun" w:cs="SimSun" w:eastAsia="SimSun"/>
          <w:sz w:val="28"/>
          <w:szCs w:val="28"/>
        </w:rPr>
        <w:t>。</w:t>
      </w:r>
    </w:p>
    <w:p>
      <w:pPr>
        <w:tabs>
          <w:tab w:pos="655" w:val="left" w:leader="none"/>
        </w:tabs>
        <w:spacing w:line="215" w:lineRule="auto" w:before="73"/>
        <w:ind w:left="656" w:right="6526" w:hanging="540"/>
        <w:jc w:val="both"/>
        <w:rPr>
          <w:rFonts w:ascii="SimSun" w:hAnsi="SimSun" w:cs="SimSun" w:eastAsia="SimSun"/>
          <w:sz w:val="28"/>
          <w:szCs w:val="28"/>
        </w:rPr>
      </w:pPr>
      <w:r>
        <w:rPr>
          <w:rFonts w:ascii="Arial" w:hAnsi="Arial" w:cs="Arial" w:eastAsia="Arial"/>
          <w:sz w:val="28"/>
          <w:szCs w:val="28"/>
        </w:rPr>
        <w:t>•</w:t>
        <w:tab/>
      </w:r>
      <w:r>
        <w:rPr>
          <w:rFonts w:ascii="SimSun" w:hAnsi="SimSun" w:cs="SimSun" w:eastAsia="SimSun"/>
          <w:sz w:val="28"/>
          <w:szCs w:val="28"/>
        </w:rPr>
        <w:t>侧光式背光模块即将点状光源设置在经过特</w:t>
      </w:r>
      <w:r>
        <w:rPr>
          <w:rFonts w:ascii="SimSun" w:hAnsi="SimSun" w:cs="SimSun" w:eastAsia="SimSun"/>
          <w:sz w:val="28"/>
          <w:szCs w:val="28"/>
        </w:rPr>
        <w:t> 殊设计的导光板侧边作为背光源，使</w:t>
      </w:r>
      <w:r>
        <w:rPr>
          <w:rFonts w:ascii="SimSun" w:hAnsi="SimSun" w:cs="SimSun" w:eastAsia="SimSun"/>
          <w:spacing w:val="-36"/>
          <w:sz w:val="28"/>
          <w:szCs w:val="28"/>
        </w:rPr>
        <w:t>用</w:t>
      </w:r>
      <w:r>
        <w:rPr>
          <w:rFonts w:ascii="Arial" w:hAnsi="Arial" w:cs="Arial" w:eastAsia="Arial"/>
          <w:spacing w:val="-5"/>
          <w:sz w:val="28"/>
          <w:szCs w:val="28"/>
        </w:rPr>
        <w:t>L</w:t>
      </w:r>
      <w:r>
        <w:rPr>
          <w:rFonts w:ascii="Arial" w:hAnsi="Arial" w:cs="Arial" w:eastAsia="Arial"/>
          <w:spacing w:val="-1"/>
          <w:sz w:val="28"/>
          <w:szCs w:val="28"/>
        </w:rPr>
        <w:t>E</w:t>
      </w:r>
      <w:r>
        <w:rPr>
          <w:rFonts w:ascii="Arial" w:hAnsi="Arial" w:cs="Arial" w:eastAsia="Arial"/>
          <w:sz w:val="28"/>
          <w:szCs w:val="28"/>
        </w:rPr>
        <w:t>D</w:t>
      </w:r>
      <w:r>
        <w:rPr>
          <w:rFonts w:ascii="Arial" w:hAnsi="Arial" w:cs="Arial" w:eastAsia="Arial"/>
          <w:sz w:val="28"/>
          <w:szCs w:val="28"/>
        </w:rPr>
        <w:t> </w:t>
      </w:r>
      <w:r>
        <w:rPr>
          <w:rFonts w:ascii="SimSun" w:hAnsi="SimSun" w:cs="SimSun" w:eastAsia="SimSun"/>
          <w:sz w:val="28"/>
          <w:szCs w:val="28"/>
        </w:rPr>
        <w:t>颗数较少；而因光源置于导光板侧边</w:t>
      </w:r>
      <w:r>
        <w:rPr>
          <w:rFonts w:ascii="SimSun" w:hAnsi="SimSun" w:cs="SimSun" w:eastAsia="SimSun"/>
          <w:spacing w:val="-36"/>
          <w:sz w:val="28"/>
          <w:szCs w:val="28"/>
        </w:rPr>
        <w:t>，</w:t>
      </w:r>
      <w:r>
        <w:rPr>
          <w:rFonts w:ascii="Arial" w:hAnsi="Arial" w:cs="Arial" w:eastAsia="Arial"/>
          <w:spacing w:val="-5"/>
          <w:position w:val="1"/>
          <w:sz w:val="28"/>
          <w:szCs w:val="28"/>
        </w:rPr>
        <w:t>L</w:t>
      </w:r>
      <w:r>
        <w:rPr>
          <w:rFonts w:ascii="Arial" w:hAnsi="Arial" w:cs="Arial" w:eastAsia="Arial"/>
          <w:spacing w:val="-1"/>
          <w:position w:val="1"/>
          <w:sz w:val="28"/>
          <w:szCs w:val="28"/>
        </w:rPr>
        <w:t>E</w:t>
      </w:r>
      <w:r>
        <w:rPr>
          <w:rFonts w:ascii="Arial" w:hAnsi="Arial" w:cs="Arial" w:eastAsia="Arial"/>
          <w:position w:val="1"/>
          <w:sz w:val="28"/>
          <w:szCs w:val="28"/>
        </w:rPr>
        <w:t>D</w:t>
      </w:r>
      <w:r>
        <w:rPr>
          <w:rFonts w:ascii="Arial" w:hAnsi="Arial" w:cs="Arial" w:eastAsia="Arial"/>
          <w:position w:val="1"/>
          <w:sz w:val="28"/>
          <w:szCs w:val="28"/>
        </w:rPr>
        <w:t> </w:t>
      </w:r>
      <w:r>
        <w:rPr>
          <w:rFonts w:ascii="SimSun" w:hAnsi="SimSun" w:cs="SimSun" w:eastAsia="SimSun"/>
          <w:sz w:val="28"/>
          <w:szCs w:val="28"/>
        </w:rPr>
        <w:t>受颗数及亮度限制，仍需将光均匀分散整个</w:t>
      </w:r>
      <w:r>
        <w:rPr>
          <w:rFonts w:ascii="SimSun" w:hAnsi="SimSun" w:cs="SimSun" w:eastAsia="SimSun"/>
          <w:sz w:val="28"/>
          <w:szCs w:val="28"/>
        </w:rPr>
        <w:t> 平面上时，会形成当面板面积越大，光源辉 度运用越有限。</w:t>
      </w:r>
    </w:p>
    <w:p>
      <w:pPr>
        <w:tabs>
          <w:tab w:pos="655" w:val="left" w:leader="none"/>
        </w:tabs>
        <w:spacing w:line="219" w:lineRule="auto" w:before="66"/>
        <w:ind w:left="656" w:right="6526" w:hanging="540"/>
        <w:jc w:val="both"/>
        <w:rPr>
          <w:rFonts w:ascii="SimSun" w:hAnsi="SimSun" w:cs="SimSun" w:eastAsia="SimSun"/>
          <w:sz w:val="28"/>
          <w:szCs w:val="28"/>
        </w:rPr>
      </w:pPr>
      <w:r>
        <w:rPr>
          <w:rFonts w:ascii="Arial" w:hAnsi="Arial" w:cs="Arial" w:eastAsia="Arial"/>
          <w:position w:val="1"/>
          <w:sz w:val="28"/>
          <w:szCs w:val="28"/>
        </w:rPr>
        <w:t>•</w:t>
        <w:tab/>
      </w:r>
      <w:r>
        <w:rPr>
          <w:rFonts w:ascii="SimSun" w:hAnsi="SimSun" w:cs="SimSun" w:eastAsia="SimSun"/>
          <w:spacing w:val="-1"/>
          <w:sz w:val="28"/>
          <w:szCs w:val="28"/>
        </w:rPr>
        <w:t>因</w:t>
      </w:r>
      <w:r>
        <w:rPr>
          <w:rFonts w:ascii="Arial" w:hAnsi="Arial" w:cs="Arial" w:eastAsia="Arial"/>
          <w:spacing w:val="-1"/>
          <w:position w:val="1"/>
          <w:sz w:val="28"/>
          <w:szCs w:val="28"/>
        </w:rPr>
        <w:t>LED</w:t>
      </w:r>
      <w:r>
        <w:rPr>
          <w:rFonts w:ascii="SimSun" w:hAnsi="SimSun" w:cs="SimSun" w:eastAsia="SimSun"/>
          <w:spacing w:val="-1"/>
          <w:sz w:val="28"/>
          <w:szCs w:val="28"/>
        </w:rPr>
        <w:t>背光源放在产品的侧面，因此后面只</w:t>
      </w:r>
      <w:r>
        <w:rPr>
          <w:rFonts w:ascii="SimSun" w:hAnsi="SimSun" w:cs="SimSun" w:eastAsia="SimSun"/>
          <w:spacing w:val="25"/>
          <w:sz w:val="28"/>
          <w:szCs w:val="28"/>
        </w:rPr>
        <w:t> </w:t>
      </w:r>
      <w:r>
        <w:rPr>
          <w:rFonts w:ascii="SimSun" w:hAnsi="SimSun" w:cs="SimSun" w:eastAsia="SimSun"/>
          <w:sz w:val="28"/>
          <w:szCs w:val="28"/>
        </w:rPr>
        <w:t>需要添加导光板就可以液晶产品的外观厚度</w:t>
      </w:r>
      <w:r>
        <w:rPr>
          <w:rFonts w:ascii="SimSun" w:hAnsi="SimSun" w:cs="SimSun" w:eastAsia="SimSun"/>
          <w:sz w:val="28"/>
          <w:szCs w:val="28"/>
        </w:rPr>
        <w:t> 可以做到很薄，但光源的光利用率较小，且 越薄利用率越小，最大</w:t>
      </w:r>
      <w:r>
        <w:rPr>
          <w:rFonts w:ascii="SimSun" w:hAnsi="SimSun" w:cs="SimSun" w:eastAsia="SimSun"/>
          <w:spacing w:val="-29"/>
          <w:sz w:val="28"/>
          <w:szCs w:val="28"/>
        </w:rPr>
        <w:t>约</w:t>
      </w:r>
      <w:r>
        <w:rPr>
          <w:rFonts w:ascii="Arial" w:hAnsi="Arial" w:cs="Arial" w:eastAsia="Arial"/>
          <w:spacing w:val="-5"/>
          <w:position w:val="1"/>
          <w:sz w:val="28"/>
          <w:szCs w:val="28"/>
        </w:rPr>
        <w:t>50</w:t>
      </w:r>
      <w:r>
        <w:rPr>
          <w:rFonts w:ascii="Arial" w:hAnsi="Arial" w:cs="Arial" w:eastAsia="Arial"/>
          <w:position w:val="1"/>
          <w:sz w:val="28"/>
          <w:szCs w:val="28"/>
        </w:rPr>
        <w:t>%</w:t>
      </w:r>
      <w:r>
        <w:rPr>
          <w:rFonts w:ascii="Arial" w:hAnsi="Arial" w:cs="Arial" w:eastAsia="Arial"/>
          <w:spacing w:val="3"/>
          <w:position w:val="1"/>
          <w:sz w:val="28"/>
          <w:szCs w:val="28"/>
        </w:rPr>
        <w:t> </w:t>
      </w:r>
      <w:r>
        <w:rPr>
          <w:rFonts w:ascii="SimSun" w:hAnsi="SimSun" w:cs="SimSun" w:eastAsia="SimSun"/>
          <w:sz w:val="28"/>
          <w:szCs w:val="28"/>
        </w:rPr>
        <w:t>。</w:t>
      </w:r>
    </w:p>
    <w:p>
      <w:pPr>
        <w:tabs>
          <w:tab w:pos="655" w:val="left" w:leader="none"/>
        </w:tabs>
        <w:spacing w:line="332" w:lineRule="exact" w:before="92"/>
        <w:ind w:left="656" w:right="6483" w:hanging="540"/>
        <w:jc w:val="both"/>
        <w:rPr>
          <w:rFonts w:ascii="SimSun" w:hAnsi="SimSun" w:cs="SimSun" w:eastAsia="SimSun"/>
          <w:sz w:val="28"/>
          <w:szCs w:val="28"/>
        </w:rPr>
      </w:pPr>
      <w:r>
        <w:rPr>
          <w:rFonts w:ascii="Arial" w:hAnsi="Arial" w:cs="Arial" w:eastAsia="Arial"/>
          <w:position w:val="1"/>
          <w:sz w:val="28"/>
          <w:szCs w:val="28"/>
        </w:rPr>
        <w:t>•</w:t>
        <w:tab/>
      </w:r>
      <w:r>
        <w:rPr>
          <w:rFonts w:ascii="SimSun" w:hAnsi="SimSun" w:cs="SimSun" w:eastAsia="SimSun"/>
          <w:spacing w:val="-1"/>
          <w:sz w:val="28"/>
          <w:szCs w:val="28"/>
        </w:rPr>
        <w:t>侧光式</w:t>
      </w:r>
      <w:r>
        <w:rPr>
          <w:rFonts w:ascii="Arial" w:hAnsi="Arial" w:cs="Arial" w:eastAsia="Arial"/>
          <w:spacing w:val="-1"/>
          <w:position w:val="1"/>
          <w:sz w:val="28"/>
          <w:szCs w:val="28"/>
        </w:rPr>
        <w:t>LED</w:t>
      </w:r>
      <w:r>
        <w:rPr>
          <w:rFonts w:ascii="SimSun" w:hAnsi="SimSun" w:cs="SimSun" w:eastAsia="SimSun"/>
          <w:spacing w:val="-1"/>
          <w:sz w:val="28"/>
          <w:szCs w:val="28"/>
        </w:rPr>
        <w:t>产品因是由点光源组成线光源，</w:t>
      </w:r>
      <w:r>
        <w:rPr>
          <w:rFonts w:ascii="SimSun" w:hAnsi="SimSun" w:cs="SimSun" w:eastAsia="SimSun"/>
          <w:spacing w:val="25"/>
          <w:sz w:val="28"/>
          <w:szCs w:val="28"/>
        </w:rPr>
        <w:t> </w:t>
      </w:r>
      <w:r>
        <w:rPr>
          <w:rFonts w:ascii="SimSun" w:hAnsi="SimSun" w:cs="SimSun" w:eastAsia="SimSun"/>
          <w:spacing w:val="-2"/>
          <w:sz w:val="28"/>
          <w:szCs w:val="28"/>
        </w:rPr>
        <w:t>而非由点光源分布至</w:t>
      </w:r>
      <w:r>
        <w:rPr>
          <w:rFonts w:ascii="Arial" w:hAnsi="Arial" w:cs="Arial" w:eastAsia="Arial"/>
          <w:spacing w:val="-2"/>
          <w:position w:val="1"/>
          <w:sz w:val="28"/>
          <w:szCs w:val="28"/>
        </w:rPr>
        <w:t>TV</w:t>
      </w:r>
      <w:r>
        <w:rPr>
          <w:rFonts w:ascii="SimSun" w:hAnsi="SimSun" w:cs="SimSun" w:eastAsia="SimSun"/>
          <w:spacing w:val="-2"/>
          <w:sz w:val="28"/>
          <w:szCs w:val="28"/>
        </w:rPr>
        <w:t>用</w:t>
      </w:r>
      <w:r>
        <w:rPr>
          <w:rFonts w:ascii="Arial" w:hAnsi="Arial" w:cs="Arial" w:eastAsia="Arial"/>
          <w:spacing w:val="-2"/>
          <w:position w:val="1"/>
          <w:sz w:val="28"/>
          <w:szCs w:val="28"/>
        </w:rPr>
        <w:t>LCD</w:t>
      </w:r>
      <w:r>
        <w:rPr>
          <w:rFonts w:ascii="SimSun" w:hAnsi="SimSun" w:cs="SimSun" w:eastAsia="SimSun"/>
          <w:spacing w:val="-2"/>
          <w:sz w:val="28"/>
          <w:szCs w:val="28"/>
        </w:rPr>
        <w:t>面板整个面积</w:t>
      </w:r>
    </w:p>
    <w:p>
      <w:pPr>
        <w:spacing w:line="332" w:lineRule="exact" w:before="13"/>
        <w:ind w:left="656" w:right="6526" w:firstLine="0"/>
        <w:jc w:val="left"/>
        <w:rPr>
          <w:rFonts w:ascii="SimSun" w:hAnsi="SimSun" w:cs="SimSun" w:eastAsia="SimSun"/>
          <w:sz w:val="28"/>
          <w:szCs w:val="28"/>
        </w:rPr>
      </w:pPr>
      <w:r>
        <w:rPr>
          <w:rFonts w:ascii="SimSun" w:hAnsi="SimSun" w:cs="SimSun" w:eastAsia="SimSun"/>
          <w:sz w:val="28"/>
          <w:szCs w:val="28"/>
        </w:rPr>
        <w:t>，故无法作到区域控制功能，不能分区控制 不仅是对动态对比值及动态影像画质提升没</w:t>
      </w:r>
    </w:p>
    <w:p>
      <w:pPr>
        <w:spacing w:line="311" w:lineRule="exact" w:before="0"/>
        <w:ind w:left="656" w:right="0" w:firstLine="0"/>
        <w:jc w:val="left"/>
        <w:rPr>
          <w:rFonts w:ascii="SimSun" w:hAnsi="SimSun" w:cs="SimSun" w:eastAsia="SimSun"/>
          <w:sz w:val="28"/>
          <w:szCs w:val="28"/>
        </w:rPr>
      </w:pPr>
      <w:r>
        <w:rPr>
          <w:rFonts w:ascii="SimSun" w:hAnsi="SimSun" w:cs="SimSun" w:eastAsia="SimSun"/>
          <w:sz w:val="28"/>
          <w:szCs w:val="28"/>
        </w:rPr>
        <w:t>有帮助。</w:t>
      </w:r>
    </w:p>
    <w:p>
      <w:pPr>
        <w:spacing w:after="0" w:line="311" w:lineRule="exact"/>
        <w:jc w:val="left"/>
        <w:rPr>
          <w:rFonts w:ascii="SimSun" w:hAnsi="SimSun" w:cs="SimSun" w:eastAsia="SimSun"/>
          <w:sz w:val="28"/>
          <w:szCs w:val="28"/>
        </w:rPr>
        <w:sectPr>
          <w:pgSz w:w="16838" w:h="11920" w:orient="landscape"/>
          <w:pgMar w:top="1100" w:bottom="280" w:left="1900" w:right="2420"/>
        </w:sectPr>
      </w:pPr>
    </w:p>
    <w:p>
      <w:pPr>
        <w:spacing w:line="100" w:lineRule="exact" w:before="10"/>
        <w:rPr>
          <w:sz w:val="10"/>
          <w:szCs w:val="1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300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1973;top:4680;width:6329;height:3910" type="#_x0000_t75" stroked="false">
              <v:imagedata r:id="rId10" o:title=""/>
            </v:shape>
            <v:shape style="position:absolute;left:9994;top:3089;width:3420;height:3427" type="#_x0000_t75" stroked="false">
              <v:imagedata r:id="rId14" o:title=""/>
            </v:shape>
            <v:shape style="position:absolute;left:9151;top:6754;width:5105;height:3427" type="#_x0000_t75" stroked="false">
              <v:imagedata r:id="rId15" o:title=""/>
            </v:shape>
            <v:group style="position:absolute;left:6163;top:2340;width:2592;height:2491" coordorigin="6163,2340" coordsize="2592,2491">
              <v:shape style="position:absolute;left:6163;top:2340;width:2592;height:2491" coordorigin="6163,2340" coordsize="2592,2491" path="m8755,3355l6163,3355,6163,2340,8755,2340,8755,3355xe" filled="t" fillcolor="#BADFE3" stroked="f">
                <v:path arrowok="t"/>
                <v:fill type="solid"/>
              </v:shape>
              <v:shape style="position:absolute;left:6163;top:2340;width:2592;height:2491" coordorigin="6163,2340" coordsize="2592,2491" path="m6242,4831l6595,3355,7243,3355,6242,4831xe" filled="t" fillcolor="#BADFE3" stroked="f">
                <v:path arrowok="t"/>
                <v:fill type="solid"/>
              </v:shape>
            </v:group>
            <v:group style="position:absolute;left:6163;top:2340;width:2592;height:2491" coordorigin="6163,2340" coordsize="2592,2491">
              <v:shape style="position:absolute;left:6163;top:2340;width:2592;height:2491" coordorigin="6163,2340" coordsize="2592,2491" path="m6163,2340l6163,2930,6163,3190,6163,3355,6595,3355,6242,4831,7243,3355,8755,3355,8755,3190,8755,2930,8755,2340,7243,2340,6595,2340,6163,2340xe" filled="f" stroked="t" strokeweight=".72pt" strokecolor="#000000">
                <v:path arrowok="t"/>
              </v:shape>
            </v:group>
            <v:group style="position:absolute;left:6163;top:2340;width:5746;height:1346" coordorigin="6163,2340" coordsize="5746,1346">
              <v:shape style="position:absolute;left:6163;top:2340;width:5746;height:1346" coordorigin="6163,2340" coordsize="5746,1346" path="m8755,3355l6163,3355,6163,2340,8755,2340,8755,2930,9836,3190,8755,3190,8755,3355xe" filled="t" fillcolor="#BADFE3" stroked="f">
                <v:path arrowok="t"/>
                <v:fill type="solid"/>
              </v:shape>
              <v:shape style="position:absolute;left:6163;top:2340;width:5746;height:1346" coordorigin="6163,2340" coordsize="5746,1346" path="m11909,3686l8755,3190,9836,3190,11909,3686xe" filled="t" fillcolor="#BADFE3" stroked="f">
                <v:path arrowok="t"/>
                <v:fill type="solid"/>
              </v:shape>
            </v:group>
            <v:group style="position:absolute;left:6163;top:2340;width:5746;height:1346" coordorigin="6163,2340" coordsize="5746,1346">
              <v:shape style="position:absolute;left:6163;top:2340;width:5746;height:1346" coordorigin="6163,2340" coordsize="5746,1346" path="m6163,2340l6163,2930,6163,3190,6163,3355,7675,3355,8323,3355,8755,3355,8755,3190,11909,3686,8755,2930,8755,2340,8323,2340,7675,2340,6163,2340xe" filled="f" stroked="t" strokeweight=".72pt" strokecolor="#000000">
                <v:path arrowok="t"/>
              </v:shape>
            </v:group>
            <v:group style="position:absolute;left:4464;top:8647;width:7409;height:1476" coordorigin="4464,8647" coordsize="7409,1476">
              <v:shape style="position:absolute;left:4464;top:8647;width:7409;height:1476" coordorigin="4464,8647" coordsize="7409,1476" path="m8916,9281l7740,9281,11873,8647,8916,9281xe" filled="t" fillcolor="#BADFE3" stroked="f">
                <v:path arrowok="t"/>
                <v:fill type="solid"/>
              </v:shape>
              <v:shape style="position:absolute;left:4464;top:8647;width:7409;height:1476" coordorigin="4464,8647" coordsize="7409,1476" path="m7740,10123l4464,10123,4464,9108,7740,9108,7740,9281,8916,9281,7740,9533,7740,10123xe" filled="t" fillcolor="#BADFE3" stroked="f">
                <v:path arrowok="t"/>
                <v:fill type="solid"/>
              </v:shape>
            </v:group>
            <v:group style="position:absolute;left:4464;top:8647;width:7409;height:1476" coordorigin="4464,8647" coordsize="7409,1476">
              <v:shape style="position:absolute;left:4464;top:8647;width:7409;height:1476" coordorigin="4464,8647" coordsize="7409,1476" path="m4464,9108l4464,9281,4464,9533,4464,10123,6379,10123,7193,10123,7740,10123,7740,9533,11873,8647,7740,9281,7740,9108,7193,9108,6379,9108,4464,9108xe" filled="f" stroked="t" strokeweight=".72pt" strokecolor="#000000">
                <v:path arrowok="t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632" w:lineRule="exact" w:before="0"/>
        <w:ind w:left="116" w:right="0" w:firstLine="0"/>
        <w:jc w:val="left"/>
        <w:rPr>
          <w:rFonts w:ascii="微軟正黑體" w:hAnsi="微軟正黑體" w:cs="微軟正黑體" w:eastAsia="微軟正黑體"/>
          <w:sz w:val="47"/>
          <w:szCs w:val="47"/>
        </w:rPr>
      </w:pP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侧光式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LED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和直入式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LED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的区别</w:t>
      </w:r>
      <w:r>
        <w:rPr>
          <w:rFonts w:ascii="微軟正黑體" w:hAnsi="微軟正黑體" w:cs="微軟正黑體" w:eastAsia="微軟正黑體"/>
          <w:sz w:val="47"/>
          <w:szCs w:val="47"/>
        </w:rPr>
      </w:r>
    </w:p>
    <w:p>
      <w:pPr>
        <w:spacing w:line="432" w:lineRule="exact" w:before="193"/>
        <w:ind w:left="4393" w:right="5893" w:firstLine="0"/>
        <w:jc w:val="center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FF0000"/>
          <w:spacing w:val="-2"/>
          <w:position w:val="1"/>
          <w:sz w:val="36"/>
          <w:szCs w:val="36"/>
        </w:rPr>
        <w:t>直入式</w:t>
      </w:r>
      <w:r>
        <w:rPr>
          <w:rFonts w:ascii="Arial" w:hAnsi="Arial" w:cs="Arial" w:eastAsia="Arial"/>
          <w:color w:val="FF0000"/>
          <w:spacing w:val="-2"/>
          <w:sz w:val="36"/>
          <w:szCs w:val="36"/>
        </w:rPr>
        <w:t>LED</w:t>
      </w:r>
      <w:r>
        <w:rPr>
          <w:rFonts w:ascii="SimSun" w:hAnsi="SimSun" w:cs="SimSun" w:eastAsia="SimSun"/>
          <w:color w:val="FF0000"/>
          <w:spacing w:val="-2"/>
          <w:position w:val="1"/>
          <w:sz w:val="36"/>
          <w:szCs w:val="36"/>
        </w:rPr>
        <w:t>背</w:t>
      </w:r>
      <w:r>
        <w:rPr>
          <w:rFonts w:ascii="SimSun" w:hAnsi="SimSun" w:cs="SimSun" w:eastAsia="SimSun"/>
          <w:color w:val="FF0000"/>
          <w:spacing w:val="24"/>
          <w:position w:val="1"/>
          <w:sz w:val="36"/>
          <w:szCs w:val="36"/>
        </w:rPr>
        <w:t> </w:t>
      </w:r>
      <w:r>
        <w:rPr>
          <w:rFonts w:ascii="SimSun" w:hAnsi="SimSun" w:cs="SimSun" w:eastAsia="SimSun"/>
          <w:color w:val="FF0000"/>
          <w:sz w:val="36"/>
          <w:szCs w:val="36"/>
        </w:rPr>
        <w:t>光源</w:t>
      </w:r>
      <w:r>
        <w:rPr>
          <w:rFonts w:ascii="SimSun" w:hAnsi="SimSun" w:cs="SimSun" w:eastAsia="SimSun"/>
          <w:color w:val="000000"/>
          <w:sz w:val="36"/>
          <w:szCs w:val="36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20" w:lineRule="exact" w:before="13"/>
        <w:rPr>
          <w:sz w:val="22"/>
          <w:szCs w:val="22"/>
        </w:rPr>
      </w:pPr>
    </w:p>
    <w:p>
      <w:pPr>
        <w:spacing w:line="486" w:lineRule="exact" w:before="0"/>
        <w:ind w:left="2680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FF0000"/>
          <w:spacing w:val="-2"/>
          <w:sz w:val="36"/>
          <w:szCs w:val="36"/>
        </w:rPr>
        <w:t>侧光式</w:t>
      </w:r>
      <w:r>
        <w:rPr>
          <w:rFonts w:ascii="Arial" w:hAnsi="Arial" w:cs="Arial" w:eastAsia="Arial"/>
          <w:color w:val="FF0000"/>
          <w:spacing w:val="-2"/>
          <w:sz w:val="36"/>
          <w:szCs w:val="36"/>
        </w:rPr>
        <w:t>LED</w:t>
      </w:r>
      <w:r>
        <w:rPr>
          <w:rFonts w:ascii="SimSun" w:hAnsi="SimSun" w:cs="SimSun" w:eastAsia="SimSun"/>
          <w:color w:val="FF0000"/>
          <w:spacing w:val="-2"/>
          <w:sz w:val="36"/>
          <w:szCs w:val="36"/>
        </w:rPr>
        <w:t>背光源</w:t>
      </w:r>
      <w:r>
        <w:rPr>
          <w:rFonts w:ascii="SimSun" w:hAnsi="SimSun" w:cs="SimSun" w:eastAsia="SimSun"/>
          <w:color w:val="000000"/>
          <w:sz w:val="36"/>
          <w:szCs w:val="36"/>
        </w:rPr>
      </w:r>
    </w:p>
    <w:p>
      <w:pPr>
        <w:spacing w:after="0" w:line="486" w:lineRule="exact"/>
        <w:jc w:val="left"/>
        <w:rPr>
          <w:rFonts w:ascii="SimSun" w:hAnsi="SimSun" w:cs="SimSun" w:eastAsia="SimSun"/>
          <w:sz w:val="36"/>
          <w:szCs w:val="36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120" w:lineRule="exact" w:before="6"/>
        <w:rPr>
          <w:sz w:val="12"/>
          <w:szCs w:val="12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99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8539;top:3924;width:6329;height:5422" type="#_x0000_t75" stroked="false">
              <v:imagedata r:id="rId16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809" w:lineRule="exact" w:before="0"/>
        <w:ind w:left="116" w:right="0" w:firstLine="0"/>
        <w:jc w:val="left"/>
        <w:rPr>
          <w:rFonts w:ascii="微軟正黑體" w:hAnsi="微軟正黑體" w:cs="微軟正黑體" w:eastAsia="微軟正黑體"/>
          <w:sz w:val="63"/>
          <w:szCs w:val="63"/>
        </w:rPr>
      </w:pPr>
      <w:r>
        <w:rPr>
          <w:rFonts w:ascii="Arial" w:hAnsi="Arial" w:cs="Arial" w:eastAsia="Arial"/>
          <w:b/>
          <w:bCs/>
          <w:sz w:val="63"/>
          <w:szCs w:val="63"/>
        </w:rPr>
        <w:t>4</w:t>
      </w:r>
      <w:r>
        <w:rPr>
          <w:rFonts w:ascii="微軟正黑體" w:hAnsi="微軟正黑體" w:cs="微軟正黑體" w:eastAsia="微軟正黑體"/>
          <w:b/>
          <w:bCs/>
          <w:position w:val="1"/>
          <w:sz w:val="63"/>
          <w:szCs w:val="63"/>
        </w:rPr>
        <w:t>：</w:t>
      </w:r>
      <w:r>
        <w:rPr>
          <w:rFonts w:ascii="Arial" w:hAnsi="Arial" w:cs="Arial" w:eastAsia="Arial"/>
          <w:b/>
          <w:bCs/>
          <w:sz w:val="63"/>
          <w:szCs w:val="63"/>
        </w:rPr>
        <w:t>LED</w:t>
      </w:r>
      <w:r>
        <w:rPr>
          <w:rFonts w:ascii="微軟正黑體" w:hAnsi="微軟正黑體" w:cs="微軟正黑體" w:eastAsia="微軟正黑體"/>
          <w:b/>
          <w:bCs/>
          <w:position w:val="1"/>
          <w:sz w:val="63"/>
          <w:szCs w:val="63"/>
        </w:rPr>
        <w:t>背光源液晶电视的优势</w:t>
      </w:r>
      <w:r>
        <w:rPr>
          <w:rFonts w:ascii="微軟正黑體" w:hAnsi="微軟正黑體" w:cs="微軟正黑體" w:eastAsia="微軟正黑體"/>
          <w:sz w:val="63"/>
          <w:szCs w:val="63"/>
        </w:rPr>
      </w:r>
    </w:p>
    <w:p>
      <w:pPr>
        <w:tabs>
          <w:tab w:pos="649" w:val="left" w:leader="none"/>
        </w:tabs>
        <w:spacing w:before="377"/>
        <w:ind w:left="116" w:right="0" w:firstLine="0"/>
        <w:jc w:val="left"/>
        <w:rPr>
          <w:rFonts w:ascii="微軟正黑體" w:hAnsi="微軟正黑體" w:cs="微軟正黑體" w:eastAsia="微軟正黑體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Arial" w:hAnsi="Arial" w:cs="Arial" w:eastAsia="Arial"/>
          <w:b/>
          <w:bCs/>
          <w:spacing w:val="-2"/>
          <w:sz w:val="39"/>
          <w:szCs w:val="39"/>
        </w:rPr>
        <w:t>·</w:t>
      </w:r>
      <w:r>
        <w:rPr>
          <w:rFonts w:ascii="微軟正黑體" w:hAnsi="微軟正黑體" w:cs="微軟正黑體" w:eastAsia="微軟正黑體"/>
          <w:b/>
          <w:bCs/>
          <w:spacing w:val="-1"/>
          <w:position w:val="1"/>
          <w:sz w:val="39"/>
          <w:szCs w:val="39"/>
        </w:rPr>
        <w:t>优势一：色域广</w:t>
      </w:r>
      <w:r>
        <w:rPr>
          <w:rFonts w:ascii="微軟正黑體" w:hAnsi="微軟正黑體" w:cs="微軟正黑體" w:eastAsia="微軟正黑體"/>
          <w:sz w:val="39"/>
          <w:szCs w:val="39"/>
        </w:rPr>
      </w:r>
    </w:p>
    <w:p>
      <w:pPr>
        <w:tabs>
          <w:tab w:pos="757" w:val="left" w:leader="none"/>
        </w:tabs>
        <w:spacing w:line="243" w:lineRule="auto" w:before="70"/>
        <w:ind w:left="649" w:right="6562" w:hanging="533"/>
        <w:jc w:val="both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  <w:tab/>
      </w:r>
      <w:r>
        <w:rPr>
          <w:rFonts w:ascii="Arial" w:hAnsi="Arial" w:cs="Arial" w:eastAsia="Arial"/>
          <w:spacing w:val="1"/>
          <w:sz w:val="39"/>
          <w:szCs w:val="39"/>
        </w:rPr>
        <w:t>CCFL</w:t>
      </w:r>
      <w:r>
        <w:rPr>
          <w:rFonts w:ascii="Arial" w:hAnsi="Arial" w:cs="Arial" w:eastAsia="Arial"/>
          <w:spacing w:val="22"/>
          <w:sz w:val="39"/>
          <w:szCs w:val="39"/>
        </w:rPr>
        <w:t> </w:t>
      </w:r>
      <w:r>
        <w:rPr>
          <w:rFonts w:ascii="Arial" w:hAnsi="Arial" w:cs="Arial" w:eastAsia="Arial"/>
          <w:spacing w:val="1"/>
          <w:sz w:val="39"/>
          <w:szCs w:val="39"/>
        </w:rPr>
        <w:t>(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冷阴极灯管</w:t>
      </w:r>
      <w:r>
        <w:rPr>
          <w:rFonts w:ascii="Arial" w:hAnsi="Arial" w:cs="Arial" w:eastAsia="Arial"/>
          <w:spacing w:val="1"/>
          <w:sz w:val="39"/>
          <w:szCs w:val="39"/>
        </w:rPr>
        <w:t>)</w:t>
      </w:r>
      <w:r>
        <w:rPr>
          <w:rFonts w:ascii="Arial" w:hAnsi="Arial" w:cs="Arial" w:eastAsia="Arial"/>
          <w:spacing w:val="17"/>
          <w:sz w:val="39"/>
          <w:szCs w:val="39"/>
        </w:rPr>
        <w:t> </w:t>
      </w:r>
      <w:r>
        <w:rPr>
          <w:rFonts w:ascii="SimSun" w:hAnsi="SimSun" w:cs="SimSun" w:eastAsia="SimSun"/>
          <w:position w:val="1"/>
          <w:sz w:val="39"/>
          <w:szCs w:val="39"/>
        </w:rPr>
        <w:t>背光源是</w:t>
      </w:r>
      <w:r>
        <w:rPr>
          <w:rFonts w:ascii="SimSun" w:hAnsi="SimSun" w:cs="SimSun" w:eastAsia="SimSun"/>
          <w:spacing w:val="26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激发荧光粉发光的，其发光光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谱中杂余成分较多，色纯度低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line="241" w:lineRule="auto" w:before="15"/>
        <w:ind w:left="649" w:right="5216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sz w:val="39"/>
          <w:szCs w:val="39"/>
        </w:rPr>
        <w:t>，导致其色域小，通常只有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Arial" w:hAnsi="Arial" w:cs="Arial" w:eastAsia="Arial"/>
          <w:spacing w:val="1"/>
          <w:sz w:val="39"/>
          <w:szCs w:val="39"/>
        </w:rPr>
        <w:t>NTSC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的</w:t>
      </w:r>
      <w:r>
        <w:rPr>
          <w:rFonts w:ascii="Arial" w:hAnsi="Arial" w:cs="Arial" w:eastAsia="Arial"/>
          <w:spacing w:val="1"/>
          <w:sz w:val="39"/>
          <w:szCs w:val="39"/>
        </w:rPr>
        <w:t>70</w:t>
      </w:r>
      <w:r>
        <w:rPr>
          <w:rFonts w:ascii="Arial" w:hAnsi="Arial" w:cs="Arial" w:eastAsia="Arial"/>
          <w:spacing w:val="51"/>
          <w:sz w:val="39"/>
          <w:szCs w:val="39"/>
        </w:rPr>
        <w:t> </w:t>
      </w:r>
      <w:r>
        <w:rPr>
          <w:rFonts w:ascii="Arial" w:hAnsi="Arial" w:cs="Arial" w:eastAsia="Arial"/>
          <w:spacing w:val="1"/>
          <w:sz w:val="39"/>
          <w:szCs w:val="39"/>
        </w:rPr>
        <w:t>%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左右。而</w:t>
      </w:r>
      <w:r>
        <w:rPr>
          <w:rFonts w:ascii="Arial" w:hAnsi="Arial" w:cs="Arial" w:eastAsia="Arial"/>
          <w:spacing w:val="1"/>
          <w:sz w:val="39"/>
          <w:szCs w:val="39"/>
        </w:rPr>
        <w:t>LED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的</w:t>
      </w:r>
      <w:r>
        <w:rPr>
          <w:rFonts w:ascii="SimSun" w:hAnsi="SimSun" w:cs="SimSun" w:eastAsia="SimSun"/>
          <w:spacing w:val="29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发光光谱窄，色纯度好，用三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position w:val="1"/>
          <w:sz w:val="39"/>
          <w:szCs w:val="39"/>
        </w:rPr>
        <w:t>基色</w:t>
      </w:r>
      <w:r>
        <w:rPr>
          <w:rFonts w:ascii="Arial" w:hAnsi="Arial" w:cs="Arial" w:eastAsia="Arial"/>
          <w:sz w:val="39"/>
          <w:szCs w:val="39"/>
        </w:rPr>
        <w:t>LED</w:t>
      </w:r>
      <w:r>
        <w:rPr>
          <w:rFonts w:ascii="SimSun" w:hAnsi="SimSun" w:cs="SimSun" w:eastAsia="SimSun"/>
          <w:position w:val="1"/>
          <w:sz w:val="39"/>
          <w:szCs w:val="39"/>
        </w:rPr>
        <w:t>混光的背光源具有很</w:t>
      </w:r>
      <w:r>
        <w:rPr>
          <w:rFonts w:ascii="SimSun" w:hAnsi="SimSun" w:cs="SimSun" w:eastAsia="SimSun"/>
          <w:spacing w:val="26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大的色域和优秀的色彩还原性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line="235" w:lineRule="auto" w:before="27"/>
        <w:ind w:left="649" w:right="5263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sz w:val="39"/>
          <w:szCs w:val="39"/>
        </w:rPr>
        <w:t>，通过选择合适三基色，可以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达到</w:t>
      </w:r>
      <w:r>
        <w:rPr>
          <w:rFonts w:ascii="Arial" w:hAnsi="Arial" w:cs="Arial" w:eastAsia="Arial"/>
          <w:spacing w:val="1"/>
          <w:sz w:val="39"/>
          <w:szCs w:val="39"/>
        </w:rPr>
        <w:t>NTSC</w:t>
      </w:r>
      <w:r>
        <w:rPr>
          <w:rFonts w:ascii="Arial" w:hAnsi="Arial" w:cs="Arial" w:eastAsia="Arial"/>
          <w:spacing w:val="27"/>
          <w:sz w:val="39"/>
          <w:szCs w:val="39"/>
        </w:rPr>
        <w:t> 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的</w:t>
      </w:r>
      <w:r>
        <w:rPr>
          <w:rFonts w:ascii="Arial" w:hAnsi="Arial" w:cs="Arial" w:eastAsia="Arial"/>
          <w:spacing w:val="1"/>
          <w:sz w:val="39"/>
          <w:szCs w:val="39"/>
        </w:rPr>
        <w:t>105</w:t>
      </w:r>
      <w:r>
        <w:rPr>
          <w:rFonts w:ascii="Arial" w:hAnsi="Arial" w:cs="Arial" w:eastAsia="Arial"/>
          <w:spacing w:val="29"/>
          <w:sz w:val="39"/>
          <w:szCs w:val="39"/>
        </w:rPr>
        <w:t> </w:t>
      </w:r>
      <w:r>
        <w:rPr>
          <w:rFonts w:ascii="Arial" w:hAnsi="Arial" w:cs="Arial" w:eastAsia="Arial"/>
          <w:spacing w:val="-2"/>
          <w:sz w:val="39"/>
          <w:szCs w:val="39"/>
        </w:rPr>
        <w:t>%</w:t>
      </w:r>
      <w:r>
        <w:rPr>
          <w:rFonts w:ascii="SimSun" w:hAnsi="SimSun" w:cs="SimSun" w:eastAsia="SimSun"/>
          <w:spacing w:val="-2"/>
          <w:position w:val="1"/>
          <w:sz w:val="39"/>
          <w:szCs w:val="39"/>
        </w:rPr>
        <w:t>以上，比</w:t>
      </w:r>
      <w:r>
        <w:rPr>
          <w:rFonts w:ascii="SimSun" w:hAnsi="SimSun" w:cs="SimSun" w:eastAsia="SimSun"/>
          <w:spacing w:val="26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position w:val="1"/>
          <w:sz w:val="39"/>
          <w:szCs w:val="39"/>
        </w:rPr>
        <w:t>传统</w:t>
      </w:r>
      <w:r>
        <w:rPr>
          <w:rFonts w:ascii="Arial" w:hAnsi="Arial" w:cs="Arial" w:eastAsia="Arial"/>
          <w:sz w:val="39"/>
          <w:szCs w:val="39"/>
        </w:rPr>
        <w:t>CCFL</w:t>
      </w:r>
      <w:r>
        <w:rPr>
          <w:rFonts w:ascii="SimSun" w:hAnsi="SimSun" w:cs="SimSun" w:eastAsia="SimSun"/>
          <w:position w:val="1"/>
          <w:sz w:val="39"/>
          <w:szCs w:val="39"/>
        </w:rPr>
        <w:t>背光源的色域扩展了</w:t>
      </w:r>
      <w:r>
        <w:rPr>
          <w:rFonts w:ascii="SimSun" w:hAnsi="SimSun" w:cs="SimSun" w:eastAsia="SimSun"/>
          <w:spacing w:val="28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大约</w:t>
      </w:r>
      <w:r>
        <w:rPr>
          <w:rFonts w:ascii="Arial" w:hAnsi="Arial" w:cs="Arial" w:eastAsia="Arial"/>
          <w:spacing w:val="1"/>
          <w:sz w:val="39"/>
          <w:szCs w:val="39"/>
        </w:rPr>
        <w:t>50</w:t>
      </w:r>
      <w:r>
        <w:rPr>
          <w:rFonts w:ascii="Arial" w:hAnsi="Arial" w:cs="Arial" w:eastAsia="Arial"/>
          <w:spacing w:val="25"/>
          <w:sz w:val="39"/>
          <w:szCs w:val="39"/>
        </w:rPr>
        <w:t> </w:t>
      </w:r>
      <w:r>
        <w:rPr>
          <w:rFonts w:ascii="Arial" w:hAnsi="Arial" w:cs="Arial" w:eastAsia="Arial"/>
          <w:spacing w:val="-4"/>
          <w:sz w:val="39"/>
          <w:szCs w:val="39"/>
        </w:rPr>
        <w:t>%</w:t>
      </w:r>
      <w:r>
        <w:rPr>
          <w:rFonts w:ascii="SimSun" w:hAnsi="SimSun" w:cs="SimSun" w:eastAsia="SimSun"/>
          <w:spacing w:val="-4"/>
          <w:position w:val="1"/>
          <w:sz w:val="39"/>
          <w:szCs w:val="39"/>
        </w:rPr>
        <w:t>。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after="0" w:line="235" w:lineRule="auto"/>
        <w:jc w:val="left"/>
        <w:rPr>
          <w:rFonts w:ascii="SimSun" w:hAnsi="SimSun" w:cs="SimSun" w:eastAsia="SimSun"/>
          <w:sz w:val="39"/>
          <w:szCs w:val="39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190" w:lineRule="exact" w:before="0"/>
        <w:rPr>
          <w:sz w:val="19"/>
          <w:szCs w:val="19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98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12931;top:8215;width:2095;height:1562" type="#_x0000_t75" stroked="false">
              <v:imagedata r:id="rId17" o:title=""/>
            </v:shape>
            <v:shape style="position:absolute;left:8424;top:2009;width:5969;height:5861" type="#_x0000_t75" stroked="false">
              <v:imagedata r:id="rId18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41"/>
        <w:ind w:left="131" w:right="0" w:firstLine="0"/>
        <w:jc w:val="left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Arial" w:hAnsi="Arial" w:cs="Arial" w:eastAsia="Arial"/>
          <w:b/>
          <w:bCs/>
          <w:sz w:val="63"/>
          <w:szCs w:val="63"/>
        </w:rPr>
        <w:t>·</w:t>
      </w:r>
      <w:r>
        <w:rPr>
          <w:rFonts w:ascii="微軟正黑體" w:hAnsi="微軟正黑體" w:cs="微軟正黑體" w:eastAsia="微軟正黑體"/>
          <w:b/>
          <w:bCs/>
          <w:position w:val="1"/>
          <w:sz w:val="31"/>
          <w:szCs w:val="31"/>
        </w:rPr>
        <w:t>优势二：寿命更长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tabs>
          <w:tab w:pos="649" w:val="left" w:leader="none"/>
        </w:tabs>
        <w:spacing w:line="526" w:lineRule="exact" w:before="317"/>
        <w:ind w:left="649" w:right="6346" w:hanging="533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position w:val="1"/>
          <w:sz w:val="39"/>
          <w:szCs w:val="39"/>
        </w:rPr>
        <w:t>一般来说，</w:t>
      </w:r>
      <w:r>
        <w:rPr>
          <w:rFonts w:ascii="Arial" w:hAnsi="Arial" w:cs="Arial" w:eastAsia="Arial"/>
          <w:sz w:val="39"/>
          <w:szCs w:val="39"/>
        </w:rPr>
        <w:t>LED</w:t>
      </w:r>
      <w:r>
        <w:rPr>
          <w:rFonts w:ascii="SimSun" w:hAnsi="SimSun" w:cs="SimSun" w:eastAsia="SimSun"/>
          <w:position w:val="1"/>
          <w:sz w:val="39"/>
          <w:szCs w:val="39"/>
        </w:rPr>
        <w:t>背光源的使用</w:t>
      </w:r>
      <w:r>
        <w:rPr>
          <w:rFonts w:ascii="SimSun" w:hAnsi="SimSun" w:cs="SimSun" w:eastAsia="SimSun"/>
          <w:spacing w:val="26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寿命要比</w:t>
      </w:r>
      <w:r>
        <w:rPr>
          <w:rFonts w:ascii="Arial" w:hAnsi="Arial" w:cs="Arial" w:eastAsia="Arial"/>
          <w:spacing w:val="1"/>
          <w:sz w:val="39"/>
          <w:szCs w:val="39"/>
        </w:rPr>
        <w:t>CCFL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更长一些。不同</w:t>
      </w:r>
      <w:r>
        <w:rPr>
          <w:rFonts w:ascii="SimSun" w:hAnsi="SimSun" w:cs="SimSun" w:eastAsia="SimSun"/>
          <w:spacing w:val="21"/>
          <w:w w:val="101"/>
          <w:position w:val="1"/>
          <w:sz w:val="39"/>
          <w:szCs w:val="39"/>
        </w:rPr>
        <w:t> </w:t>
      </w:r>
      <w:r>
        <w:rPr>
          <w:rFonts w:ascii="Arial" w:hAnsi="Arial" w:cs="Arial" w:eastAsia="Arial"/>
          <w:spacing w:val="1"/>
          <w:sz w:val="39"/>
          <w:szCs w:val="39"/>
        </w:rPr>
        <w:t>CCFL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的额定使用寿命</w:t>
      </w:r>
      <w:r>
        <w:rPr>
          <w:rFonts w:ascii="Arial" w:hAnsi="Arial" w:cs="Arial" w:eastAsia="Arial"/>
          <w:spacing w:val="1"/>
          <w:sz w:val="39"/>
          <w:szCs w:val="39"/>
        </w:rPr>
        <w:t>(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半亮</w:t>
      </w:r>
      <w:r>
        <w:rPr>
          <w:rFonts w:ascii="Arial" w:hAnsi="Arial" w:cs="Arial" w:eastAsia="Arial"/>
          <w:spacing w:val="1"/>
          <w:sz w:val="39"/>
          <w:szCs w:val="39"/>
        </w:rPr>
        <w:t>)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在</w:t>
      </w:r>
      <w:r>
        <w:rPr>
          <w:rFonts w:ascii="SimSun" w:hAnsi="SimSun" w:cs="SimSun" w:eastAsia="SimSun"/>
          <w:spacing w:val="28"/>
          <w:w w:val="101"/>
          <w:position w:val="1"/>
          <w:sz w:val="39"/>
          <w:szCs w:val="39"/>
        </w:rPr>
        <w:t> </w:t>
      </w:r>
      <w:r>
        <w:rPr>
          <w:rFonts w:ascii="Arial" w:hAnsi="Arial" w:cs="Arial" w:eastAsia="Arial"/>
          <w:sz w:val="39"/>
          <w:szCs w:val="39"/>
        </w:rPr>
        <w:t>8</w:t>
      </w:r>
      <w:r>
        <w:rPr>
          <w:rFonts w:ascii="SimSun" w:hAnsi="SimSun" w:cs="SimSun" w:eastAsia="SimSun"/>
          <w:position w:val="1"/>
          <w:sz w:val="39"/>
          <w:szCs w:val="39"/>
        </w:rPr>
        <w:t>，</w:t>
      </w:r>
      <w:r>
        <w:rPr>
          <w:rFonts w:ascii="Arial" w:hAnsi="Arial" w:cs="Arial" w:eastAsia="Arial"/>
          <w:sz w:val="39"/>
          <w:szCs w:val="39"/>
        </w:rPr>
        <w:t>000</w:t>
      </w:r>
      <w:r>
        <w:rPr>
          <w:rFonts w:ascii="SimSun" w:hAnsi="SimSun" w:cs="SimSun" w:eastAsia="SimSun"/>
          <w:position w:val="1"/>
          <w:sz w:val="39"/>
          <w:szCs w:val="39"/>
        </w:rPr>
        <w:t>～</w:t>
      </w:r>
      <w:r>
        <w:rPr>
          <w:rFonts w:ascii="Arial" w:hAnsi="Arial" w:cs="Arial" w:eastAsia="Arial"/>
          <w:sz w:val="39"/>
          <w:szCs w:val="39"/>
        </w:rPr>
        <w:t>100</w:t>
      </w:r>
      <w:r>
        <w:rPr>
          <w:rFonts w:ascii="SimSun" w:hAnsi="SimSun" w:cs="SimSun" w:eastAsia="SimSun"/>
          <w:position w:val="1"/>
          <w:sz w:val="39"/>
          <w:szCs w:val="39"/>
        </w:rPr>
        <w:t>，</w:t>
      </w:r>
      <w:r>
        <w:rPr>
          <w:rFonts w:ascii="Arial" w:hAnsi="Arial" w:cs="Arial" w:eastAsia="Arial"/>
          <w:sz w:val="39"/>
          <w:szCs w:val="39"/>
        </w:rPr>
        <w:t>000</w:t>
      </w:r>
      <w:r>
        <w:rPr>
          <w:rFonts w:ascii="SimSun" w:hAnsi="SimSun" w:cs="SimSun" w:eastAsia="SimSun"/>
          <w:position w:val="1"/>
          <w:sz w:val="39"/>
          <w:szCs w:val="39"/>
        </w:rPr>
        <w:t>小时之间，</w:t>
      </w:r>
      <w:r>
        <w:rPr>
          <w:rFonts w:ascii="SimSun" w:hAnsi="SimSun" w:cs="SimSun" w:eastAsia="SimSun"/>
          <w:spacing w:val="26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而</w:t>
      </w:r>
      <w:r>
        <w:rPr>
          <w:rFonts w:ascii="Arial" w:hAnsi="Arial" w:cs="Arial" w:eastAsia="Arial"/>
          <w:spacing w:val="1"/>
          <w:sz w:val="39"/>
          <w:szCs w:val="39"/>
        </w:rPr>
        <w:t>LED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背光源则可以达到</w:t>
      </w:r>
      <w:r>
        <w:rPr>
          <w:rFonts w:ascii="Arial" w:hAnsi="Arial" w:cs="Arial" w:eastAsia="Arial"/>
          <w:spacing w:val="1"/>
          <w:sz w:val="39"/>
          <w:szCs w:val="39"/>
        </w:rPr>
        <w:t>CCFL</w:t>
      </w:r>
      <w:r>
        <w:rPr>
          <w:rFonts w:ascii="Arial" w:hAnsi="Arial" w:cs="Arial" w:eastAsia="Arial"/>
          <w:spacing w:val="22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的两倍左右。而且为了增强性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position w:val="1"/>
          <w:sz w:val="39"/>
          <w:szCs w:val="39"/>
        </w:rPr>
        <w:t>能而采用了改进设计</w:t>
      </w:r>
      <w:r>
        <w:rPr>
          <w:rFonts w:ascii="SimSun" w:hAnsi="SimSun" w:cs="SimSun" w:eastAsia="SimSun"/>
          <w:spacing w:val="20"/>
          <w:position w:val="1"/>
          <w:sz w:val="39"/>
          <w:szCs w:val="39"/>
        </w:rPr>
        <w:t>的</w:t>
      </w:r>
      <w:r>
        <w:rPr>
          <w:rFonts w:ascii="Arial" w:hAnsi="Arial" w:cs="Arial" w:eastAsia="Arial"/>
          <w:spacing w:val="1"/>
          <w:sz w:val="39"/>
          <w:szCs w:val="39"/>
        </w:rPr>
        <w:t>CCF</w:t>
      </w:r>
      <w:r>
        <w:rPr>
          <w:rFonts w:ascii="Arial" w:hAnsi="Arial" w:cs="Arial" w:eastAsia="Arial"/>
          <w:spacing w:val="2"/>
          <w:sz w:val="39"/>
          <w:szCs w:val="39"/>
        </w:rPr>
        <w:t>L</w:t>
      </w:r>
      <w:r>
        <w:rPr>
          <w:rFonts w:ascii="SimSun" w:hAnsi="SimSun" w:cs="SimSun" w:eastAsia="SimSun"/>
          <w:position w:val="1"/>
          <w:sz w:val="39"/>
          <w:szCs w:val="39"/>
        </w:rPr>
        <w:t>背</w:t>
      </w:r>
      <w:r>
        <w:rPr>
          <w:rFonts w:ascii="SimSun" w:hAnsi="SimSun" w:cs="SimSun" w:eastAsia="SimSun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光的使用寿命还会更低一些。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649" w:val="left" w:leader="none"/>
        </w:tabs>
        <w:spacing w:line="237" w:lineRule="auto" w:before="73"/>
        <w:ind w:left="649" w:right="6613" w:hanging="533"/>
        <w:jc w:val="both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position w:val="1"/>
          <w:sz w:val="39"/>
          <w:szCs w:val="39"/>
        </w:rPr>
        <w:t>此外，由于电路设计方面的原</w:t>
      </w:r>
      <w:r>
        <w:rPr>
          <w:rFonts w:ascii="SimSun" w:hAnsi="SimSun" w:cs="SimSun" w:eastAsia="SimSun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因，采用</w:t>
      </w:r>
      <w:r>
        <w:rPr>
          <w:rFonts w:ascii="Arial" w:hAnsi="Arial" w:cs="Arial" w:eastAsia="Arial"/>
          <w:spacing w:val="1"/>
          <w:sz w:val="39"/>
          <w:szCs w:val="39"/>
        </w:rPr>
        <w:t>LED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背光源的</w:t>
      </w:r>
      <w:r>
        <w:rPr>
          <w:rFonts w:ascii="Arial" w:hAnsi="Arial" w:cs="Arial" w:eastAsia="Arial"/>
          <w:spacing w:val="1"/>
          <w:sz w:val="39"/>
          <w:szCs w:val="39"/>
        </w:rPr>
        <w:t>LCD</w:t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的</w:t>
      </w:r>
      <w:r>
        <w:rPr>
          <w:rFonts w:ascii="SimSun" w:hAnsi="SimSun" w:cs="SimSun" w:eastAsia="SimSun"/>
          <w:spacing w:val="26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体积还有望更加小巧，而且电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路设计的成本也将大大降低。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after="0" w:line="237" w:lineRule="auto"/>
        <w:jc w:val="both"/>
        <w:rPr>
          <w:rFonts w:ascii="SimSun" w:hAnsi="SimSun" w:cs="SimSun" w:eastAsia="SimSun"/>
          <w:sz w:val="39"/>
          <w:szCs w:val="39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97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8539;top:4507;width:6329;height:4255" type="#_x0000_t75" stroked="false">
              <v:imagedata r:id="rId15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12"/>
        <w:rPr>
          <w:sz w:val="28"/>
          <w:szCs w:val="28"/>
        </w:rPr>
      </w:pPr>
    </w:p>
    <w:p>
      <w:pPr>
        <w:spacing w:line="451" w:lineRule="exact" w:before="0"/>
        <w:ind w:left="116" w:right="0" w:firstLine="0"/>
        <w:jc w:val="left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Arial" w:hAnsi="Arial" w:cs="Arial" w:eastAsia="Arial"/>
          <w:b/>
          <w:bCs/>
          <w:spacing w:val="-2"/>
          <w:sz w:val="31"/>
          <w:szCs w:val="31"/>
        </w:rPr>
        <w:t>·</w:t>
      </w:r>
      <w:r>
        <w:rPr>
          <w:rFonts w:ascii="微軟正黑體" w:hAnsi="微軟正黑體" w:cs="微軟正黑體" w:eastAsia="微軟正黑體"/>
          <w:b/>
          <w:bCs/>
          <w:spacing w:val="-1"/>
          <w:sz w:val="31"/>
          <w:szCs w:val="31"/>
        </w:rPr>
        <w:t>优势三：环保节能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spacing w:line="160" w:lineRule="exact" w:before="5"/>
        <w:rPr>
          <w:sz w:val="16"/>
          <w:szCs w:val="16"/>
        </w:rPr>
      </w:pPr>
    </w:p>
    <w:p>
      <w:pPr>
        <w:spacing w:line="320" w:lineRule="exact" w:before="0"/>
        <w:rPr>
          <w:sz w:val="32"/>
          <w:szCs w:val="32"/>
        </w:rPr>
      </w:pPr>
    </w:p>
    <w:p>
      <w:pPr>
        <w:tabs>
          <w:tab w:pos="649" w:val="left" w:leader="none"/>
        </w:tabs>
        <w:spacing w:line="225" w:lineRule="auto" w:before="0"/>
        <w:ind w:left="649" w:right="6382" w:hanging="533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在以</w:t>
      </w:r>
      <w:r>
        <w:rPr>
          <w:rFonts w:ascii="Arial" w:hAnsi="Arial" w:cs="Arial" w:eastAsia="Arial"/>
          <w:sz w:val="31"/>
          <w:szCs w:val="31"/>
        </w:rPr>
        <w:t>CCLF</w:t>
      </w:r>
      <w:r>
        <w:rPr>
          <w:rFonts w:ascii="SimSun" w:hAnsi="SimSun" w:cs="SimSun" w:eastAsia="SimSun"/>
          <w:sz w:val="31"/>
          <w:szCs w:val="31"/>
        </w:rPr>
        <w:t>冷阴极荧光灯作为背光源的</w:t>
      </w:r>
      <w:r>
        <w:rPr>
          <w:rFonts w:ascii="SimSun" w:hAnsi="SimSun" w:cs="SimSun" w:eastAsia="SimSun"/>
          <w:spacing w:val="25"/>
          <w:w w:val="102"/>
          <w:sz w:val="31"/>
          <w:szCs w:val="31"/>
        </w:rPr>
        <w:t> </w:t>
      </w:r>
      <w:r>
        <w:rPr>
          <w:rFonts w:ascii="Arial" w:hAnsi="Arial" w:cs="Arial" w:eastAsia="Arial"/>
          <w:spacing w:val="-1"/>
          <w:position w:val="1"/>
          <w:sz w:val="31"/>
          <w:szCs w:val="31"/>
        </w:rPr>
        <w:t>LCD</w:t>
      </w:r>
      <w:r>
        <w:rPr>
          <w:rFonts w:ascii="SimSun" w:hAnsi="SimSun" w:cs="SimSun" w:eastAsia="SimSun"/>
          <w:spacing w:val="-1"/>
          <w:sz w:val="31"/>
          <w:szCs w:val="31"/>
        </w:rPr>
        <w:t>中，其所不能缺少的一个主要元素</w:t>
      </w:r>
      <w:r>
        <w:rPr>
          <w:rFonts w:ascii="SimSun" w:hAnsi="SimSun" w:cs="SimSun" w:eastAsia="SimSun"/>
          <w:spacing w:val="32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就是汞，也就是大家所熟悉的水银，而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这种元素无疑是对人体有害的。虽然目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前厂商方面已经尽力在降低荧光管中的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汞含量，但是完全无汞的荧光管会带来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一些新的技术问题，暂时看到不到实现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的前景。而反观</w:t>
      </w:r>
      <w:r>
        <w:rPr>
          <w:rFonts w:ascii="Arial" w:hAnsi="Arial" w:cs="Arial" w:eastAsia="Arial"/>
          <w:sz w:val="31"/>
          <w:szCs w:val="31"/>
        </w:rPr>
        <w:t>LED</w:t>
      </w:r>
      <w:r>
        <w:rPr>
          <w:rFonts w:ascii="SimSun" w:hAnsi="SimSun" w:cs="SimSun" w:eastAsia="SimSun"/>
          <w:sz w:val="31"/>
          <w:szCs w:val="31"/>
        </w:rPr>
        <w:t>背光源，其优势在</w:t>
      </w:r>
      <w:r>
        <w:rPr>
          <w:rFonts w:ascii="SimSun" w:hAnsi="SimSun" w:cs="SimSun" w:eastAsia="SimSun"/>
          <w:spacing w:val="28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于完全不含汞，符合绿色环保的时尚。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49" w:val="left" w:leader="none"/>
        </w:tabs>
        <w:spacing w:line="218" w:lineRule="auto" w:before="87"/>
        <w:ind w:left="649" w:right="6303" w:hanging="533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position w:val="1"/>
          <w:sz w:val="31"/>
          <w:szCs w:val="31"/>
        </w:rPr>
        <w:t>•</w:t>
        <w:tab/>
        <w:t>LED</w:t>
      </w:r>
      <w:r>
        <w:rPr>
          <w:rFonts w:ascii="SimSun" w:hAnsi="SimSun" w:cs="SimSun" w:eastAsia="SimSun"/>
          <w:sz w:val="31"/>
          <w:szCs w:val="31"/>
        </w:rPr>
        <w:t>背光源非常节电。其功耗要比</w:t>
      </w:r>
      <w:r>
        <w:rPr>
          <w:rFonts w:ascii="SimSun" w:hAnsi="SimSun" w:cs="SimSun" w:eastAsia="SimSun"/>
          <w:spacing w:val="21"/>
          <w:w w:val="102"/>
          <w:sz w:val="31"/>
          <w:szCs w:val="31"/>
        </w:rPr>
        <w:t> </w:t>
      </w:r>
      <w:r>
        <w:rPr>
          <w:rFonts w:ascii="Arial" w:hAnsi="Arial" w:cs="Arial" w:eastAsia="Arial"/>
          <w:position w:val="1"/>
          <w:sz w:val="31"/>
          <w:szCs w:val="31"/>
        </w:rPr>
        <w:t>CCF</w:t>
      </w:r>
      <w:r>
        <w:rPr>
          <w:rFonts w:ascii="Arial" w:hAnsi="Arial" w:cs="Arial" w:eastAsia="Arial"/>
          <w:spacing w:val="-4"/>
          <w:position w:val="1"/>
          <w:sz w:val="31"/>
          <w:szCs w:val="31"/>
        </w:rPr>
        <w:t>L</w:t>
      </w:r>
      <w:r>
        <w:rPr>
          <w:rFonts w:ascii="SimSun" w:hAnsi="SimSun" w:cs="SimSun" w:eastAsia="SimSun"/>
          <w:sz w:val="31"/>
          <w:szCs w:val="31"/>
        </w:rPr>
        <w:t>冷阴极背光灯更低一些</w:t>
      </w:r>
      <w:r>
        <w:rPr>
          <w:rFonts w:ascii="SimSun" w:hAnsi="SimSun" w:cs="SimSun" w:eastAsia="SimSun"/>
          <w:spacing w:val="20"/>
          <w:sz w:val="31"/>
          <w:szCs w:val="31"/>
        </w:rPr>
        <w:t>。</w:t>
      </w:r>
      <w:r>
        <w:rPr>
          <w:rFonts w:ascii="Arial" w:hAnsi="Arial" w:cs="Arial" w:eastAsia="Arial"/>
          <w:spacing w:val="-4"/>
          <w:position w:val="1"/>
          <w:sz w:val="31"/>
          <w:szCs w:val="31"/>
        </w:rPr>
        <w:t>L</w:t>
      </w:r>
      <w:r>
        <w:rPr>
          <w:rFonts w:ascii="Arial" w:hAnsi="Arial" w:cs="Arial" w:eastAsia="Arial"/>
          <w:spacing w:val="-3"/>
          <w:position w:val="1"/>
          <w:sz w:val="31"/>
          <w:szCs w:val="31"/>
        </w:rPr>
        <w:t>E</w:t>
      </w:r>
      <w:r>
        <w:rPr>
          <w:rFonts w:ascii="Arial" w:hAnsi="Arial" w:cs="Arial" w:eastAsia="Arial"/>
          <w:position w:val="1"/>
          <w:sz w:val="31"/>
          <w:szCs w:val="31"/>
        </w:rPr>
        <w:t>D</w:t>
      </w:r>
      <w:r>
        <w:rPr>
          <w:rFonts w:ascii="SimSun" w:hAnsi="SimSun" w:cs="SimSun" w:eastAsia="SimSun"/>
          <w:sz w:val="31"/>
          <w:szCs w:val="31"/>
        </w:rPr>
        <w:t>内</w:t>
      </w:r>
      <w:r>
        <w:rPr>
          <w:rFonts w:ascii="SimSun" w:hAnsi="SimSun" w:cs="SimSun" w:eastAsia="SimSun"/>
          <w:spacing w:val="27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部驱动电压远低于</w:t>
      </w:r>
      <w:r>
        <w:rPr>
          <w:rFonts w:ascii="Arial" w:hAnsi="Arial" w:cs="Arial" w:eastAsia="Arial"/>
          <w:sz w:val="31"/>
          <w:szCs w:val="31"/>
        </w:rPr>
        <w:t>CCFL</w:t>
      </w:r>
      <w:r>
        <w:rPr>
          <w:rFonts w:ascii="SimSun" w:hAnsi="SimSun" w:cs="SimSun" w:eastAsia="SimSun"/>
          <w:sz w:val="31"/>
          <w:szCs w:val="31"/>
        </w:rPr>
        <w:t>，功耗和安全</w:t>
      </w:r>
      <w:r>
        <w:rPr>
          <w:rFonts w:ascii="SimSun" w:hAnsi="SimSun" w:cs="SimSun" w:eastAsia="SimSun"/>
          <w:spacing w:val="24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性均好于</w:t>
      </w:r>
      <w:r>
        <w:rPr>
          <w:rFonts w:ascii="Arial" w:hAnsi="Arial" w:cs="Arial" w:eastAsia="Arial"/>
          <w:sz w:val="31"/>
          <w:szCs w:val="31"/>
        </w:rPr>
        <w:t>CCFL</w:t>
      </w:r>
      <w:r>
        <w:rPr>
          <w:rFonts w:ascii="SimSun" w:hAnsi="SimSun" w:cs="SimSun" w:eastAsia="SimSun"/>
          <w:sz w:val="31"/>
          <w:szCs w:val="31"/>
        </w:rPr>
        <w:t>（</w:t>
      </w:r>
      <w:r>
        <w:rPr>
          <w:rFonts w:ascii="Arial" w:hAnsi="Arial" w:cs="Arial" w:eastAsia="Arial"/>
          <w:sz w:val="31"/>
          <w:szCs w:val="31"/>
        </w:rPr>
        <w:t>CCFL</w:t>
      </w:r>
      <w:r>
        <w:rPr>
          <w:rFonts w:ascii="SimSun" w:hAnsi="SimSun" w:cs="SimSun" w:eastAsia="SimSun"/>
          <w:sz w:val="31"/>
          <w:szCs w:val="31"/>
        </w:rPr>
        <w:t>交流电压要求相</w:t>
      </w:r>
      <w:r>
        <w:rPr>
          <w:rFonts w:ascii="SimSun" w:hAnsi="SimSun" w:cs="SimSun" w:eastAsia="SimSun"/>
          <w:spacing w:val="23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对较高，启动时达到</w:t>
      </w:r>
      <w:r>
        <w:rPr>
          <w:rFonts w:ascii="Arial" w:hAnsi="Arial" w:cs="Arial" w:eastAsia="Arial"/>
          <w:sz w:val="31"/>
          <w:szCs w:val="31"/>
        </w:rPr>
        <w:t>1</w:t>
      </w:r>
      <w:r>
        <w:rPr>
          <w:rFonts w:ascii="SimSun" w:hAnsi="SimSun" w:cs="SimSun" w:eastAsia="SimSun"/>
          <w:sz w:val="31"/>
          <w:szCs w:val="31"/>
        </w:rPr>
        <w:t>，</w:t>
      </w:r>
      <w:r>
        <w:rPr>
          <w:rFonts w:ascii="Arial" w:hAnsi="Arial" w:cs="Arial" w:eastAsia="Arial"/>
          <w:sz w:val="31"/>
          <w:szCs w:val="31"/>
        </w:rPr>
        <w:t>500</w:t>
      </w:r>
      <w:r>
        <w:rPr>
          <w:rFonts w:ascii="SimSun" w:hAnsi="SimSun" w:cs="SimSun" w:eastAsia="SimSun"/>
          <w:sz w:val="31"/>
          <w:szCs w:val="31"/>
        </w:rPr>
        <w:t>～</w:t>
      </w:r>
      <w:r>
        <w:rPr>
          <w:rFonts w:ascii="Arial" w:hAnsi="Arial" w:cs="Arial" w:eastAsia="Arial"/>
          <w:sz w:val="31"/>
          <w:szCs w:val="31"/>
        </w:rPr>
        <w:t>1</w:t>
      </w:r>
      <w:r>
        <w:rPr>
          <w:rFonts w:ascii="SimSun" w:hAnsi="SimSun" w:cs="SimSun" w:eastAsia="SimSun"/>
          <w:sz w:val="31"/>
          <w:szCs w:val="31"/>
        </w:rPr>
        <w:t>，</w:t>
      </w:r>
      <w:r>
        <w:rPr>
          <w:rFonts w:ascii="Arial" w:hAnsi="Arial" w:cs="Arial" w:eastAsia="Arial"/>
          <w:sz w:val="31"/>
          <w:szCs w:val="31"/>
        </w:rPr>
        <w:t>600</w:t>
      </w:r>
      <w:r>
        <w:rPr>
          <w:rFonts w:ascii="Arial" w:hAnsi="Arial" w:cs="Arial" w:eastAsia="Arial"/>
          <w:spacing w:val="28"/>
          <w:w w:val="102"/>
          <w:sz w:val="31"/>
          <w:szCs w:val="31"/>
        </w:rPr>
        <w:t> </w:t>
      </w:r>
      <w:r>
        <w:rPr>
          <w:rFonts w:ascii="Arial" w:hAnsi="Arial" w:cs="Arial" w:eastAsia="Arial"/>
          <w:sz w:val="31"/>
          <w:szCs w:val="31"/>
        </w:rPr>
        <w:t>Vac</w:t>
      </w:r>
      <w:r>
        <w:rPr>
          <w:rFonts w:ascii="SimSun" w:hAnsi="SimSun" w:cs="SimSun" w:eastAsia="SimSun"/>
          <w:sz w:val="31"/>
          <w:szCs w:val="31"/>
        </w:rPr>
        <w:t>，然后稳定至</w:t>
      </w:r>
      <w:r>
        <w:rPr>
          <w:rFonts w:ascii="Arial" w:hAnsi="Arial" w:cs="Arial" w:eastAsia="Arial"/>
          <w:sz w:val="31"/>
          <w:szCs w:val="31"/>
        </w:rPr>
        <w:t>700</w:t>
      </w:r>
      <w:r>
        <w:rPr>
          <w:rFonts w:ascii="SimSun" w:hAnsi="SimSun" w:cs="SimSun" w:eastAsia="SimSun"/>
          <w:sz w:val="31"/>
          <w:szCs w:val="31"/>
        </w:rPr>
        <w:t>或</w:t>
      </w:r>
      <w:r>
        <w:rPr>
          <w:rFonts w:ascii="Arial" w:hAnsi="Arial" w:cs="Arial" w:eastAsia="Arial"/>
          <w:sz w:val="31"/>
          <w:szCs w:val="31"/>
        </w:rPr>
        <w:t>800Vac</w:t>
      </w:r>
      <w:r>
        <w:rPr>
          <w:rFonts w:ascii="SimSun" w:hAnsi="SimSun" w:cs="SimSun" w:eastAsia="SimSun"/>
          <w:sz w:val="31"/>
          <w:szCs w:val="31"/>
        </w:rPr>
        <w:t>），而</w:t>
      </w:r>
      <w:r>
        <w:rPr>
          <w:rFonts w:ascii="SimSun" w:hAnsi="SimSun" w:cs="SimSun" w:eastAsia="SimSun"/>
          <w:spacing w:val="26"/>
          <w:w w:val="102"/>
          <w:sz w:val="31"/>
          <w:szCs w:val="31"/>
        </w:rPr>
        <w:t> </w:t>
      </w:r>
      <w:r>
        <w:rPr>
          <w:rFonts w:ascii="Arial" w:hAnsi="Arial" w:cs="Arial" w:eastAsia="Arial"/>
          <w:sz w:val="31"/>
          <w:szCs w:val="31"/>
        </w:rPr>
        <w:t>LED</w:t>
      </w:r>
      <w:r>
        <w:rPr>
          <w:rFonts w:ascii="SimSun" w:hAnsi="SimSun" w:cs="SimSun" w:eastAsia="SimSun"/>
          <w:sz w:val="31"/>
          <w:szCs w:val="31"/>
        </w:rPr>
        <w:t>只需要在</w:t>
      </w:r>
      <w:r>
        <w:rPr>
          <w:rFonts w:ascii="Arial" w:hAnsi="Arial" w:cs="Arial" w:eastAsia="Arial"/>
          <w:sz w:val="31"/>
          <w:szCs w:val="31"/>
        </w:rPr>
        <w:t>12</w:t>
      </w:r>
      <w:r>
        <w:rPr>
          <w:rFonts w:ascii="SimSun" w:hAnsi="SimSun" w:cs="SimSun" w:eastAsia="SimSun"/>
          <w:sz w:val="31"/>
          <w:szCs w:val="31"/>
        </w:rPr>
        <w:t>～</w:t>
      </w:r>
      <w:r>
        <w:rPr>
          <w:rFonts w:ascii="Arial" w:hAnsi="Arial" w:cs="Arial" w:eastAsia="Arial"/>
          <w:sz w:val="31"/>
          <w:szCs w:val="31"/>
        </w:rPr>
        <w:t>24Vdc</w:t>
      </w:r>
      <w:r>
        <w:rPr>
          <w:rFonts w:ascii="SimSun" w:hAnsi="SimSun" w:cs="SimSun" w:eastAsia="SimSun"/>
          <w:sz w:val="31"/>
          <w:szCs w:val="31"/>
        </w:rPr>
        <w:t>或更低电压下</w:t>
      </w:r>
      <w:r>
        <w:rPr>
          <w:rFonts w:ascii="SimSun" w:hAnsi="SimSun" w:cs="SimSun" w:eastAsia="SimSun"/>
          <w:spacing w:val="27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就能工作。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after="0" w:line="218" w:lineRule="auto"/>
        <w:jc w:val="left"/>
        <w:rPr>
          <w:rFonts w:ascii="SimSun" w:hAnsi="SimSun" w:cs="SimSun" w:eastAsia="SimSun"/>
          <w:sz w:val="31"/>
          <w:szCs w:val="31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96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8539;top:4262;width:6329;height:4745" type="#_x0000_t75" stroked="false">
              <v:imagedata r:id="rId19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60" w:lineRule="exact" w:before="9"/>
        <w:rPr>
          <w:sz w:val="26"/>
          <w:szCs w:val="26"/>
        </w:rPr>
      </w:pPr>
    </w:p>
    <w:p>
      <w:pPr>
        <w:spacing w:line="451" w:lineRule="exact" w:before="0"/>
        <w:ind w:left="116" w:right="0" w:firstLine="0"/>
        <w:jc w:val="left"/>
        <w:rPr>
          <w:rFonts w:ascii="微軟正黑體" w:hAnsi="微軟正黑體" w:cs="微軟正黑體" w:eastAsia="微軟正黑體"/>
          <w:sz w:val="31"/>
          <w:szCs w:val="31"/>
        </w:rPr>
      </w:pPr>
      <w:r>
        <w:rPr>
          <w:rFonts w:ascii="Arial" w:hAnsi="Arial" w:cs="Arial" w:eastAsia="Arial"/>
          <w:b/>
          <w:bCs/>
          <w:spacing w:val="-2"/>
          <w:sz w:val="31"/>
          <w:szCs w:val="31"/>
        </w:rPr>
        <w:t>·</w:t>
      </w:r>
      <w:r>
        <w:rPr>
          <w:rFonts w:ascii="微軟正黑體" w:hAnsi="微軟正黑體" w:cs="微軟正黑體" w:eastAsia="微軟正黑體"/>
          <w:b/>
          <w:bCs/>
          <w:spacing w:val="-1"/>
          <w:sz w:val="31"/>
          <w:szCs w:val="31"/>
        </w:rPr>
        <w:t>优势四：超薄外观</w:t>
      </w:r>
      <w:r>
        <w:rPr>
          <w:rFonts w:ascii="微軟正黑體" w:hAnsi="微軟正黑體" w:cs="微軟正黑體" w:eastAsia="微軟正黑體"/>
          <w:sz w:val="31"/>
          <w:szCs w:val="31"/>
        </w:rPr>
      </w:r>
    </w:p>
    <w:p>
      <w:pPr>
        <w:spacing w:line="320" w:lineRule="exact" w:before="0"/>
        <w:rPr>
          <w:sz w:val="32"/>
          <w:szCs w:val="32"/>
        </w:rPr>
      </w:pPr>
    </w:p>
    <w:p>
      <w:pPr>
        <w:spacing w:line="420" w:lineRule="exact" w:before="2"/>
        <w:rPr>
          <w:sz w:val="42"/>
          <w:szCs w:val="42"/>
        </w:rPr>
      </w:pPr>
    </w:p>
    <w:p>
      <w:pPr>
        <w:tabs>
          <w:tab w:pos="649" w:val="left" w:leader="none"/>
        </w:tabs>
        <w:spacing w:line="256" w:lineRule="auto" w:before="0"/>
        <w:ind w:left="649" w:right="6332" w:hanging="533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Arial" w:hAnsi="Arial" w:cs="Arial" w:eastAsia="Arial"/>
          <w:sz w:val="36"/>
          <w:szCs w:val="36"/>
        </w:rPr>
        <w:t>•</w:t>
        <w:tab/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液晶电视若要作到超薄，其中有</w:t>
      </w:r>
      <w:r>
        <w:rPr>
          <w:rFonts w:ascii="Arial" w:hAnsi="Arial" w:cs="Arial" w:eastAsia="Arial"/>
          <w:spacing w:val="-2"/>
          <w:sz w:val="36"/>
          <w:szCs w:val="36"/>
        </w:rPr>
        <w:t>2</w:t>
      </w:r>
      <w:r>
        <w:rPr>
          <w:rFonts w:ascii="Arial" w:hAnsi="Arial" w:cs="Arial" w:eastAsia="Arial"/>
          <w:spacing w:val="28"/>
          <w:sz w:val="36"/>
          <w:szCs w:val="36"/>
        </w:rPr>
        <w:t> </w:t>
      </w:r>
      <w:r>
        <w:rPr>
          <w:rFonts w:ascii="SimSun" w:hAnsi="SimSun" w:cs="SimSun" w:eastAsia="SimSun"/>
          <w:sz w:val="36"/>
          <w:szCs w:val="36"/>
        </w:rPr>
        <w:t>个主要决定因素，分别为背光模块</w:t>
      </w:r>
      <w:r>
        <w:rPr>
          <w:rFonts w:ascii="SimSun" w:hAnsi="SimSun" w:cs="SimSun" w:eastAsia="SimSun"/>
          <w:sz w:val="36"/>
          <w:szCs w:val="36"/>
        </w:rPr>
        <w:t> 与电源基板厚度，然因背光模块整 个面积与液晶面板相似，而电源基 板仅占液晶电视部分面积，换句话 说，液晶电视最薄部分的厚度，与 </w:t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背光模块有很大的关系。</w:t>
      </w:r>
      <w:r>
        <w:rPr>
          <w:rFonts w:ascii="Arial" w:hAnsi="Arial" w:cs="Arial" w:eastAsia="Arial"/>
          <w:spacing w:val="-2"/>
          <w:sz w:val="36"/>
          <w:szCs w:val="36"/>
        </w:rPr>
        <w:t>LED</w:t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背光</w:t>
      </w:r>
      <w:r>
        <w:rPr>
          <w:rFonts w:ascii="SimSun" w:hAnsi="SimSun" w:cs="SimSun" w:eastAsia="SimSun"/>
          <w:spacing w:val="27"/>
          <w:position w:val="1"/>
          <w:sz w:val="36"/>
          <w:szCs w:val="36"/>
        </w:rPr>
        <w:t> </w:t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源中的侧光式</w:t>
      </w:r>
      <w:r>
        <w:rPr>
          <w:rFonts w:ascii="Arial" w:hAnsi="Arial" w:cs="Arial" w:eastAsia="Arial"/>
          <w:spacing w:val="-2"/>
          <w:sz w:val="36"/>
          <w:szCs w:val="36"/>
        </w:rPr>
        <w:t>LED</w:t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应用在电视用</w:t>
      </w:r>
      <w:r>
        <w:rPr>
          <w:rFonts w:ascii="SimSun" w:hAnsi="SimSun" w:cs="SimSun" w:eastAsia="SimSun"/>
          <w:spacing w:val="25"/>
          <w:position w:val="1"/>
          <w:sz w:val="36"/>
          <w:szCs w:val="36"/>
        </w:rPr>
        <w:t> </w:t>
      </w:r>
      <w:r>
        <w:rPr>
          <w:rFonts w:ascii="Arial" w:hAnsi="Arial" w:cs="Arial" w:eastAsia="Arial"/>
          <w:spacing w:val="-2"/>
          <w:sz w:val="36"/>
          <w:szCs w:val="36"/>
        </w:rPr>
        <w:t>LCD</w:t>
      </w:r>
      <w:r>
        <w:rPr>
          <w:rFonts w:ascii="SimSun" w:hAnsi="SimSun" w:cs="SimSun" w:eastAsia="SimSun"/>
          <w:spacing w:val="-2"/>
          <w:sz w:val="36"/>
          <w:szCs w:val="36"/>
        </w:rPr>
        <w:t>背光模块，其厚度皆较</w:t>
      </w:r>
      <w:r>
        <w:rPr>
          <w:rFonts w:ascii="Arial" w:hAnsi="Arial" w:cs="Arial" w:eastAsia="Arial"/>
          <w:spacing w:val="-2"/>
          <w:sz w:val="36"/>
          <w:szCs w:val="36"/>
        </w:rPr>
        <w:t>CCFL</w:t>
      </w:r>
      <w:r>
        <w:rPr>
          <w:rFonts w:ascii="Arial" w:hAnsi="Arial" w:cs="Arial" w:eastAsia="Arial"/>
          <w:spacing w:val="26"/>
          <w:sz w:val="36"/>
          <w:szCs w:val="36"/>
        </w:rPr>
        <w:t> </w:t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型直下式及侧光式、及</w:t>
      </w:r>
      <w:r>
        <w:rPr>
          <w:rFonts w:ascii="Arial" w:hAnsi="Arial" w:cs="Arial" w:eastAsia="Arial"/>
          <w:spacing w:val="-2"/>
          <w:sz w:val="36"/>
          <w:szCs w:val="36"/>
        </w:rPr>
        <w:t>LED</w:t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直下式</w:t>
      </w:r>
      <w:r>
        <w:rPr>
          <w:rFonts w:ascii="SimSun" w:hAnsi="SimSun" w:cs="SimSun" w:eastAsia="SimSun"/>
          <w:spacing w:val="27"/>
          <w:position w:val="1"/>
          <w:sz w:val="36"/>
          <w:szCs w:val="36"/>
        </w:rPr>
        <w:t> </w:t>
      </w:r>
      <w:r>
        <w:rPr>
          <w:rFonts w:ascii="SimSun" w:hAnsi="SimSun" w:cs="SimSun" w:eastAsia="SimSun"/>
          <w:spacing w:val="-2"/>
          <w:sz w:val="36"/>
          <w:szCs w:val="36"/>
        </w:rPr>
        <w:t>还薄，以康佳</w:t>
      </w:r>
      <w:r>
        <w:rPr>
          <w:rFonts w:ascii="Arial" w:hAnsi="Arial" w:cs="Arial" w:eastAsia="Arial"/>
          <w:spacing w:val="-2"/>
          <w:sz w:val="36"/>
          <w:szCs w:val="36"/>
        </w:rPr>
        <w:t>LC46TS88EN</w:t>
      </w:r>
      <w:r>
        <w:rPr>
          <w:rFonts w:ascii="SimSun" w:hAnsi="SimSun" w:cs="SimSun" w:eastAsia="SimSun"/>
          <w:spacing w:val="-2"/>
          <w:sz w:val="36"/>
          <w:szCs w:val="36"/>
        </w:rPr>
        <w:t>而言，</w:t>
      </w:r>
      <w:r>
        <w:rPr>
          <w:rFonts w:ascii="SimSun" w:hAnsi="SimSun" w:cs="SimSun" w:eastAsia="SimSun"/>
          <w:spacing w:val="29"/>
          <w:sz w:val="36"/>
          <w:szCs w:val="36"/>
        </w:rPr>
        <w:t> </w:t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其厚度仅约</w:t>
      </w:r>
      <w:r>
        <w:rPr>
          <w:rFonts w:ascii="Arial" w:hAnsi="Arial" w:cs="Arial" w:eastAsia="Arial"/>
          <w:spacing w:val="-2"/>
          <w:sz w:val="36"/>
          <w:szCs w:val="36"/>
        </w:rPr>
        <w:t>1.99Cm</w:t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。</w:t>
      </w:r>
      <w:r>
        <w:rPr>
          <w:rFonts w:ascii="SimSun" w:hAnsi="SimSun" w:cs="SimSun" w:eastAsia="SimSun"/>
          <w:sz w:val="36"/>
          <w:szCs w:val="36"/>
        </w:rPr>
      </w:r>
    </w:p>
    <w:p>
      <w:pPr>
        <w:spacing w:after="0" w:line="256" w:lineRule="auto"/>
        <w:jc w:val="left"/>
        <w:rPr>
          <w:rFonts w:ascii="SimSun" w:hAnsi="SimSun" w:cs="SimSun" w:eastAsia="SimSun"/>
          <w:sz w:val="36"/>
          <w:szCs w:val="36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95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60" w:lineRule="exact" w:before="13"/>
        <w:rPr>
          <w:sz w:val="26"/>
          <w:szCs w:val="26"/>
        </w:rPr>
      </w:pPr>
    </w:p>
    <w:p>
      <w:pPr>
        <w:spacing w:line="1356" w:lineRule="exact" w:before="0"/>
        <w:ind w:left="632" w:right="629" w:firstLine="0"/>
        <w:jc w:val="center"/>
        <w:rPr>
          <w:rFonts w:ascii="SimSun" w:hAnsi="SimSun" w:cs="SimSun" w:eastAsia="SimSun"/>
          <w:sz w:val="119"/>
          <w:szCs w:val="119"/>
        </w:rPr>
      </w:pPr>
      <w:r>
        <w:rPr>
          <w:rFonts w:ascii="SimSun" w:hAnsi="SimSun" w:cs="SimSun" w:eastAsia="SimSun"/>
          <w:spacing w:val="-1"/>
          <w:sz w:val="119"/>
          <w:szCs w:val="119"/>
        </w:rPr>
        <w:t>19～26</w:t>
      </w:r>
      <w:r>
        <w:rPr>
          <w:rFonts w:ascii="Arial" w:hAnsi="Arial" w:cs="Arial" w:eastAsia="Arial"/>
          <w:b/>
          <w:bCs/>
          <w:spacing w:val="-1"/>
          <w:position w:val="-2"/>
          <w:sz w:val="119"/>
          <w:szCs w:val="119"/>
        </w:rPr>
        <w:t>”</w:t>
      </w:r>
      <w:r>
        <w:rPr>
          <w:rFonts w:ascii="SimSun" w:hAnsi="SimSun" w:cs="SimSun" w:eastAsia="SimSun"/>
          <w:spacing w:val="-1"/>
          <w:sz w:val="119"/>
          <w:szCs w:val="119"/>
        </w:rPr>
        <w:t>LED液晶电视</w:t>
      </w:r>
    </w:p>
    <w:p>
      <w:pPr>
        <w:spacing w:line="1450" w:lineRule="exact" w:before="0"/>
        <w:ind w:left="632" w:right="629" w:firstLine="0"/>
        <w:jc w:val="center"/>
        <w:rPr>
          <w:rFonts w:ascii="SimSun" w:hAnsi="SimSun" w:cs="SimSun" w:eastAsia="SimSun"/>
          <w:sz w:val="119"/>
          <w:szCs w:val="119"/>
        </w:rPr>
      </w:pPr>
      <w:r>
        <w:rPr>
          <w:rFonts w:ascii="SimSun" w:hAnsi="SimSun" w:cs="SimSun" w:eastAsia="SimSun"/>
          <w:sz w:val="119"/>
          <w:szCs w:val="119"/>
        </w:rPr>
        <w:t>背光&amp;电源介绍</w:t>
      </w:r>
    </w:p>
    <w:p>
      <w:pPr>
        <w:spacing w:after="0" w:line="1450" w:lineRule="exact"/>
        <w:jc w:val="center"/>
        <w:rPr>
          <w:rFonts w:ascii="SimSun" w:hAnsi="SimSun" w:cs="SimSun" w:eastAsia="SimSun"/>
          <w:sz w:val="119"/>
          <w:szCs w:val="119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160" w:lineRule="exact" w:before="2"/>
        <w:rPr>
          <w:sz w:val="16"/>
          <w:szCs w:val="16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94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2887;top:2340;width:2484;height:677" coordorigin="2887,2340" coordsize="2484,677">
              <v:shape style="position:absolute;left:2887;top:2340;width:2484;height:677" coordorigin="2887,2340" coordsize="2484,677" path="m2887,2340l5371,3017e" filled="f" stroked="t" strokeweight=".72pt" strokecolor="#000000">
                <v:path arrowok="t"/>
              </v:shape>
            </v:group>
            <v:group style="position:absolute;left:2923;top:10368;width:1908;height:360" coordorigin="2923,10368" coordsize="1908,360">
              <v:shape style="position:absolute;left:2923;top:10368;width:1908;height:360" coordorigin="2923,10368" coordsize="1908,360" path="m2923,10368l2923,10728,4831,10728,4831,10368,2923,10368xe" filled="t" fillcolor="#CCECFF" stroked="f">
                <v:path arrowok="t"/>
                <v:fill type="solid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530" w:lineRule="exact" w:before="0"/>
        <w:ind w:left="409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spacing w:val="2"/>
          <w:position w:val="1"/>
          <w:sz w:val="39"/>
          <w:szCs w:val="39"/>
        </w:rPr>
        <w:t>19</w:t>
      </w:r>
      <w:r>
        <w:rPr>
          <w:rFonts w:ascii="SimSun" w:hAnsi="SimSun" w:cs="SimSun" w:eastAsia="SimSun"/>
          <w:position w:val="1"/>
          <w:sz w:val="39"/>
          <w:szCs w:val="39"/>
        </w:rPr>
        <w:t>～</w:t>
      </w:r>
      <w:r>
        <w:rPr>
          <w:rFonts w:ascii="SimSun" w:hAnsi="SimSun" w:cs="SimSun" w:eastAsia="SimSun"/>
          <w:spacing w:val="2"/>
          <w:position w:val="1"/>
          <w:sz w:val="39"/>
          <w:szCs w:val="39"/>
        </w:rPr>
        <w:t>2</w:t>
      </w:r>
      <w:r>
        <w:rPr>
          <w:rFonts w:ascii="SimSun" w:hAnsi="SimSun" w:cs="SimSun" w:eastAsia="SimSun"/>
          <w:spacing w:val="-4"/>
          <w:position w:val="1"/>
          <w:sz w:val="39"/>
          <w:szCs w:val="39"/>
        </w:rPr>
        <w:t>6</w:t>
      </w:r>
      <w:r>
        <w:rPr>
          <w:rFonts w:ascii="Arial" w:hAnsi="Arial" w:cs="Arial" w:eastAsia="Arial"/>
          <w:b/>
          <w:bCs/>
          <w:spacing w:val="2"/>
          <w:sz w:val="39"/>
          <w:szCs w:val="39"/>
        </w:rPr>
        <w:t>”</w:t>
      </w:r>
      <w:r>
        <w:rPr>
          <w:rFonts w:ascii="SimSun" w:hAnsi="SimSun" w:cs="SimSun" w:eastAsia="SimSun"/>
          <w:spacing w:val="2"/>
          <w:position w:val="1"/>
          <w:sz w:val="39"/>
          <w:szCs w:val="39"/>
        </w:rPr>
        <w:t>LE</w:t>
      </w:r>
      <w:r>
        <w:rPr>
          <w:rFonts w:ascii="SimSun" w:hAnsi="SimSun" w:cs="SimSun" w:eastAsia="SimSun"/>
          <w:spacing w:val="-4"/>
          <w:position w:val="1"/>
          <w:sz w:val="39"/>
          <w:szCs w:val="39"/>
        </w:rPr>
        <w:t>D</w:t>
      </w:r>
      <w:r>
        <w:rPr>
          <w:rFonts w:ascii="SimSun" w:hAnsi="SimSun" w:cs="SimSun" w:eastAsia="SimSun"/>
          <w:position w:val="1"/>
          <w:sz w:val="39"/>
          <w:szCs w:val="39"/>
        </w:rPr>
        <w:t>液晶电视背</w:t>
      </w:r>
      <w:r>
        <w:rPr>
          <w:rFonts w:ascii="SimSun" w:hAnsi="SimSun" w:cs="SimSun" w:eastAsia="SimSun"/>
          <w:spacing w:val="6"/>
          <w:position w:val="1"/>
          <w:sz w:val="39"/>
          <w:szCs w:val="39"/>
        </w:rPr>
        <w:t>光</w:t>
      </w:r>
      <w:r>
        <w:rPr>
          <w:rFonts w:ascii="SimSun" w:hAnsi="SimSun" w:cs="SimSun" w:eastAsia="SimSun"/>
          <w:spacing w:val="2"/>
          <w:position w:val="1"/>
          <w:sz w:val="39"/>
          <w:szCs w:val="39"/>
        </w:rPr>
        <w:t>&amp;</w:t>
      </w:r>
      <w:r>
        <w:rPr>
          <w:rFonts w:ascii="SimSun" w:hAnsi="SimSun" w:cs="SimSun" w:eastAsia="SimSun"/>
          <w:position w:val="1"/>
          <w:sz w:val="39"/>
          <w:szCs w:val="39"/>
        </w:rPr>
        <w:t>电源简介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line="200" w:lineRule="exact" w:before="5"/>
        <w:rPr>
          <w:sz w:val="20"/>
          <w:szCs w:val="20"/>
        </w:rPr>
      </w:pPr>
    </w:p>
    <w:tbl>
      <w:tblPr>
        <w:tblW w:w="0" w:type="auto"/>
        <w:jc w:val="left"/>
        <w:tblInd w:w="36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42"/>
        <w:gridCol w:w="2592"/>
        <w:gridCol w:w="2858"/>
        <w:gridCol w:w="3348"/>
      </w:tblGrid>
      <w:tr>
        <w:trPr>
          <w:trHeight w:val="842" w:hRule="exact"/>
        </w:trPr>
        <w:tc>
          <w:tcPr>
            <w:tcW w:w="2542" w:type="dxa"/>
            <w:tcBorders>
              <w:top w:val="single" w:sz="17" w:space="0" w:color="000000"/>
              <w:left w:val="single" w:sz="1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310" w:lineRule="exact"/>
              <w:ind w:left="1670" w:right="0"/>
              <w:jc w:val="left"/>
              <w:rPr>
                <w:rFonts w:ascii="SimSun" w:hAnsi="SimSun" w:cs="SimSun" w:eastAsia="SimSun"/>
                <w:sz w:val="31"/>
                <w:szCs w:val="31"/>
              </w:rPr>
            </w:pPr>
            <w:r>
              <w:rPr>
                <w:rFonts w:ascii="SimSun" w:hAnsi="SimSun" w:cs="SimSun" w:eastAsia="SimSun"/>
                <w:sz w:val="31"/>
                <w:szCs w:val="31"/>
              </w:rPr>
              <w:t>项目</w:t>
            </w:r>
          </w:p>
          <w:p>
            <w:pPr>
              <w:pStyle w:val="TableParagraph"/>
              <w:spacing w:line="240" w:lineRule="auto" w:before="101"/>
              <w:ind w:right="21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w w:val="105"/>
                <w:sz w:val="23"/>
                <w:szCs w:val="23"/>
              </w:rPr>
              <w:t>尺寸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2592" w:type="dxa"/>
            <w:tcBorders>
              <w:top w:val="single" w:sz="1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8"/>
              <w:ind w:left="748" w:right="0"/>
              <w:jc w:val="left"/>
              <w:rPr>
                <w:rFonts w:ascii="SimSun" w:hAnsi="SimSun" w:cs="SimSun" w:eastAsia="SimSun"/>
                <w:sz w:val="36"/>
                <w:szCs w:val="36"/>
              </w:rPr>
            </w:pPr>
            <w:r>
              <w:rPr>
                <w:rFonts w:ascii="SimSun" w:hAnsi="SimSun" w:cs="SimSun" w:eastAsia="SimSun"/>
                <w:sz w:val="36"/>
                <w:szCs w:val="36"/>
              </w:rPr>
              <w:t>液晶屏</w:t>
            </w:r>
          </w:p>
        </w:tc>
        <w:tc>
          <w:tcPr>
            <w:tcW w:w="2858" w:type="dxa"/>
            <w:tcBorders>
              <w:top w:val="single" w:sz="1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8"/>
              <w:ind w:left="705" w:right="0"/>
              <w:jc w:val="left"/>
              <w:rPr>
                <w:rFonts w:ascii="SimSun" w:hAnsi="SimSun" w:cs="SimSun" w:eastAsia="SimSun"/>
                <w:sz w:val="36"/>
                <w:szCs w:val="36"/>
              </w:rPr>
            </w:pPr>
            <w:r>
              <w:rPr>
                <w:rFonts w:ascii="SimSun" w:hAnsi="SimSun" w:cs="SimSun" w:eastAsia="SimSun"/>
                <w:sz w:val="36"/>
                <w:szCs w:val="36"/>
              </w:rPr>
              <w:t>电源型号</w:t>
            </w:r>
          </w:p>
        </w:tc>
        <w:tc>
          <w:tcPr>
            <w:tcW w:w="3348" w:type="dxa"/>
            <w:tcBorders>
              <w:top w:val="single" w:sz="17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168"/>
              <w:ind w:left="597" w:right="0"/>
              <w:jc w:val="left"/>
              <w:rPr>
                <w:rFonts w:ascii="SimSun" w:hAnsi="SimSun" w:cs="SimSun" w:eastAsia="SimSun"/>
                <w:sz w:val="36"/>
                <w:szCs w:val="36"/>
              </w:rPr>
            </w:pPr>
            <w:r>
              <w:rPr>
                <w:rFonts w:ascii="SimSun" w:hAnsi="SimSun" w:cs="SimSun" w:eastAsia="SimSun"/>
                <w:sz w:val="36"/>
                <w:szCs w:val="36"/>
              </w:rPr>
              <w:t>背光驱动型号</w:t>
            </w:r>
          </w:p>
        </w:tc>
      </w:tr>
      <w:tr>
        <w:trPr>
          <w:trHeight w:val="475" w:hRule="exact"/>
        </w:trPr>
        <w:tc>
          <w:tcPr>
            <w:tcW w:w="2542" w:type="dxa"/>
            <w:vMerge w:val="restart"/>
            <w:tcBorders>
              <w:top w:val="single" w:sz="6" w:space="0" w:color="000000"/>
              <w:left w:val="single" w:sz="17" w:space="0" w:color="000000"/>
              <w:right w:val="single" w:sz="6" w:space="0" w:color="000000"/>
            </w:tcBorders>
          </w:tcPr>
          <w:p>
            <w:pPr>
              <w:pStyle w:val="TableParagraph"/>
              <w:spacing w:line="180" w:lineRule="exact" w:before="1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360" w:lineRule="exact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360" w:lineRule="exact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240" w:lineRule="auto"/>
              <w:ind w:left="968" w:right="985"/>
              <w:jc w:val="center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 w:hAnsi="Arial" w:cs="Arial" w:eastAsia="Arial"/>
                <w:sz w:val="36"/>
                <w:szCs w:val="36"/>
              </w:rPr>
              <w:t>19”</w:t>
            </w:r>
          </w:p>
        </w:tc>
        <w:tc>
          <w:tcPr>
            <w:tcW w:w="2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04"/>
              <w:ind w:left="475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4"/>
                <w:sz w:val="28"/>
              </w:rPr>
              <w:t>M185B3-L01</w:t>
            </w:r>
            <w:r>
              <w:rPr>
                <w:rFonts w:ascii="Arial"/>
                <w:sz w:val="28"/>
              </w:rPr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04"/>
              <w:ind w:left="806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34006834</w:t>
            </w:r>
            <w:r>
              <w:rPr>
                <w:rFonts w:ascii="Arial"/>
                <w:sz w:val="28"/>
              </w:rPr>
            </w:r>
          </w:p>
        </w:tc>
        <w:tc>
          <w:tcPr>
            <w:tcW w:w="3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104"/>
              <w:ind w:left="1051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34006855</w:t>
            </w:r>
            <w:r>
              <w:rPr>
                <w:rFonts w:ascii="Arial"/>
                <w:sz w:val="28"/>
              </w:rPr>
            </w:r>
          </w:p>
        </w:tc>
      </w:tr>
      <w:tr>
        <w:trPr>
          <w:trHeight w:val="950" w:hRule="exact"/>
        </w:trPr>
        <w:tc>
          <w:tcPr>
            <w:tcW w:w="2542" w:type="dxa"/>
            <w:vMerge/>
            <w:tcBorders>
              <w:left w:val="single" w:sz="17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468" w:lineRule="exact"/>
              <w:ind w:left="453" w:right="0" w:firstLine="28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3"/>
                <w:sz w:val="28"/>
              </w:rPr>
              <w:t>V185B3-LE1</w:t>
            </w:r>
            <w:r>
              <w:rPr>
                <w:rFonts w:ascii="Arial"/>
                <w:b/>
                <w:spacing w:val="20"/>
                <w:sz w:val="28"/>
              </w:rPr>
              <w:t> </w:t>
            </w:r>
            <w:r>
              <w:rPr>
                <w:rFonts w:ascii="Arial"/>
                <w:b/>
                <w:spacing w:val="-4"/>
                <w:sz w:val="28"/>
              </w:rPr>
              <w:t>M185B3-LA1</w:t>
            </w:r>
            <w:r>
              <w:rPr>
                <w:rFonts w:ascii="Arial"/>
                <w:sz w:val="28"/>
              </w:rPr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340" w:lineRule="exact" w:before="2"/>
              <w:ind w:right="0"/>
              <w:jc w:val="left"/>
              <w:rPr>
                <w:sz w:val="34"/>
                <w:szCs w:val="34"/>
              </w:rPr>
            </w:pPr>
          </w:p>
          <w:p>
            <w:pPr>
              <w:pStyle w:val="TableParagraph"/>
              <w:spacing w:line="240" w:lineRule="auto"/>
              <w:ind w:left="806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34006834</w:t>
            </w:r>
            <w:r>
              <w:rPr>
                <w:rFonts w:ascii="Arial"/>
                <w:sz w:val="28"/>
              </w:rPr>
            </w:r>
          </w:p>
        </w:tc>
        <w:tc>
          <w:tcPr>
            <w:tcW w:w="3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340" w:lineRule="exact" w:before="2"/>
              <w:ind w:right="0"/>
              <w:jc w:val="left"/>
              <w:rPr>
                <w:sz w:val="34"/>
                <w:szCs w:val="34"/>
              </w:rPr>
            </w:pPr>
          </w:p>
          <w:p>
            <w:pPr>
              <w:pStyle w:val="TableParagraph"/>
              <w:spacing w:line="240" w:lineRule="auto"/>
              <w:ind w:left="1051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34007147</w:t>
            </w:r>
            <w:r>
              <w:rPr>
                <w:rFonts w:ascii="Arial"/>
                <w:sz w:val="28"/>
              </w:rPr>
            </w:r>
          </w:p>
        </w:tc>
      </w:tr>
      <w:tr>
        <w:trPr>
          <w:trHeight w:val="706" w:hRule="exact"/>
        </w:trPr>
        <w:tc>
          <w:tcPr>
            <w:tcW w:w="2542" w:type="dxa"/>
            <w:vMerge/>
            <w:tcBorders>
              <w:left w:val="single" w:sz="17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ECFF"/>
          </w:tcPr>
          <w:p>
            <w:pPr>
              <w:pStyle w:val="TableParagraph"/>
              <w:spacing w:line="240" w:lineRule="exact" w:before="12"/>
              <w:ind w:right="0"/>
              <w:jc w:val="left"/>
              <w:rPr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331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b/>
                <w:spacing w:val="-1"/>
                <w:w w:val="105"/>
                <w:sz w:val="23"/>
              </w:rPr>
              <w:t>LC185EXN-SCA1</w:t>
            </w:r>
            <w:r>
              <w:rPr>
                <w:rFonts w:ascii="Arial"/>
                <w:sz w:val="23"/>
              </w:rPr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ECFF"/>
          </w:tcPr>
          <w:p>
            <w:pPr>
              <w:pStyle w:val="TableParagraph"/>
              <w:spacing w:line="240" w:lineRule="auto" w:before="227"/>
              <w:ind w:left="806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34006812</w:t>
            </w:r>
            <w:r>
              <w:rPr>
                <w:rFonts w:ascii="Arial"/>
                <w:sz w:val="28"/>
              </w:rPr>
            </w:r>
          </w:p>
        </w:tc>
        <w:tc>
          <w:tcPr>
            <w:tcW w:w="3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  <w:shd w:val="clear" w:color="auto" w:fill="CCECFF"/>
          </w:tcPr>
          <w:p>
            <w:pPr>
              <w:pStyle w:val="TableParagraph"/>
              <w:spacing w:line="240" w:lineRule="auto" w:before="86"/>
              <w:ind w:left="1371" w:right="1349"/>
              <w:jc w:val="center"/>
              <w:rPr>
                <w:rFonts w:ascii="微軟正黑體" w:hAnsi="微軟正黑體" w:cs="微軟正黑體" w:eastAsia="微軟正黑體"/>
                <w:sz w:val="28"/>
                <w:szCs w:val="28"/>
              </w:rPr>
            </w:pPr>
            <w:r>
              <w:rPr>
                <w:rFonts w:ascii="微軟正黑體" w:hAnsi="微軟正黑體" w:cs="微軟正黑體" w:eastAsia="微軟正黑體"/>
                <w:b/>
                <w:bCs/>
                <w:sz w:val="28"/>
                <w:szCs w:val="28"/>
              </w:rPr>
              <w:t>屏带</w:t>
            </w:r>
            <w:r>
              <w:rPr>
                <w:rFonts w:ascii="微軟正黑體" w:hAnsi="微軟正黑體" w:cs="微軟正黑體" w:eastAsia="微軟正黑體"/>
                <w:sz w:val="28"/>
                <w:szCs w:val="28"/>
              </w:rPr>
            </w:r>
          </w:p>
        </w:tc>
      </w:tr>
      <w:tr>
        <w:trPr>
          <w:trHeight w:val="670" w:hRule="exact"/>
        </w:trPr>
        <w:tc>
          <w:tcPr>
            <w:tcW w:w="2542" w:type="dxa"/>
            <w:tcBorders>
              <w:top w:val="single" w:sz="6" w:space="0" w:color="000000"/>
              <w:left w:val="single" w:sz="1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6"/>
              <w:ind w:left="968" w:right="985"/>
              <w:jc w:val="center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 w:hAnsi="Arial" w:cs="Arial" w:eastAsia="Arial"/>
                <w:sz w:val="36"/>
                <w:szCs w:val="36"/>
              </w:rPr>
              <w:t>22”</w:t>
            </w:r>
          </w:p>
        </w:tc>
        <w:tc>
          <w:tcPr>
            <w:tcW w:w="2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ECFF"/>
          </w:tcPr>
          <w:p>
            <w:pPr>
              <w:pStyle w:val="TableParagraph"/>
              <w:spacing w:line="230" w:lineRule="exact" w:before="1"/>
              <w:ind w:right="0"/>
              <w:jc w:val="left"/>
              <w:rPr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31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b/>
                <w:spacing w:val="-1"/>
                <w:w w:val="105"/>
                <w:sz w:val="23"/>
              </w:rPr>
              <w:t>LC216EXN-SCA1</w:t>
            </w:r>
            <w:r>
              <w:rPr>
                <w:rFonts w:ascii="Arial"/>
                <w:sz w:val="23"/>
              </w:rPr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ECFF"/>
          </w:tcPr>
          <w:p>
            <w:pPr>
              <w:pStyle w:val="TableParagraph"/>
              <w:spacing w:line="240" w:lineRule="auto" w:before="205"/>
              <w:ind w:left="806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34006812</w:t>
            </w:r>
            <w:r>
              <w:rPr>
                <w:rFonts w:ascii="Arial"/>
                <w:sz w:val="28"/>
              </w:rPr>
            </w:r>
          </w:p>
        </w:tc>
        <w:tc>
          <w:tcPr>
            <w:tcW w:w="3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  <w:shd w:val="clear" w:color="auto" w:fill="CCECFF"/>
          </w:tcPr>
          <w:p>
            <w:pPr>
              <w:pStyle w:val="TableParagraph"/>
              <w:spacing w:line="240" w:lineRule="auto" w:before="65"/>
              <w:ind w:left="1371" w:right="1349"/>
              <w:jc w:val="center"/>
              <w:rPr>
                <w:rFonts w:ascii="微軟正黑體" w:hAnsi="微軟正黑體" w:cs="微軟正黑體" w:eastAsia="微軟正黑體"/>
                <w:sz w:val="28"/>
                <w:szCs w:val="28"/>
              </w:rPr>
            </w:pPr>
            <w:r>
              <w:rPr>
                <w:rFonts w:ascii="微軟正黑體" w:hAnsi="微軟正黑體" w:cs="微軟正黑體" w:eastAsia="微軟正黑體"/>
                <w:b/>
                <w:bCs/>
                <w:sz w:val="28"/>
                <w:szCs w:val="28"/>
              </w:rPr>
              <w:t>屏带</w:t>
            </w:r>
            <w:r>
              <w:rPr>
                <w:rFonts w:ascii="微軟正黑體" w:hAnsi="微軟正黑體" w:cs="微軟正黑體" w:eastAsia="微軟正黑體"/>
                <w:sz w:val="28"/>
                <w:szCs w:val="28"/>
              </w:rPr>
            </w:r>
          </w:p>
        </w:tc>
      </w:tr>
      <w:tr>
        <w:trPr>
          <w:trHeight w:val="706" w:hRule="exact"/>
        </w:trPr>
        <w:tc>
          <w:tcPr>
            <w:tcW w:w="2542" w:type="dxa"/>
            <w:vMerge w:val="restart"/>
            <w:tcBorders>
              <w:top w:val="single" w:sz="6" w:space="0" w:color="000000"/>
              <w:left w:val="single" w:sz="17" w:space="0" w:color="000000"/>
              <w:right w:val="single" w:sz="6" w:space="0" w:color="000000"/>
            </w:tcBorders>
          </w:tcPr>
          <w:p>
            <w:pPr>
              <w:pStyle w:val="TableParagraph"/>
              <w:spacing w:line="360" w:lineRule="exact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360" w:lineRule="exact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360" w:lineRule="exact" w:before="8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240" w:lineRule="auto"/>
              <w:ind w:left="968" w:right="985"/>
              <w:jc w:val="center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 w:hAnsi="Arial" w:cs="Arial" w:eastAsia="Arial"/>
                <w:sz w:val="36"/>
                <w:szCs w:val="36"/>
              </w:rPr>
              <w:t>24”</w:t>
            </w:r>
          </w:p>
        </w:tc>
        <w:tc>
          <w:tcPr>
            <w:tcW w:w="2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27"/>
              <w:ind w:left="475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4"/>
                <w:sz w:val="28"/>
              </w:rPr>
              <w:t>M236H3-L02</w:t>
            </w:r>
            <w:r>
              <w:rPr>
                <w:rFonts w:ascii="Arial"/>
                <w:sz w:val="28"/>
              </w:rPr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27"/>
              <w:ind w:left="806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34006834</w:t>
            </w:r>
            <w:r>
              <w:rPr>
                <w:rFonts w:ascii="Arial"/>
                <w:sz w:val="28"/>
              </w:rPr>
            </w:r>
          </w:p>
        </w:tc>
        <w:tc>
          <w:tcPr>
            <w:tcW w:w="3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227"/>
              <w:ind w:left="1051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34006854</w:t>
            </w:r>
            <w:r>
              <w:rPr>
                <w:rFonts w:ascii="Arial"/>
                <w:sz w:val="28"/>
              </w:rPr>
            </w:r>
          </w:p>
        </w:tc>
      </w:tr>
      <w:tr>
        <w:trPr>
          <w:trHeight w:val="950" w:hRule="exact"/>
        </w:trPr>
        <w:tc>
          <w:tcPr>
            <w:tcW w:w="2542" w:type="dxa"/>
            <w:vMerge/>
            <w:tcBorders>
              <w:left w:val="single" w:sz="17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468" w:lineRule="exact"/>
              <w:ind w:left="482" w:right="0" w:hanging="29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4"/>
                <w:sz w:val="28"/>
              </w:rPr>
              <w:t>M236H3-LA2</w:t>
            </w:r>
            <w:r>
              <w:rPr>
                <w:rFonts w:ascii="Arial"/>
                <w:b/>
                <w:spacing w:val="27"/>
                <w:sz w:val="28"/>
              </w:rPr>
              <w:t> </w:t>
            </w:r>
            <w:r>
              <w:rPr>
                <w:rFonts w:ascii="Arial"/>
                <w:b/>
                <w:spacing w:val="-3"/>
                <w:sz w:val="28"/>
              </w:rPr>
              <w:t>V236H3-LE2</w:t>
            </w:r>
            <w:r>
              <w:rPr>
                <w:rFonts w:ascii="Arial"/>
                <w:sz w:val="28"/>
              </w:rPr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340" w:lineRule="exact" w:before="9"/>
              <w:ind w:right="0"/>
              <w:jc w:val="left"/>
              <w:rPr>
                <w:sz w:val="34"/>
                <w:szCs w:val="34"/>
              </w:rPr>
            </w:pPr>
          </w:p>
          <w:p>
            <w:pPr>
              <w:pStyle w:val="TableParagraph"/>
              <w:spacing w:line="240" w:lineRule="auto"/>
              <w:ind w:left="806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34006834</w:t>
            </w:r>
            <w:r>
              <w:rPr>
                <w:rFonts w:ascii="Arial"/>
                <w:sz w:val="28"/>
              </w:rPr>
            </w:r>
          </w:p>
        </w:tc>
        <w:tc>
          <w:tcPr>
            <w:tcW w:w="3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340" w:lineRule="exact" w:before="9"/>
              <w:ind w:right="0"/>
              <w:jc w:val="left"/>
              <w:rPr>
                <w:sz w:val="34"/>
                <w:szCs w:val="34"/>
              </w:rPr>
            </w:pPr>
          </w:p>
          <w:p>
            <w:pPr>
              <w:pStyle w:val="TableParagraph"/>
              <w:spacing w:line="240" w:lineRule="auto"/>
              <w:ind w:left="1051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34006953</w:t>
            </w:r>
            <w:r>
              <w:rPr>
                <w:rFonts w:ascii="Arial"/>
                <w:sz w:val="28"/>
              </w:rPr>
            </w:r>
          </w:p>
        </w:tc>
      </w:tr>
      <w:tr>
        <w:trPr>
          <w:trHeight w:val="864" w:hRule="exact"/>
        </w:trPr>
        <w:tc>
          <w:tcPr>
            <w:tcW w:w="2542" w:type="dxa"/>
            <w:vMerge/>
            <w:tcBorders>
              <w:left w:val="single" w:sz="17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391" w:lineRule="exact"/>
              <w:ind w:left="63" w:right="221"/>
              <w:jc w:val="center"/>
              <w:rPr>
                <w:rFonts w:ascii="微軟正黑體" w:hAnsi="微軟正黑體" w:cs="微軟正黑體" w:eastAsia="微軟正黑體"/>
                <w:sz w:val="28"/>
                <w:szCs w:val="28"/>
              </w:rPr>
            </w:pPr>
            <w:r>
              <w:rPr>
                <w:rFonts w:ascii="微軟正黑體" w:hAnsi="微軟正黑體" w:cs="微軟正黑體" w:eastAsia="微軟正黑體"/>
                <w:b/>
                <w:bCs/>
                <w:position w:val="1"/>
                <w:sz w:val="28"/>
                <w:szCs w:val="28"/>
              </w:rPr>
              <w:t>康佳自</w:t>
            </w:r>
            <w:r>
              <w:rPr>
                <w:rFonts w:ascii="微軟正黑體" w:hAnsi="微軟正黑體" w:cs="微軟正黑體" w:eastAsia="微軟正黑體"/>
                <w:b/>
                <w:bCs/>
                <w:spacing w:val="-15"/>
                <w:position w:val="1"/>
                <w:sz w:val="28"/>
                <w:szCs w:val="28"/>
              </w:rPr>
              <w:t>制</w:t>
            </w:r>
            <w:r>
              <w:rPr>
                <w:rFonts w:ascii="Arial" w:hAnsi="Arial" w:cs="Arial" w:eastAsia="Arial"/>
                <w:b/>
                <w:bCs/>
                <w:spacing w:val="-5"/>
                <w:sz w:val="28"/>
                <w:szCs w:val="28"/>
              </w:rPr>
              <w:t>2</w:t>
            </w:r>
            <w:r>
              <w:rPr>
                <w:rFonts w:ascii="Arial" w:hAnsi="Arial" w:cs="Arial" w:eastAsia="Arial"/>
                <w:b/>
                <w:bCs/>
                <w:spacing w:val="2"/>
                <w:sz w:val="28"/>
                <w:szCs w:val="28"/>
              </w:rPr>
              <w:t>4</w:t>
            </w:r>
            <w:r>
              <w:rPr>
                <w:rFonts w:ascii="微軟正黑體" w:hAnsi="微軟正黑體" w:cs="微軟正黑體" w:eastAsia="微軟正黑體"/>
                <w:b/>
                <w:bCs/>
                <w:position w:val="1"/>
                <w:sz w:val="28"/>
                <w:szCs w:val="28"/>
              </w:rPr>
              <w:t>寸屏（</w:t>
            </w:r>
            <w:r>
              <w:rPr>
                <w:rFonts w:ascii="微軟正黑體" w:hAnsi="微軟正黑體" w:cs="微軟正黑體" w:eastAsia="微軟正黑體"/>
                <w:sz w:val="28"/>
                <w:szCs w:val="28"/>
              </w:rPr>
            </w:r>
          </w:p>
          <w:p>
            <w:pPr>
              <w:pStyle w:val="TableParagraph"/>
              <w:spacing w:line="444" w:lineRule="exact"/>
              <w:ind w:left="63" w:right="221"/>
              <w:jc w:val="center"/>
              <w:rPr>
                <w:rFonts w:ascii="微軟正黑體" w:hAnsi="微軟正黑體" w:cs="微軟正黑體" w:eastAsia="微軟正黑體"/>
                <w:sz w:val="28"/>
                <w:szCs w:val="28"/>
              </w:rPr>
            </w:pPr>
            <w:r>
              <w:rPr>
                <w:rFonts w:ascii="Arial" w:hAnsi="Arial" w:cs="Arial" w:eastAsia="Arial"/>
                <w:b/>
                <w:bCs/>
                <w:spacing w:val="-2"/>
                <w:sz w:val="28"/>
                <w:szCs w:val="28"/>
              </w:rPr>
              <w:t>KPL</w:t>
            </w:r>
            <w:r>
              <w:rPr>
                <w:rFonts w:ascii="微軟正黑體" w:hAnsi="微軟正黑體" w:cs="微軟正黑體" w:eastAsia="微軟正黑體"/>
                <w:b/>
                <w:bCs/>
                <w:spacing w:val="-2"/>
                <w:sz w:val="28"/>
                <w:szCs w:val="28"/>
              </w:rPr>
              <w:t>开头）</w:t>
            </w:r>
            <w:r>
              <w:rPr>
                <w:rFonts w:ascii="微軟正黑體" w:hAnsi="微軟正黑體" w:cs="微軟正黑體" w:eastAsia="微軟正黑體"/>
                <w:sz w:val="28"/>
                <w:szCs w:val="28"/>
              </w:rPr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300" w:lineRule="exact" w:before="6"/>
              <w:ind w:right="0"/>
              <w:jc w:val="left"/>
              <w:rPr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806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34006834</w:t>
            </w:r>
            <w:r>
              <w:rPr>
                <w:rFonts w:ascii="Arial"/>
                <w:sz w:val="28"/>
              </w:rPr>
            </w:r>
          </w:p>
        </w:tc>
        <w:tc>
          <w:tcPr>
            <w:tcW w:w="3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300" w:lineRule="exact" w:before="6"/>
              <w:ind w:right="0"/>
              <w:jc w:val="left"/>
              <w:rPr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1051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34006810</w:t>
            </w:r>
            <w:r>
              <w:rPr>
                <w:rFonts w:ascii="Arial"/>
                <w:sz w:val="28"/>
              </w:rPr>
            </w:r>
          </w:p>
        </w:tc>
      </w:tr>
      <w:tr>
        <w:trPr>
          <w:trHeight w:val="713" w:hRule="exact"/>
        </w:trPr>
        <w:tc>
          <w:tcPr>
            <w:tcW w:w="2542" w:type="dxa"/>
            <w:vMerge w:val="restart"/>
            <w:tcBorders>
              <w:top w:val="single" w:sz="6" w:space="0" w:color="000000"/>
              <w:left w:val="single" w:sz="17" w:space="0" w:color="000000"/>
              <w:right w:val="single" w:sz="6" w:space="0" w:color="000000"/>
            </w:tcBorders>
          </w:tcPr>
          <w:p>
            <w:pPr>
              <w:pStyle w:val="TableParagraph"/>
              <w:spacing w:line="330" w:lineRule="exact" w:before="9"/>
              <w:ind w:right="0"/>
              <w:jc w:val="left"/>
              <w:rPr>
                <w:sz w:val="33"/>
                <w:szCs w:val="33"/>
              </w:rPr>
            </w:pPr>
          </w:p>
          <w:p>
            <w:pPr>
              <w:pStyle w:val="TableParagraph"/>
              <w:spacing w:line="360" w:lineRule="exact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240" w:lineRule="auto"/>
              <w:ind w:left="968" w:right="985"/>
              <w:jc w:val="center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 w:hAnsi="Arial" w:cs="Arial" w:eastAsia="Arial"/>
                <w:sz w:val="36"/>
                <w:szCs w:val="36"/>
              </w:rPr>
              <w:t>26”</w:t>
            </w:r>
          </w:p>
        </w:tc>
        <w:tc>
          <w:tcPr>
            <w:tcW w:w="2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27"/>
              <w:ind w:left="482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3"/>
                <w:sz w:val="28"/>
              </w:rPr>
              <w:t>V260H1-LE2</w:t>
            </w:r>
            <w:r>
              <w:rPr>
                <w:rFonts w:ascii="Arial"/>
                <w:sz w:val="28"/>
              </w:rPr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27"/>
              <w:ind w:left="806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34006812</w:t>
            </w:r>
            <w:r>
              <w:rPr>
                <w:rFonts w:ascii="Arial"/>
                <w:sz w:val="28"/>
              </w:rPr>
            </w:r>
          </w:p>
        </w:tc>
        <w:tc>
          <w:tcPr>
            <w:tcW w:w="3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227"/>
              <w:ind w:left="1051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34007039</w:t>
            </w:r>
            <w:r>
              <w:rPr>
                <w:rFonts w:ascii="Arial"/>
                <w:sz w:val="28"/>
              </w:rPr>
            </w:r>
          </w:p>
        </w:tc>
      </w:tr>
      <w:tr>
        <w:trPr>
          <w:trHeight w:val="1022" w:hRule="exact"/>
        </w:trPr>
        <w:tc>
          <w:tcPr>
            <w:tcW w:w="2542" w:type="dxa"/>
            <w:vMerge/>
            <w:tcBorders>
              <w:left w:val="single" w:sz="17" w:space="0" w:color="000000"/>
              <w:bottom w:val="single" w:sz="17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592" w:type="dxa"/>
            <w:tcBorders>
              <w:top w:val="single" w:sz="6" w:space="0" w:color="000000"/>
              <w:left w:val="single" w:sz="6" w:space="0" w:color="000000"/>
              <w:bottom w:val="single" w:sz="17" w:space="0" w:color="000000"/>
              <w:right w:val="single" w:sz="6" w:space="0" w:color="000000"/>
            </w:tcBorders>
          </w:tcPr>
          <w:p>
            <w:pPr>
              <w:pStyle w:val="TableParagraph"/>
              <w:spacing w:line="465" w:lineRule="exact"/>
              <w:ind w:right="0"/>
              <w:jc w:val="center"/>
              <w:rPr>
                <w:rFonts w:ascii="微軟正黑體" w:hAnsi="微軟正黑體" w:cs="微軟正黑體" w:eastAsia="微軟正黑體"/>
                <w:sz w:val="28"/>
                <w:szCs w:val="28"/>
              </w:rPr>
            </w:pPr>
            <w:r>
              <w:rPr>
                <w:rFonts w:ascii="微軟正黑體" w:hAnsi="微軟正黑體" w:cs="微軟正黑體" w:eastAsia="微軟正黑體"/>
                <w:b/>
                <w:bCs/>
                <w:spacing w:val="-2"/>
                <w:position w:val="1"/>
                <w:sz w:val="28"/>
                <w:szCs w:val="28"/>
              </w:rPr>
              <w:t>康佳自制</w:t>
            </w:r>
            <w:r>
              <w:rPr>
                <w:rFonts w:ascii="Arial" w:hAnsi="Arial" w:cs="Arial" w:eastAsia="Arial"/>
                <w:b/>
                <w:bCs/>
                <w:spacing w:val="-2"/>
                <w:sz w:val="28"/>
                <w:szCs w:val="28"/>
              </w:rPr>
              <w:t>26</w:t>
            </w:r>
            <w:r>
              <w:rPr>
                <w:rFonts w:ascii="微軟正黑體" w:hAnsi="微軟正黑體" w:cs="微軟正黑體" w:eastAsia="微軟正黑體"/>
                <w:b/>
                <w:bCs/>
                <w:spacing w:val="-2"/>
                <w:position w:val="1"/>
                <w:sz w:val="28"/>
                <w:szCs w:val="28"/>
              </w:rPr>
              <w:t>寸屏</w:t>
            </w:r>
            <w:r>
              <w:rPr>
                <w:rFonts w:ascii="微軟正黑體" w:hAnsi="微軟正黑體" w:cs="微軟正黑體" w:eastAsia="微軟正黑體"/>
                <w:sz w:val="28"/>
                <w:szCs w:val="28"/>
              </w:rPr>
            </w:r>
          </w:p>
          <w:p>
            <w:pPr>
              <w:pStyle w:val="TableParagraph"/>
              <w:spacing w:line="475" w:lineRule="exact"/>
              <w:ind w:left="7" w:right="0"/>
              <w:jc w:val="center"/>
              <w:rPr>
                <w:rFonts w:ascii="微軟正黑體" w:hAnsi="微軟正黑體" w:cs="微軟正黑體" w:eastAsia="微軟正黑體"/>
                <w:sz w:val="28"/>
                <w:szCs w:val="28"/>
              </w:rPr>
            </w:pPr>
            <w:r>
              <w:rPr>
                <w:rFonts w:ascii="微軟正黑體" w:hAnsi="微軟正黑體" w:cs="微軟正黑體" w:eastAsia="微軟正黑體"/>
                <w:b/>
                <w:bCs/>
                <w:spacing w:val="-2"/>
                <w:position w:val="1"/>
                <w:sz w:val="28"/>
                <w:szCs w:val="28"/>
              </w:rPr>
              <w:t>（</w:t>
            </w:r>
            <w:r>
              <w:rPr>
                <w:rFonts w:ascii="Arial" w:hAnsi="Arial" w:cs="Arial" w:eastAsia="Arial"/>
                <w:b/>
                <w:bCs/>
                <w:spacing w:val="-2"/>
                <w:sz w:val="28"/>
                <w:szCs w:val="28"/>
              </w:rPr>
              <w:t>KPL</w:t>
            </w:r>
            <w:r>
              <w:rPr>
                <w:rFonts w:ascii="微軟正黑體" w:hAnsi="微軟正黑體" w:cs="微軟正黑體" w:eastAsia="微軟正黑體"/>
                <w:b/>
                <w:bCs/>
                <w:spacing w:val="-2"/>
                <w:position w:val="1"/>
                <w:sz w:val="28"/>
                <w:szCs w:val="28"/>
              </w:rPr>
              <w:t>开头）</w:t>
            </w:r>
            <w:r>
              <w:rPr>
                <w:rFonts w:ascii="微軟正黑體" w:hAnsi="微軟正黑體" w:cs="微軟正黑體" w:eastAsia="微軟正黑體"/>
                <w:sz w:val="28"/>
                <w:szCs w:val="28"/>
              </w:rPr>
            </w:r>
          </w:p>
        </w:tc>
        <w:tc>
          <w:tcPr>
            <w:tcW w:w="2858" w:type="dxa"/>
            <w:tcBorders>
              <w:top w:val="single" w:sz="6" w:space="0" w:color="000000"/>
              <w:left w:val="single" w:sz="6" w:space="0" w:color="000000"/>
              <w:bottom w:val="single" w:sz="17" w:space="0" w:color="000000"/>
              <w:right w:val="single" w:sz="6" w:space="0" w:color="000000"/>
            </w:tcBorders>
          </w:tcPr>
          <w:p>
            <w:pPr>
              <w:pStyle w:val="TableParagraph"/>
              <w:spacing w:line="360" w:lineRule="exact" w:before="18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240" w:lineRule="auto"/>
              <w:ind w:left="806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34006812</w:t>
            </w:r>
            <w:r>
              <w:rPr>
                <w:rFonts w:ascii="Arial"/>
                <w:sz w:val="28"/>
              </w:rPr>
            </w:r>
          </w:p>
        </w:tc>
        <w:tc>
          <w:tcPr>
            <w:tcW w:w="3348" w:type="dxa"/>
            <w:tcBorders>
              <w:top w:val="single" w:sz="6" w:space="0" w:color="000000"/>
              <w:left w:val="single" w:sz="6" w:space="0" w:color="000000"/>
              <w:bottom w:val="single" w:sz="17" w:space="0" w:color="000000"/>
              <w:right w:val="single" w:sz="17" w:space="0" w:color="000000"/>
            </w:tcBorders>
          </w:tcPr>
          <w:p>
            <w:pPr>
              <w:pStyle w:val="TableParagraph"/>
              <w:spacing w:line="360" w:lineRule="exact" w:before="18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240" w:lineRule="auto"/>
              <w:ind w:left="1051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b/>
                <w:spacing w:val="-5"/>
                <w:sz w:val="28"/>
              </w:rPr>
              <w:t>34006811</w:t>
            </w:r>
            <w:r>
              <w:rPr>
                <w:rFonts w:ascii="Arial"/>
                <w:sz w:val="28"/>
              </w:rPr>
            </w:r>
          </w:p>
        </w:tc>
      </w:tr>
    </w:tbl>
    <w:p>
      <w:pPr>
        <w:spacing w:line="240" w:lineRule="exact" w:before="5"/>
        <w:rPr>
          <w:sz w:val="24"/>
          <w:szCs w:val="24"/>
        </w:rPr>
      </w:pPr>
    </w:p>
    <w:p>
      <w:pPr>
        <w:spacing w:before="24"/>
        <w:ind w:left="2562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SimSun" w:hAnsi="SimSun" w:cs="SimSun" w:eastAsia="SimSun"/>
          <w:sz w:val="31"/>
          <w:szCs w:val="31"/>
        </w:rPr>
        <w:t>代表目前暂未批量</w:t>
      </w:r>
    </w:p>
    <w:p>
      <w:pPr>
        <w:spacing w:after="0"/>
        <w:jc w:val="left"/>
        <w:rPr>
          <w:rFonts w:ascii="SimSun" w:hAnsi="SimSun" w:cs="SimSun" w:eastAsia="SimSun"/>
          <w:sz w:val="31"/>
          <w:szCs w:val="31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140" w:lineRule="exact" w:before="8"/>
        <w:rPr>
          <w:sz w:val="14"/>
          <w:szCs w:val="14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93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733" w:lineRule="exact" w:before="0"/>
        <w:ind w:left="116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SimSun" w:hAnsi="SimSun" w:cs="SimSun" w:eastAsia="SimSun"/>
          <w:sz w:val="63"/>
          <w:szCs w:val="63"/>
        </w:rPr>
        <w:t>小结：</w:t>
      </w:r>
    </w:p>
    <w:p>
      <w:pPr>
        <w:tabs>
          <w:tab w:pos="649" w:val="left" w:leader="none"/>
        </w:tabs>
        <w:spacing w:line="750" w:lineRule="exact" w:before="451"/>
        <w:ind w:left="116" w:right="0" w:firstLine="0"/>
        <w:jc w:val="left"/>
        <w:rPr>
          <w:rFonts w:ascii="微軟正黑體" w:hAnsi="微軟正黑體" w:cs="微軟正黑體" w:eastAsia="微軟正黑體"/>
          <w:sz w:val="47"/>
          <w:szCs w:val="47"/>
        </w:rPr>
      </w:pPr>
      <w:r>
        <w:rPr>
          <w:rFonts w:ascii="Arial" w:hAnsi="Arial" w:cs="Arial" w:eastAsia="Arial"/>
          <w:position w:val="1"/>
          <w:sz w:val="47"/>
          <w:szCs w:val="47"/>
        </w:rPr>
        <w:t>•</w:t>
        <w:tab/>
      </w:r>
      <w:r>
        <w:rPr>
          <w:rFonts w:ascii="微軟正黑體" w:hAnsi="微軟正黑體" w:cs="微軟正黑體" w:eastAsia="微軟正黑體"/>
          <w:b/>
          <w:bCs/>
          <w:position w:val="1"/>
          <w:sz w:val="47"/>
          <w:szCs w:val="47"/>
        </w:rPr>
        <w:t>目</w:t>
      </w:r>
      <w:r>
        <w:rPr>
          <w:rFonts w:ascii="微軟正黑體" w:hAnsi="微軟正黑體" w:cs="微軟正黑體" w:eastAsia="微軟正黑體"/>
          <w:b/>
          <w:bCs/>
          <w:spacing w:val="6"/>
          <w:position w:val="1"/>
          <w:sz w:val="47"/>
          <w:szCs w:val="47"/>
        </w:rPr>
        <w:t>前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26</w:t>
      </w:r>
      <w:r>
        <w:rPr>
          <w:rFonts w:ascii="微軟正黑體" w:hAnsi="微軟正黑體" w:cs="微軟正黑體" w:eastAsia="微軟正黑體"/>
          <w:b/>
          <w:bCs/>
          <w:position w:val="1"/>
          <w:sz w:val="47"/>
          <w:szCs w:val="47"/>
        </w:rPr>
        <w:t>寸以</w:t>
      </w:r>
      <w:r>
        <w:rPr>
          <w:rFonts w:ascii="微軟正黑體" w:hAnsi="微軟正黑體" w:cs="微軟正黑體" w:eastAsia="微軟正黑體"/>
          <w:b/>
          <w:bCs/>
          <w:spacing w:val="6"/>
          <w:position w:val="1"/>
          <w:sz w:val="47"/>
          <w:szCs w:val="47"/>
        </w:rPr>
        <w:t>下</w:t>
      </w:r>
      <w:r>
        <w:rPr>
          <w:rFonts w:ascii="Arial" w:hAnsi="Arial" w:cs="Arial" w:eastAsia="Arial"/>
          <w:b/>
          <w:bCs/>
          <w:spacing w:val="-3"/>
          <w:sz w:val="47"/>
          <w:szCs w:val="47"/>
        </w:rPr>
        <w:t>L</w:t>
      </w:r>
      <w:r>
        <w:rPr>
          <w:rFonts w:ascii="Arial" w:hAnsi="Arial" w:cs="Arial" w:eastAsia="Arial"/>
          <w:b/>
          <w:bCs/>
          <w:spacing w:val="-1"/>
          <w:sz w:val="47"/>
          <w:szCs w:val="47"/>
        </w:rPr>
        <w:t>E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D</w:t>
      </w:r>
      <w:r>
        <w:rPr>
          <w:rFonts w:ascii="微軟正黑體" w:hAnsi="微軟正黑體" w:cs="微軟正黑體" w:eastAsia="微軟正黑體"/>
          <w:b/>
          <w:bCs/>
          <w:position w:val="1"/>
          <w:sz w:val="47"/>
          <w:szCs w:val="47"/>
        </w:rPr>
        <w:t>液晶电视主要采用的电源包</w:t>
      </w:r>
      <w:r>
        <w:rPr>
          <w:rFonts w:ascii="微軟正黑體" w:hAnsi="微軟正黑體" w:cs="微軟正黑體" w:eastAsia="微軟正黑體"/>
          <w:b/>
          <w:bCs/>
          <w:spacing w:val="27"/>
          <w:position w:val="1"/>
          <w:sz w:val="47"/>
          <w:szCs w:val="47"/>
        </w:rPr>
        <w:t>括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36</w:t>
      </w:r>
      <w:r>
        <w:rPr>
          <w:rFonts w:ascii="Arial" w:hAnsi="Arial" w:cs="Arial" w:eastAsia="Arial"/>
          <w:b/>
          <w:bCs/>
          <w:spacing w:val="4"/>
          <w:sz w:val="47"/>
          <w:szCs w:val="47"/>
        </w:rPr>
        <w:t>W</w:t>
      </w:r>
      <w:r>
        <w:rPr>
          <w:rFonts w:ascii="微軟正黑體" w:hAnsi="微軟正黑體" w:cs="微軟正黑體" w:eastAsia="微軟正黑體"/>
          <w:b/>
          <w:bCs/>
          <w:position w:val="1"/>
          <w:sz w:val="47"/>
          <w:szCs w:val="47"/>
        </w:rPr>
        <w:t>（</w:t>
      </w:r>
      <w:r>
        <w:rPr>
          <w:rFonts w:ascii="微軟正黑體" w:hAnsi="微軟正黑體" w:cs="微軟正黑體" w:eastAsia="微軟正黑體"/>
          <w:sz w:val="47"/>
          <w:szCs w:val="47"/>
        </w:rPr>
      </w:r>
    </w:p>
    <w:p>
      <w:pPr>
        <w:spacing w:line="688" w:lineRule="exact" w:before="0"/>
        <w:ind w:left="649" w:right="0" w:firstLine="0"/>
        <w:jc w:val="left"/>
        <w:rPr>
          <w:rFonts w:ascii="微軟正黑體" w:hAnsi="微軟正黑體" w:cs="微軟正黑體" w:eastAsia="微軟正黑體"/>
          <w:sz w:val="47"/>
          <w:szCs w:val="47"/>
        </w:rPr>
      </w:pPr>
      <w:r>
        <w:rPr>
          <w:rFonts w:ascii="Arial" w:hAnsi="Arial" w:cs="Arial" w:eastAsia="Arial"/>
          <w:b/>
          <w:bCs/>
          <w:spacing w:val="1"/>
          <w:sz w:val="47"/>
          <w:szCs w:val="47"/>
        </w:rPr>
        <w:t>34006834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）和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60W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（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34006812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）两款，前者只有一路</w:t>
      </w:r>
      <w:r>
        <w:rPr>
          <w:rFonts w:ascii="微軟正黑體" w:hAnsi="微軟正黑體" w:cs="微軟正黑體" w:eastAsia="微軟正黑體"/>
          <w:sz w:val="47"/>
          <w:szCs w:val="47"/>
        </w:rPr>
      </w:r>
    </w:p>
    <w:p>
      <w:pPr>
        <w:spacing w:line="692" w:lineRule="exact" w:before="83"/>
        <w:ind w:left="649" w:right="0" w:firstLine="0"/>
        <w:jc w:val="left"/>
        <w:rPr>
          <w:rFonts w:ascii="微軟正黑體" w:hAnsi="微軟正黑體" w:cs="微軟正黑體" w:eastAsia="微軟正黑體"/>
          <w:sz w:val="47"/>
          <w:szCs w:val="47"/>
        </w:rPr>
      </w:pPr>
      <w:r>
        <w:rPr>
          <w:rFonts w:ascii="Arial" w:hAnsi="Arial" w:cs="Arial" w:eastAsia="Arial"/>
          <w:b/>
          <w:bCs/>
          <w:spacing w:val="1"/>
          <w:sz w:val="47"/>
          <w:szCs w:val="47"/>
        </w:rPr>
        <w:t>+12V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输出，后者有一路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+12V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和一路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+24V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输出，二者均采</w:t>
      </w:r>
      <w:r>
        <w:rPr>
          <w:rFonts w:ascii="微軟正黑體" w:hAnsi="微軟正黑體" w:cs="微軟正黑體" w:eastAsia="微軟正黑體"/>
          <w:b/>
          <w:bCs/>
          <w:spacing w:val="29"/>
          <w:w w:val="101"/>
          <w:position w:val="1"/>
          <w:sz w:val="47"/>
          <w:szCs w:val="47"/>
        </w:rPr>
        <w:t> </w:t>
      </w:r>
      <w:r>
        <w:rPr>
          <w:rFonts w:ascii="微軟正黑體" w:hAnsi="微軟正黑體" w:cs="微軟正黑體" w:eastAsia="微軟正黑體"/>
          <w:b/>
          <w:bCs/>
          <w:sz w:val="47"/>
          <w:szCs w:val="47"/>
        </w:rPr>
        <w:t>用反激拓扑设计，基本原理相同，设计相仿。</w:t>
      </w:r>
      <w:r>
        <w:rPr>
          <w:rFonts w:ascii="微軟正黑體" w:hAnsi="微軟正黑體" w:cs="微軟正黑體" w:eastAsia="微軟正黑體"/>
          <w:sz w:val="47"/>
          <w:szCs w:val="47"/>
        </w:rPr>
      </w:r>
    </w:p>
    <w:p>
      <w:pPr>
        <w:tabs>
          <w:tab w:pos="1175" w:val="left" w:leader="none"/>
        </w:tabs>
        <w:spacing w:line="205" w:lineRule="auto" w:before="62"/>
        <w:ind w:left="649" w:right="346" w:hanging="533"/>
        <w:jc w:val="both"/>
        <w:rPr>
          <w:rFonts w:ascii="微軟正黑體" w:hAnsi="微軟正黑體" w:cs="微軟正黑體" w:eastAsia="微軟正黑體"/>
          <w:sz w:val="47"/>
          <w:szCs w:val="47"/>
        </w:rPr>
      </w:pPr>
      <w:r>
        <w:rPr>
          <w:rFonts w:ascii="Arial" w:hAnsi="Arial" w:cs="Arial" w:eastAsia="Arial"/>
          <w:position w:val="1"/>
          <w:sz w:val="47"/>
          <w:szCs w:val="47"/>
        </w:rPr>
        <w:t>•</w:t>
        <w:tab/>
        <w:tab/>
      </w:r>
      <w:r>
        <w:rPr>
          <w:rFonts w:ascii="Arial" w:hAnsi="Arial" w:cs="Arial" w:eastAsia="Arial"/>
          <w:b/>
          <w:bCs/>
          <w:sz w:val="47"/>
          <w:szCs w:val="47"/>
        </w:rPr>
        <w:t>LED</w:t>
      </w:r>
      <w:r>
        <w:rPr>
          <w:rFonts w:ascii="微軟正黑體" w:hAnsi="微軟正黑體" w:cs="微軟正黑體" w:eastAsia="微軟正黑體"/>
          <w:b/>
          <w:bCs/>
          <w:position w:val="1"/>
          <w:sz w:val="47"/>
          <w:szCs w:val="47"/>
        </w:rPr>
        <w:t>液晶屏主要为</w:t>
      </w:r>
      <w:r>
        <w:rPr>
          <w:rFonts w:ascii="Arial" w:hAnsi="Arial" w:cs="Arial" w:eastAsia="Arial"/>
          <w:b/>
          <w:bCs/>
          <w:sz w:val="47"/>
          <w:szCs w:val="47"/>
        </w:rPr>
        <w:t>CMO</w:t>
      </w:r>
      <w:r>
        <w:rPr>
          <w:rFonts w:ascii="微軟正黑體" w:hAnsi="微軟正黑體" w:cs="微軟正黑體" w:eastAsia="微軟正黑體"/>
          <w:b/>
          <w:bCs/>
          <w:position w:val="1"/>
          <w:sz w:val="47"/>
          <w:szCs w:val="47"/>
        </w:rPr>
        <w:t>屏和康佳自制屏，均需要单独</w:t>
      </w:r>
      <w:r>
        <w:rPr>
          <w:rFonts w:ascii="微軟正黑體" w:hAnsi="微軟正黑體" w:cs="微軟正黑體" w:eastAsia="微軟正黑體"/>
          <w:b/>
          <w:bCs/>
          <w:spacing w:val="36"/>
          <w:w w:val="101"/>
          <w:position w:val="1"/>
          <w:sz w:val="47"/>
          <w:szCs w:val="47"/>
        </w:rPr>
        <w:t> 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开发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LED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背光驱动模块，且统一采用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O29998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这颗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IC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来设</w:t>
      </w:r>
      <w:r>
        <w:rPr>
          <w:rFonts w:ascii="微軟正黑體" w:hAnsi="微軟正黑體" w:cs="微軟正黑體" w:eastAsia="微軟正黑體"/>
          <w:b/>
          <w:bCs/>
          <w:spacing w:val="34"/>
          <w:w w:val="101"/>
          <w:position w:val="1"/>
          <w:sz w:val="47"/>
          <w:szCs w:val="47"/>
        </w:rPr>
        <w:t> </w:t>
      </w:r>
      <w:r>
        <w:rPr>
          <w:rFonts w:ascii="微軟正黑體" w:hAnsi="微軟正黑體" w:cs="微軟正黑體" w:eastAsia="微軟正黑體"/>
          <w:b/>
          <w:bCs/>
          <w:sz w:val="47"/>
          <w:szCs w:val="47"/>
        </w:rPr>
        <w:t>计，基本原理相同。</w:t>
      </w:r>
      <w:r>
        <w:rPr>
          <w:rFonts w:ascii="微軟正黑體" w:hAnsi="微軟正黑體" w:cs="微軟正黑體" w:eastAsia="微軟正黑體"/>
          <w:sz w:val="47"/>
          <w:szCs w:val="47"/>
        </w:rPr>
      </w:r>
    </w:p>
    <w:p>
      <w:pPr>
        <w:tabs>
          <w:tab w:pos="1175" w:val="left" w:leader="none"/>
        </w:tabs>
        <w:spacing w:line="806" w:lineRule="exact" w:before="0"/>
        <w:ind w:left="116" w:right="0" w:firstLine="0"/>
        <w:jc w:val="left"/>
        <w:rPr>
          <w:rFonts w:ascii="微軟正黑體" w:hAnsi="微軟正黑體" w:cs="微軟正黑體" w:eastAsia="微軟正黑體"/>
          <w:sz w:val="47"/>
          <w:szCs w:val="47"/>
        </w:rPr>
      </w:pPr>
      <w:r>
        <w:rPr>
          <w:rFonts w:ascii="Arial" w:hAnsi="Arial" w:cs="Arial" w:eastAsia="Arial"/>
          <w:position w:val="1"/>
          <w:sz w:val="47"/>
          <w:szCs w:val="47"/>
        </w:rPr>
        <w:t>•</w:t>
        <w:tab/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以下分别针对电源和</w:t>
      </w:r>
      <w:r>
        <w:rPr>
          <w:rFonts w:ascii="Arial" w:hAnsi="Arial" w:cs="Arial" w:eastAsia="Arial"/>
          <w:b/>
          <w:bCs/>
          <w:spacing w:val="1"/>
          <w:sz w:val="47"/>
          <w:szCs w:val="47"/>
        </w:rPr>
        <w:t>LED</w:t>
      </w:r>
      <w:r>
        <w:rPr>
          <w:rFonts w:ascii="微軟正黑體" w:hAnsi="微軟正黑體" w:cs="微軟正黑體" w:eastAsia="微軟正黑體"/>
          <w:b/>
          <w:bCs/>
          <w:spacing w:val="1"/>
          <w:position w:val="1"/>
          <w:sz w:val="47"/>
          <w:szCs w:val="47"/>
        </w:rPr>
        <w:t>驱动作介绍。</w:t>
      </w:r>
      <w:r>
        <w:rPr>
          <w:rFonts w:ascii="微軟正黑體" w:hAnsi="微軟正黑體" w:cs="微軟正黑體" w:eastAsia="微軟正黑體"/>
          <w:sz w:val="47"/>
          <w:szCs w:val="47"/>
        </w:rPr>
      </w:r>
    </w:p>
    <w:p>
      <w:pPr>
        <w:spacing w:after="0" w:line="806" w:lineRule="exact"/>
        <w:jc w:val="left"/>
        <w:rPr>
          <w:rFonts w:ascii="微軟正黑體" w:hAnsi="微軟正黑體" w:cs="微軟正黑體" w:eastAsia="微軟正黑體"/>
          <w:sz w:val="47"/>
          <w:szCs w:val="47"/>
        </w:rPr>
        <w:sectPr>
          <w:pgSz w:w="16838" w:h="11920" w:orient="landscape"/>
          <w:pgMar w:top="1100" w:bottom="280" w:left="2000" w:right="2120"/>
        </w:sectPr>
      </w:pPr>
    </w:p>
    <w:p>
      <w:pPr>
        <w:spacing w:line="170" w:lineRule="exact" w:before="10"/>
        <w:rPr>
          <w:sz w:val="17"/>
          <w:szCs w:val="17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92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1973;top:2966;width:4291;height:598" coordorigin="1973,2966" coordsize="4291,598">
              <v:shape style="position:absolute;left:1973;top:2966;width:4291;height:598" coordorigin="1973,2966" coordsize="4291,598" path="m1973,2966l1973,3564,6264,3564,6264,2966,1973,2966xe" filled="t" fillcolor="#BADFE3" stroked="f">
                <v:path arrowok="t"/>
                <v:fill type="solid"/>
              </v:shape>
            </v:group>
            <v:group style="position:absolute;left:2210;top:3924;width:4219;height:1188" coordorigin="2210,3924" coordsize="4219,1188">
              <v:shape style="position:absolute;left:2210;top:3924;width:4219;height:1188" coordorigin="2210,3924" coordsize="4219,1188" path="m2210,3924l6430,5112e" filled="f" stroked="t" strokeweight=".72pt" strokecolor="#000000">
                <v:path arrowok="t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654" w:lineRule="exact" w:before="0"/>
        <w:ind w:left="116" w:right="0" w:firstLine="0"/>
        <w:jc w:val="left"/>
        <w:rPr>
          <w:rFonts w:ascii="SimSun" w:hAnsi="SimSun" w:cs="SimSun" w:eastAsia="SimSun"/>
          <w:sz w:val="55"/>
          <w:szCs w:val="55"/>
        </w:rPr>
      </w:pPr>
      <w:r>
        <w:rPr>
          <w:rFonts w:ascii="SimSun" w:hAnsi="SimSun" w:cs="SimSun" w:eastAsia="SimSun"/>
          <w:sz w:val="55"/>
          <w:szCs w:val="55"/>
        </w:rPr>
        <w:t>一、36W、60W超薄电源介绍</w: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5"/>
        <w:rPr>
          <w:sz w:val="20"/>
          <w:szCs w:val="20"/>
        </w:rPr>
      </w:pPr>
    </w:p>
    <w:p>
      <w:pPr>
        <w:tabs>
          <w:tab w:pos="649" w:val="left" w:leader="none"/>
        </w:tabs>
        <w:spacing w:before="24"/>
        <w:ind w:left="116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Arial" w:hAnsi="Arial" w:cs="Arial" w:eastAsia="Arial"/>
          <w:b/>
          <w:bCs/>
          <w:sz w:val="31"/>
          <w:szCs w:val="31"/>
        </w:rPr>
        <w:t>1.</w:t>
      </w:r>
      <w:r>
        <w:rPr>
          <w:rFonts w:ascii="SimSun" w:hAnsi="SimSun" w:cs="SimSun" w:eastAsia="SimSun"/>
          <w:sz w:val="31"/>
          <w:szCs w:val="31"/>
        </w:rPr>
        <w:t>基本参数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110" w:lineRule="exact" w:before="0"/>
        <w:rPr>
          <w:sz w:val="11"/>
          <w:szCs w:val="11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tbl>
      <w:tblPr>
        <w:tblW w:w="0" w:type="auto"/>
        <w:jc w:val="left"/>
        <w:tblInd w:w="18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19"/>
        <w:gridCol w:w="4212"/>
        <w:gridCol w:w="4219"/>
      </w:tblGrid>
      <w:tr>
        <w:trPr>
          <w:trHeight w:val="1188" w:hRule="exact"/>
        </w:trPr>
        <w:tc>
          <w:tcPr>
            <w:tcW w:w="4219" w:type="dxa"/>
            <w:tcBorders>
              <w:top w:val="single" w:sz="17" w:space="0" w:color="000000"/>
              <w:left w:val="single" w:sz="1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314" w:lineRule="auto" w:before="74"/>
              <w:ind w:left="208" w:right="552" w:firstLine="2210"/>
              <w:jc w:val="left"/>
              <w:rPr>
                <w:rFonts w:ascii="SimSun" w:hAnsi="SimSun" w:cs="SimSun" w:eastAsia="SimSun"/>
                <w:sz w:val="31"/>
                <w:szCs w:val="31"/>
              </w:rPr>
            </w:pPr>
            <w:r>
              <w:rPr>
                <w:rFonts w:ascii="SimSun" w:hAnsi="SimSun" w:cs="SimSun" w:eastAsia="SimSun"/>
                <w:sz w:val="31"/>
                <w:szCs w:val="31"/>
              </w:rPr>
              <w:t>电源</w:t>
            </w:r>
            <w:r>
              <w:rPr>
                <w:rFonts w:ascii="SimSun" w:hAnsi="SimSun" w:cs="SimSun" w:eastAsia="SimSun"/>
                <w:w w:val="102"/>
                <w:sz w:val="31"/>
                <w:szCs w:val="31"/>
              </w:rPr>
              <w:t> </w:t>
            </w:r>
            <w:r>
              <w:rPr>
                <w:rFonts w:ascii="SimSun" w:hAnsi="SimSun" w:cs="SimSun" w:eastAsia="SimSun"/>
                <w:sz w:val="31"/>
                <w:szCs w:val="31"/>
              </w:rPr>
              <w:t>参数</w:t>
            </w:r>
            <w:r>
              <w:rPr>
                <w:rFonts w:ascii="SimSun" w:hAnsi="SimSun" w:cs="SimSun" w:eastAsia="SimSun"/>
                <w:sz w:val="31"/>
                <w:szCs w:val="31"/>
              </w:rPr>
            </w:r>
          </w:p>
        </w:tc>
        <w:tc>
          <w:tcPr>
            <w:tcW w:w="4212" w:type="dxa"/>
            <w:tcBorders>
              <w:top w:val="single" w:sz="1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24"/>
              <w:ind w:left="575" w:right="0"/>
              <w:jc w:val="left"/>
              <w:rPr>
                <w:rFonts w:ascii="SimSun" w:hAnsi="SimSun" w:cs="SimSun" w:eastAsia="SimSun"/>
                <w:sz w:val="36"/>
                <w:szCs w:val="36"/>
              </w:rPr>
            </w:pPr>
            <w:r>
              <w:rPr>
                <w:rFonts w:ascii="Arial" w:hAnsi="Arial" w:cs="Arial" w:eastAsia="Arial"/>
                <w:spacing w:val="-2"/>
                <w:sz w:val="36"/>
                <w:szCs w:val="36"/>
              </w:rPr>
              <w:t>36W</w:t>
            </w:r>
            <w:r>
              <w:rPr>
                <w:rFonts w:ascii="SimSun" w:hAnsi="SimSun" w:cs="SimSun" w:eastAsia="SimSun"/>
                <w:spacing w:val="-2"/>
                <w:position w:val="1"/>
                <w:sz w:val="36"/>
                <w:szCs w:val="36"/>
              </w:rPr>
              <w:t>（</w:t>
            </w:r>
            <w:r>
              <w:rPr>
                <w:rFonts w:ascii="Arial" w:hAnsi="Arial" w:cs="Arial" w:eastAsia="Arial"/>
                <w:spacing w:val="-2"/>
                <w:sz w:val="36"/>
                <w:szCs w:val="36"/>
              </w:rPr>
              <w:t>34006834</w:t>
            </w:r>
            <w:r>
              <w:rPr>
                <w:rFonts w:ascii="SimSun" w:hAnsi="SimSun" w:cs="SimSun" w:eastAsia="SimSun"/>
                <w:spacing w:val="-2"/>
                <w:position w:val="1"/>
                <w:sz w:val="36"/>
                <w:szCs w:val="36"/>
              </w:rPr>
              <w:t>）</w:t>
            </w:r>
            <w:r>
              <w:rPr>
                <w:rFonts w:ascii="SimSun" w:hAnsi="SimSun" w:cs="SimSun" w:eastAsia="SimSun"/>
                <w:sz w:val="36"/>
                <w:szCs w:val="36"/>
              </w:rPr>
            </w:r>
          </w:p>
        </w:tc>
        <w:tc>
          <w:tcPr>
            <w:tcW w:w="4219" w:type="dxa"/>
            <w:tcBorders>
              <w:top w:val="single" w:sz="17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324"/>
              <w:ind w:left="583" w:right="0"/>
              <w:jc w:val="left"/>
              <w:rPr>
                <w:rFonts w:ascii="SimSun" w:hAnsi="SimSun" w:cs="SimSun" w:eastAsia="SimSun"/>
                <w:sz w:val="36"/>
                <w:szCs w:val="36"/>
              </w:rPr>
            </w:pPr>
            <w:r>
              <w:rPr>
                <w:rFonts w:ascii="Arial" w:hAnsi="Arial" w:cs="Arial" w:eastAsia="Arial"/>
                <w:spacing w:val="-2"/>
                <w:sz w:val="36"/>
                <w:szCs w:val="36"/>
              </w:rPr>
              <w:t>60W</w:t>
            </w:r>
            <w:r>
              <w:rPr>
                <w:rFonts w:ascii="SimSun" w:hAnsi="SimSun" w:cs="SimSun" w:eastAsia="SimSun"/>
                <w:spacing w:val="-2"/>
                <w:position w:val="1"/>
                <w:sz w:val="36"/>
                <w:szCs w:val="36"/>
              </w:rPr>
              <w:t>（</w:t>
            </w:r>
            <w:r>
              <w:rPr>
                <w:rFonts w:ascii="Arial" w:hAnsi="Arial" w:cs="Arial" w:eastAsia="Arial"/>
                <w:spacing w:val="-2"/>
                <w:sz w:val="36"/>
                <w:szCs w:val="36"/>
              </w:rPr>
              <w:t>34006812</w:t>
            </w:r>
            <w:r>
              <w:rPr>
                <w:rFonts w:ascii="SimSun" w:hAnsi="SimSun" w:cs="SimSun" w:eastAsia="SimSun"/>
                <w:spacing w:val="-2"/>
                <w:position w:val="1"/>
                <w:sz w:val="36"/>
                <w:szCs w:val="36"/>
              </w:rPr>
              <w:t>）</w:t>
            </w:r>
            <w:r>
              <w:rPr>
                <w:rFonts w:ascii="SimSun" w:hAnsi="SimSun" w:cs="SimSun" w:eastAsia="SimSun"/>
                <w:sz w:val="36"/>
                <w:szCs w:val="36"/>
              </w:rPr>
            </w:r>
          </w:p>
        </w:tc>
      </w:tr>
      <w:tr>
        <w:trPr>
          <w:trHeight w:val="713" w:hRule="exact"/>
        </w:trPr>
        <w:tc>
          <w:tcPr>
            <w:tcW w:w="4219" w:type="dxa"/>
            <w:vMerge w:val="restart"/>
            <w:tcBorders>
              <w:top w:val="single" w:sz="6" w:space="0" w:color="000000"/>
              <w:left w:val="single" w:sz="17" w:space="0" w:color="000000"/>
              <w:right w:val="single" w:sz="6" w:space="0" w:color="000000"/>
            </w:tcBorders>
          </w:tcPr>
          <w:p>
            <w:pPr>
              <w:pStyle w:val="TableParagraph"/>
              <w:spacing w:line="460" w:lineRule="exact" w:before="18"/>
              <w:ind w:right="0"/>
              <w:jc w:val="left"/>
              <w:rPr>
                <w:sz w:val="46"/>
                <w:szCs w:val="46"/>
              </w:rPr>
            </w:pPr>
          </w:p>
          <w:p>
            <w:pPr>
              <w:pStyle w:val="TableParagraph"/>
              <w:spacing w:line="240" w:lineRule="auto"/>
              <w:ind w:left="1015" w:right="0"/>
              <w:jc w:val="left"/>
              <w:rPr>
                <w:rFonts w:ascii="SimSun" w:hAnsi="SimSun" w:cs="SimSun" w:eastAsia="SimSun"/>
                <w:sz w:val="36"/>
                <w:szCs w:val="36"/>
              </w:rPr>
            </w:pPr>
            <w:r>
              <w:rPr>
                <w:rFonts w:ascii="SimSun" w:hAnsi="SimSun" w:cs="SimSun" w:eastAsia="SimSun"/>
                <w:sz w:val="36"/>
                <w:szCs w:val="36"/>
              </w:rPr>
              <w:t>输出额定电流</w:t>
            </w:r>
          </w:p>
        </w:tc>
        <w:tc>
          <w:tcPr>
            <w:tcW w:w="421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0" w:lineRule="exact" w:before="8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360" w:lineRule="exact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240" w:lineRule="auto"/>
              <w:ind w:left="9" w:right="0"/>
              <w:jc w:val="center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/>
                <w:sz w:val="36"/>
              </w:rPr>
              <w:t>12V/3A</w:t>
            </w:r>
          </w:p>
        </w:tc>
        <w:tc>
          <w:tcPr>
            <w:tcW w:w="42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188"/>
              <w:ind w:left="1367" w:right="0"/>
              <w:jc w:val="left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/>
                <w:sz w:val="36"/>
              </w:rPr>
              <w:t>12V/2.5A</w:t>
            </w:r>
          </w:p>
        </w:tc>
      </w:tr>
      <w:tr>
        <w:trPr>
          <w:trHeight w:val="713" w:hRule="exact"/>
        </w:trPr>
        <w:tc>
          <w:tcPr>
            <w:tcW w:w="4219" w:type="dxa"/>
            <w:vMerge/>
            <w:tcBorders>
              <w:left w:val="single" w:sz="17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421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42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188"/>
              <w:ind w:left="1367" w:right="0"/>
              <w:jc w:val="left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/>
                <w:sz w:val="36"/>
              </w:rPr>
              <w:t>24V/1.3A</w:t>
            </w:r>
          </w:p>
        </w:tc>
      </w:tr>
      <w:tr>
        <w:trPr>
          <w:trHeight w:val="720" w:hRule="exact"/>
        </w:trPr>
        <w:tc>
          <w:tcPr>
            <w:tcW w:w="4219" w:type="dxa"/>
            <w:vMerge w:val="restart"/>
            <w:tcBorders>
              <w:top w:val="single" w:sz="6" w:space="0" w:color="000000"/>
              <w:left w:val="single" w:sz="17" w:space="0" w:color="000000"/>
              <w:right w:val="single" w:sz="6" w:space="0" w:color="000000"/>
            </w:tcBorders>
          </w:tcPr>
          <w:p>
            <w:pPr>
              <w:pStyle w:val="TableParagraph"/>
              <w:spacing w:line="460" w:lineRule="exact" w:before="18"/>
              <w:ind w:right="0"/>
              <w:jc w:val="left"/>
              <w:rPr>
                <w:sz w:val="46"/>
                <w:szCs w:val="46"/>
              </w:rPr>
            </w:pPr>
          </w:p>
          <w:p>
            <w:pPr>
              <w:pStyle w:val="TableParagraph"/>
              <w:spacing w:line="240" w:lineRule="auto"/>
              <w:ind w:left="835" w:right="0"/>
              <w:jc w:val="left"/>
              <w:rPr>
                <w:rFonts w:ascii="SimSun" w:hAnsi="SimSun" w:cs="SimSun" w:eastAsia="SimSun"/>
                <w:sz w:val="36"/>
                <w:szCs w:val="36"/>
              </w:rPr>
            </w:pPr>
            <w:r>
              <w:rPr>
                <w:rFonts w:ascii="SimSun" w:hAnsi="SimSun" w:cs="SimSun" w:eastAsia="SimSun"/>
                <w:sz w:val="36"/>
                <w:szCs w:val="36"/>
              </w:rPr>
              <w:t>输出过流保护点</w:t>
            </w:r>
          </w:p>
        </w:tc>
        <w:tc>
          <w:tcPr>
            <w:tcW w:w="421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90" w:lineRule="exact" w:before="5"/>
              <w:ind w:right="0"/>
              <w:jc w:val="left"/>
              <w:rPr>
                <w:sz w:val="19"/>
                <w:szCs w:val="19"/>
              </w:rPr>
            </w:pPr>
          </w:p>
          <w:p>
            <w:pPr>
              <w:pStyle w:val="TableParagraph"/>
              <w:spacing w:line="360" w:lineRule="exact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240" w:lineRule="auto"/>
              <w:ind w:left="1043" w:right="0"/>
              <w:jc w:val="left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/>
                <w:spacing w:val="-1"/>
                <w:sz w:val="36"/>
              </w:rPr>
              <w:t>12V/(4.5~5A)</w:t>
            </w:r>
          </w:p>
        </w:tc>
        <w:tc>
          <w:tcPr>
            <w:tcW w:w="42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195"/>
              <w:ind w:left="1094" w:right="552"/>
              <w:jc w:val="left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/>
                <w:spacing w:val="-1"/>
                <w:sz w:val="36"/>
              </w:rPr>
              <w:t>12V/(4~12A)</w:t>
            </w:r>
          </w:p>
        </w:tc>
      </w:tr>
      <w:tr>
        <w:trPr>
          <w:trHeight w:val="720" w:hRule="exact"/>
        </w:trPr>
        <w:tc>
          <w:tcPr>
            <w:tcW w:w="4219" w:type="dxa"/>
            <w:vMerge/>
            <w:tcBorders>
              <w:left w:val="single" w:sz="17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421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42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188"/>
              <w:ind w:left="1195" w:right="0"/>
              <w:jc w:val="left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/>
                <w:spacing w:val="-1"/>
                <w:sz w:val="36"/>
              </w:rPr>
              <w:t>24V/(3~8A)</w:t>
            </w:r>
          </w:p>
        </w:tc>
      </w:tr>
      <w:tr>
        <w:trPr>
          <w:trHeight w:val="914" w:hRule="exact"/>
        </w:trPr>
        <w:tc>
          <w:tcPr>
            <w:tcW w:w="4219" w:type="dxa"/>
            <w:vMerge w:val="restart"/>
            <w:tcBorders>
              <w:top w:val="single" w:sz="6" w:space="0" w:color="000000"/>
              <w:left w:val="single" w:sz="17" w:space="0" w:color="000000"/>
              <w:right w:val="single" w:sz="6" w:space="0" w:color="000000"/>
            </w:tcBorders>
          </w:tcPr>
          <w:p>
            <w:pPr>
              <w:pStyle w:val="TableParagraph"/>
              <w:spacing w:line="310" w:lineRule="exact" w:before="2"/>
              <w:ind w:right="0"/>
              <w:jc w:val="left"/>
              <w:rPr>
                <w:sz w:val="31"/>
                <w:szCs w:val="31"/>
              </w:rPr>
            </w:pPr>
          </w:p>
          <w:p>
            <w:pPr>
              <w:pStyle w:val="TableParagraph"/>
              <w:spacing w:line="360" w:lineRule="exact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240" w:lineRule="auto"/>
              <w:ind w:left="835" w:right="0"/>
              <w:jc w:val="left"/>
              <w:rPr>
                <w:rFonts w:ascii="SimSun" w:hAnsi="SimSun" w:cs="SimSun" w:eastAsia="SimSun"/>
                <w:sz w:val="36"/>
                <w:szCs w:val="36"/>
              </w:rPr>
            </w:pPr>
            <w:r>
              <w:rPr>
                <w:rFonts w:ascii="SimSun" w:hAnsi="SimSun" w:cs="SimSun" w:eastAsia="SimSun"/>
                <w:sz w:val="36"/>
                <w:szCs w:val="36"/>
              </w:rPr>
              <w:t>输出过压保护点</w:t>
            </w:r>
          </w:p>
        </w:tc>
        <w:tc>
          <w:tcPr>
            <w:tcW w:w="421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360" w:lineRule="exact"/>
              <w:ind w:right="0"/>
              <w:jc w:val="left"/>
              <w:rPr>
                <w:sz w:val="36"/>
                <w:szCs w:val="36"/>
              </w:rPr>
            </w:pPr>
          </w:p>
          <w:p>
            <w:pPr>
              <w:pStyle w:val="TableParagraph"/>
              <w:spacing w:line="380" w:lineRule="exact" w:before="2"/>
              <w:ind w:right="0"/>
              <w:jc w:val="left"/>
              <w:rPr>
                <w:sz w:val="38"/>
                <w:szCs w:val="38"/>
              </w:rPr>
            </w:pPr>
          </w:p>
          <w:p>
            <w:pPr>
              <w:pStyle w:val="TableParagraph"/>
              <w:spacing w:line="240" w:lineRule="auto"/>
              <w:ind w:left="993" w:right="0"/>
              <w:jc w:val="left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/>
                <w:sz w:val="36"/>
              </w:rPr>
              <w:t>12V/(13~20V)</w:t>
            </w:r>
          </w:p>
        </w:tc>
        <w:tc>
          <w:tcPr>
            <w:tcW w:w="42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288"/>
              <w:ind w:left="1000" w:right="0"/>
              <w:jc w:val="left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/>
                <w:sz w:val="36"/>
              </w:rPr>
              <w:t>12V/(13~18V)</w:t>
            </w:r>
          </w:p>
        </w:tc>
      </w:tr>
      <w:tr>
        <w:trPr>
          <w:trHeight w:val="914" w:hRule="exact"/>
        </w:trPr>
        <w:tc>
          <w:tcPr>
            <w:tcW w:w="4219" w:type="dxa"/>
            <w:vMerge/>
            <w:tcBorders>
              <w:left w:val="single" w:sz="17" w:space="0" w:color="000000"/>
              <w:bottom w:val="single" w:sz="17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4212" w:type="dxa"/>
            <w:vMerge/>
            <w:tcBorders>
              <w:left w:val="single" w:sz="6" w:space="0" w:color="000000"/>
              <w:bottom w:val="single" w:sz="17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4219" w:type="dxa"/>
            <w:tcBorders>
              <w:top w:val="single" w:sz="6" w:space="0" w:color="000000"/>
              <w:left w:val="single" w:sz="6" w:space="0" w:color="000000"/>
              <w:bottom w:val="single" w:sz="17" w:space="0" w:color="000000"/>
              <w:right w:val="single" w:sz="17" w:space="0" w:color="000000"/>
            </w:tcBorders>
          </w:tcPr>
          <w:p>
            <w:pPr>
              <w:pStyle w:val="TableParagraph"/>
              <w:spacing w:line="240" w:lineRule="auto" w:before="288"/>
              <w:ind w:left="1000" w:right="0"/>
              <w:jc w:val="left"/>
              <w:rPr>
                <w:rFonts w:ascii="Arial" w:hAnsi="Arial" w:cs="Arial" w:eastAsia="Arial"/>
                <w:sz w:val="36"/>
                <w:szCs w:val="36"/>
              </w:rPr>
            </w:pPr>
            <w:r>
              <w:rPr>
                <w:rFonts w:ascii="Arial"/>
                <w:sz w:val="36"/>
              </w:rPr>
              <w:t>12V/(27~34V)</w:t>
            </w:r>
          </w:p>
        </w:tc>
      </w:tr>
    </w:tbl>
    <w:p>
      <w:pPr>
        <w:spacing w:after="0" w:line="240" w:lineRule="auto"/>
        <w:jc w:val="left"/>
        <w:rPr>
          <w:rFonts w:ascii="Arial" w:hAnsi="Arial" w:cs="Arial" w:eastAsia="Arial"/>
          <w:sz w:val="36"/>
          <w:szCs w:val="36"/>
        </w:rPr>
        <w:sectPr>
          <w:pgSz w:w="16838" w:h="11920" w:orient="landscape"/>
          <w:pgMar w:top="1100" w:bottom="280" w:left="2000" w:right="1860"/>
        </w:sectPr>
      </w:pPr>
    </w:p>
    <w:p>
      <w:pPr>
        <w:spacing w:line="120" w:lineRule="exact" w:before="7"/>
        <w:rPr>
          <w:sz w:val="12"/>
          <w:szCs w:val="12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98.640007pt;margin-top:105.839989pt;width:608.760024pt;height:197.640008pt;mso-position-horizontal-relative:page;mso-position-vertical-relative:page;z-index:-12291" type="#_x0000_t202" filled="f" stroked="f">
            <v:textbox inset="0,0,0,0">
              <w:txbxContent>
                <w:p>
                  <w:pPr>
                    <w:tabs>
                      <w:tab w:pos="1087" w:val="left" w:leader="none"/>
                      <w:tab w:pos="2923" w:val="left" w:leader="none"/>
                      <w:tab w:pos="9266" w:val="left" w:leader="none"/>
                    </w:tabs>
                    <w:spacing w:line="560" w:lineRule="exact" w:before="302"/>
                    <w:ind w:left="388" w:right="0" w:firstLine="0"/>
                    <w:jc w:val="left"/>
                    <w:rPr>
                      <w:rFonts w:ascii="微軟正黑體" w:hAnsi="微軟正黑體" w:cs="微軟正黑體" w:eastAsia="微軟正黑體"/>
                      <w:sz w:val="39"/>
                      <w:szCs w:val="39"/>
                    </w:rPr>
                  </w:pP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29"/>
                      <w:position w:val="-15"/>
                      <w:sz w:val="31"/>
                      <w:szCs w:val="31"/>
                    </w:rPr>
                    <w:t>AA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position w:val="-14"/>
                      <w:sz w:val="31"/>
                      <w:szCs w:val="31"/>
                    </w:rPr>
                    <w:t>A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29"/>
                      <w:position w:val="-15"/>
                      <w:sz w:val="31"/>
                      <w:szCs w:val="31"/>
                    </w:rPr>
                    <w:t>CC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position w:val="-14"/>
                      <w:sz w:val="31"/>
                      <w:szCs w:val="31"/>
                    </w:rPr>
                    <w:t>C</w:t>
                    <w:tab/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position w:val="-13"/>
                      <w:sz w:val="31"/>
                      <w:szCs w:val="31"/>
                    </w:rPr>
                    <w:t>输</w:t>
                    <w:tab/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20"/>
                      <w:sz w:val="36"/>
                      <w:szCs w:val="36"/>
                    </w:rPr>
                    <w:t>F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20"/>
                      <w:position w:val="1"/>
                      <w:sz w:val="36"/>
                      <w:szCs w:val="36"/>
                    </w:rPr>
                    <w:t>F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4"/>
                      <w:sz w:val="36"/>
                      <w:szCs w:val="36"/>
                    </w:rPr>
                    <w:t>F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01"/>
                      <w:sz w:val="36"/>
                      <w:szCs w:val="36"/>
                    </w:rPr>
                    <w:t>S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01"/>
                      <w:position w:val="1"/>
                      <w:sz w:val="36"/>
                      <w:szCs w:val="36"/>
                    </w:rPr>
                    <w:t>S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1"/>
                      <w:sz w:val="36"/>
                      <w:szCs w:val="36"/>
                    </w:rPr>
                    <w:t>S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81"/>
                      <w:position w:val="1"/>
                      <w:sz w:val="36"/>
                      <w:szCs w:val="36"/>
                    </w:rPr>
                    <w:t>Q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81"/>
                      <w:sz w:val="36"/>
                      <w:szCs w:val="36"/>
                    </w:rPr>
                    <w:t>Q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z w:val="36"/>
                      <w:szCs w:val="36"/>
                    </w:rPr>
                    <w:t>Q0465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60"/>
                      <w:sz w:val="36"/>
                      <w:szCs w:val="36"/>
                    </w:rPr>
                    <w:t>R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position w:val="1"/>
                      <w:sz w:val="36"/>
                      <w:szCs w:val="36"/>
                    </w:rPr>
                    <w:t>0465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60"/>
                      <w:position w:val="1"/>
                      <w:sz w:val="36"/>
                      <w:szCs w:val="36"/>
                    </w:rPr>
                    <w:t>R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z w:val="36"/>
                      <w:szCs w:val="36"/>
                    </w:rPr>
                    <w:t>0465R</w:t>
                    <w:tab/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25"/>
                      <w:position w:val="-23"/>
                      <w:sz w:val="39"/>
                      <w:szCs w:val="39"/>
                    </w:rPr>
                    <w:t>++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3"/>
                      <w:position w:val="-22"/>
                      <w:sz w:val="39"/>
                      <w:szCs w:val="39"/>
                    </w:rPr>
                    <w:t>+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97"/>
                      <w:position w:val="-23"/>
                      <w:sz w:val="39"/>
                      <w:szCs w:val="39"/>
                    </w:rPr>
                    <w:t>1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97"/>
                      <w:position w:val="-22"/>
                      <w:sz w:val="39"/>
                      <w:szCs w:val="39"/>
                    </w:rPr>
                    <w:t>1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2"/>
                      <w:position w:val="-23"/>
                      <w:sz w:val="39"/>
                      <w:szCs w:val="39"/>
                    </w:rPr>
                    <w:t>1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97"/>
                      <w:position w:val="-23"/>
                      <w:sz w:val="39"/>
                      <w:szCs w:val="39"/>
                    </w:rPr>
                    <w:t>2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97"/>
                      <w:position w:val="-22"/>
                      <w:sz w:val="39"/>
                      <w:szCs w:val="39"/>
                    </w:rPr>
                    <w:t>2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2"/>
                      <w:position w:val="-23"/>
                      <w:sz w:val="39"/>
                      <w:szCs w:val="39"/>
                    </w:rPr>
                    <w:t>2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85"/>
                      <w:position w:val="-23"/>
                      <w:sz w:val="39"/>
                      <w:szCs w:val="39"/>
                    </w:rPr>
                    <w:t>V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85"/>
                      <w:position w:val="-22"/>
                      <w:sz w:val="39"/>
                      <w:szCs w:val="39"/>
                    </w:rPr>
                    <w:t>V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1"/>
                      <w:position w:val="-23"/>
                      <w:sz w:val="39"/>
                      <w:szCs w:val="39"/>
                    </w:rPr>
                    <w:t>V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10"/>
                      <w:position w:val="-23"/>
                      <w:sz w:val="39"/>
                      <w:szCs w:val="39"/>
                    </w:rPr>
                    <w:t>/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10"/>
                      <w:position w:val="-22"/>
                      <w:sz w:val="39"/>
                      <w:szCs w:val="39"/>
                    </w:rPr>
                    <w:t>/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3"/>
                      <w:position w:val="-23"/>
                      <w:sz w:val="39"/>
                      <w:szCs w:val="39"/>
                    </w:rPr>
                    <w:t>/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97"/>
                      <w:position w:val="-23"/>
                      <w:sz w:val="39"/>
                      <w:szCs w:val="39"/>
                    </w:rPr>
                    <w:t>3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97"/>
                      <w:position w:val="-22"/>
                      <w:sz w:val="39"/>
                      <w:szCs w:val="39"/>
                    </w:rPr>
                    <w:t>3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2"/>
                      <w:position w:val="-23"/>
                      <w:sz w:val="39"/>
                      <w:szCs w:val="39"/>
                    </w:rPr>
                    <w:t>3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85"/>
                      <w:position w:val="-22"/>
                      <w:sz w:val="39"/>
                      <w:szCs w:val="39"/>
                    </w:rPr>
                    <w:t>A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285"/>
                      <w:position w:val="-23"/>
                      <w:sz w:val="39"/>
                      <w:szCs w:val="39"/>
                    </w:rPr>
                    <w:t>A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6"/>
                      <w:position w:val="-23"/>
                      <w:sz w:val="39"/>
                      <w:szCs w:val="39"/>
                    </w:rPr>
                    <w:t>A</w:t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position w:val="-23"/>
                      <w:sz w:val="39"/>
                      <w:szCs w:val="39"/>
                    </w:rPr>
                    <w:t>输</w:t>
                  </w:r>
                  <w:r>
                    <w:rPr>
                      <w:rFonts w:ascii="微軟正黑體" w:hAnsi="微軟正黑體" w:cs="微軟正黑體" w:eastAsia="微軟正黑體"/>
                      <w:sz w:val="39"/>
                      <w:szCs w:val="39"/>
                    </w:rPr>
                  </w:r>
                </w:p>
                <w:p>
                  <w:pPr>
                    <w:tabs>
                      <w:tab w:pos="3088" w:val="left" w:leader="none"/>
                      <w:tab w:pos="6415" w:val="left" w:leader="none"/>
                      <w:tab w:pos="10022" w:val="left" w:leader="none"/>
                    </w:tabs>
                    <w:spacing w:line="618" w:lineRule="exact" w:before="0"/>
                    <w:ind w:left="143" w:right="0" w:firstLine="0"/>
                    <w:jc w:val="left"/>
                    <w:rPr>
                      <w:rFonts w:ascii="微軟正黑體" w:hAnsi="微軟正黑體" w:cs="微軟正黑體" w:eastAsia="微軟正黑體"/>
                      <w:sz w:val="39"/>
                      <w:szCs w:val="39"/>
                    </w:rPr>
                  </w:pPr>
                  <w:r>
                    <w:rPr>
                      <w:rFonts w:ascii="Arial" w:hAnsi="Arial" w:cs="Arial" w:eastAsia="Arial"/>
                      <w:position w:val="-11"/>
                      <w:sz w:val="47"/>
                      <w:szCs w:val="47"/>
                    </w:rPr>
                    <w:t>•</w:t>
                  </w:r>
                  <w:r>
                    <w:rPr>
                      <w:rFonts w:ascii="Arial" w:hAnsi="Arial" w:cs="Arial" w:eastAsia="Arial"/>
                      <w:spacing w:val="-53"/>
                      <w:position w:val="-11"/>
                      <w:sz w:val="47"/>
                      <w:szCs w:val="47"/>
                    </w:rPr>
                    <w:t> </w:t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position w:val="-5"/>
                      <w:sz w:val="31"/>
                      <w:szCs w:val="31"/>
                    </w:rPr>
                    <w:t>入</w:t>
                    <w:tab/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position w:val="-16"/>
                      <w:sz w:val="36"/>
                      <w:szCs w:val="36"/>
                    </w:rPr>
                    <w:t>反激拓扑</w:t>
                    <w:tab/>
                  </w:r>
                  <w:r>
                    <w:rPr>
                      <w:rFonts w:ascii="Times New Roman" w:hAnsi="Times New Roman" w:cs="Times New Roman" w:eastAsia="Times New Roman"/>
                      <w:spacing w:val="1"/>
                      <w:sz w:val="39"/>
                      <w:szCs w:val="39"/>
                    </w:rPr>
                    <w:t>E</w:t>
                  </w:r>
                  <w:r>
                    <w:rPr>
                      <w:rFonts w:ascii="Times New Roman" w:hAnsi="Times New Roman" w:cs="Times New Roman" w:eastAsia="Times New Roman"/>
                      <w:spacing w:val="2"/>
                      <w:sz w:val="39"/>
                      <w:szCs w:val="39"/>
                    </w:rPr>
                    <w:t>F</w:t>
                  </w:r>
                  <w:r>
                    <w:rPr>
                      <w:rFonts w:ascii="Times New Roman" w:hAnsi="Times New Roman" w:cs="Times New Roman" w:eastAsia="Times New Roman"/>
                      <w:spacing w:val="1"/>
                      <w:sz w:val="39"/>
                      <w:szCs w:val="39"/>
                    </w:rPr>
                    <w:t>D</w:t>
                  </w:r>
                  <w:r>
                    <w:rPr>
                      <w:rFonts w:ascii="Times New Roman" w:hAnsi="Times New Roman" w:cs="Times New Roman" w:eastAsia="Times New Roman"/>
                      <w:spacing w:val="2"/>
                      <w:sz w:val="39"/>
                      <w:szCs w:val="39"/>
                    </w:rPr>
                    <w:t>3</w:t>
                  </w:r>
                  <w:r>
                    <w:rPr>
                      <w:rFonts w:ascii="Times New Roman" w:hAnsi="Times New Roman" w:cs="Times New Roman" w:eastAsia="Times New Roman"/>
                      <w:sz w:val="39"/>
                      <w:szCs w:val="39"/>
                    </w:rPr>
                    <w:t>4</w:t>
                    <w:tab/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position w:val="-24"/>
                      <w:sz w:val="39"/>
                      <w:szCs w:val="39"/>
                    </w:rPr>
                    <w:t>出</w:t>
                  </w:r>
                  <w:r>
                    <w:rPr>
                      <w:rFonts w:ascii="微軟正黑體" w:hAnsi="微軟正黑體" w:cs="微軟正黑體" w:eastAsia="微軟正黑體"/>
                      <w:sz w:val="39"/>
                      <w:szCs w:val="39"/>
                    </w:rPr>
                  </w:r>
                </w:p>
                <w:p>
                  <w:pPr>
                    <w:spacing w:line="660" w:lineRule="exact" w:before="18"/>
                    <w:rPr>
                      <w:sz w:val="66"/>
                      <w:szCs w:val="66"/>
                    </w:rPr>
                  </w:pPr>
                </w:p>
                <w:p>
                  <w:pPr>
                    <w:spacing w:line="365" w:lineRule="exact" w:before="0"/>
                    <w:ind w:left="5468" w:right="3561" w:firstLine="0"/>
                    <w:jc w:val="center"/>
                    <w:rPr>
                      <w:rFonts w:ascii="微軟正黑體" w:hAnsi="微軟正黑體" w:cs="微軟正黑體" w:eastAsia="微軟正黑體"/>
                      <w:sz w:val="36"/>
                      <w:szCs w:val="36"/>
                    </w:rPr>
                  </w:pPr>
                  <w:r>
                    <w:rPr>
                      <w:rFonts w:ascii="微軟正黑體" w:hAnsi="微軟正黑體" w:cs="微軟正黑體" w:eastAsia="微軟正黑體"/>
                      <w:b/>
                      <w:bCs/>
                      <w:sz w:val="36"/>
                      <w:szCs w:val="36"/>
                    </w:rPr>
                    <w:t>机</w:t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spacing w:val="-33"/>
                      <w:sz w:val="36"/>
                      <w:szCs w:val="36"/>
                    </w:rPr>
                    <w:t> </w:t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sz w:val="36"/>
                      <w:szCs w:val="36"/>
                    </w:rPr>
                    <w:t>芯</w:t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spacing w:val="-33"/>
                      <w:sz w:val="36"/>
                      <w:szCs w:val="36"/>
                    </w:rPr>
                    <w:t> </w:t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sz w:val="36"/>
                      <w:szCs w:val="36"/>
                    </w:rPr>
                    <w:t>和</w:t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spacing w:val="-33"/>
                      <w:sz w:val="36"/>
                      <w:szCs w:val="36"/>
                    </w:rPr>
                    <w:t> </w:t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sz w:val="36"/>
                      <w:szCs w:val="36"/>
                    </w:rPr>
                    <w:t>功</w:t>
                  </w:r>
                  <w:r>
                    <w:rPr>
                      <w:rFonts w:ascii="微軟正黑體" w:hAnsi="微軟正黑體" w:cs="微軟正黑體" w:eastAsia="微軟正黑體"/>
                      <w:sz w:val="36"/>
                      <w:szCs w:val="36"/>
                    </w:rPr>
                  </w:r>
                </w:p>
                <w:p>
                  <w:pPr>
                    <w:tabs>
                      <w:tab w:pos="6235" w:val="left" w:leader="none"/>
                      <w:tab w:pos="10231" w:val="left" w:leader="none"/>
                    </w:tabs>
                    <w:spacing w:line="719" w:lineRule="exact" w:before="0"/>
                    <w:ind w:left="856" w:right="0" w:firstLine="0"/>
                    <w:jc w:val="left"/>
                    <w:rPr>
                      <w:rFonts w:ascii="微軟正黑體" w:hAnsi="微軟正黑體" w:cs="微軟正黑體" w:eastAsia="微軟正黑體"/>
                      <w:sz w:val="39"/>
                      <w:szCs w:val="39"/>
                    </w:rPr>
                  </w:pPr>
                  <w:r>
                    <w:rPr>
                      <w:rFonts w:ascii="SimSun" w:hAnsi="SimSun" w:cs="SimSun" w:eastAsia="SimSun"/>
                      <w:spacing w:val="-275"/>
                      <w:sz w:val="55"/>
                      <w:szCs w:val="55"/>
                    </w:rPr>
                    <w:t>3</w:t>
                  </w:r>
                  <w:r>
                    <w:rPr>
                      <w:rFonts w:ascii="SimSun" w:hAnsi="SimSun" w:cs="SimSun" w:eastAsia="SimSun"/>
                      <w:spacing w:val="-275"/>
                      <w:position w:val="2"/>
                      <w:sz w:val="55"/>
                      <w:szCs w:val="55"/>
                    </w:rPr>
                    <w:t>3</w:t>
                  </w:r>
                  <w:r>
                    <w:rPr>
                      <w:rFonts w:ascii="SimSun" w:hAnsi="SimSun" w:cs="SimSun" w:eastAsia="SimSun"/>
                      <w:spacing w:val="3"/>
                      <w:sz w:val="55"/>
                      <w:szCs w:val="55"/>
                    </w:rPr>
                    <w:t>3</w:t>
                  </w:r>
                  <w:r>
                    <w:rPr>
                      <w:rFonts w:ascii="SimSun" w:hAnsi="SimSun" w:cs="SimSun" w:eastAsia="SimSun"/>
                      <w:spacing w:val="-275"/>
                      <w:sz w:val="55"/>
                      <w:szCs w:val="55"/>
                    </w:rPr>
                    <w:t>6</w:t>
                  </w:r>
                  <w:r>
                    <w:rPr>
                      <w:rFonts w:ascii="SimSun" w:hAnsi="SimSun" w:cs="SimSun" w:eastAsia="SimSun"/>
                      <w:spacing w:val="-275"/>
                      <w:position w:val="2"/>
                      <w:sz w:val="55"/>
                      <w:szCs w:val="55"/>
                    </w:rPr>
                    <w:t>6</w:t>
                  </w:r>
                  <w:r>
                    <w:rPr>
                      <w:rFonts w:ascii="SimSun" w:hAnsi="SimSun" w:cs="SimSun" w:eastAsia="SimSun"/>
                      <w:spacing w:val="3"/>
                      <w:sz w:val="55"/>
                      <w:szCs w:val="55"/>
                    </w:rPr>
                    <w:t>6</w:t>
                  </w:r>
                  <w:r>
                    <w:rPr>
                      <w:rFonts w:ascii="SimSun" w:hAnsi="SimSun" w:cs="SimSun" w:eastAsia="SimSun"/>
                      <w:spacing w:val="-275"/>
                      <w:sz w:val="55"/>
                      <w:szCs w:val="55"/>
                    </w:rPr>
                    <w:t>W</w:t>
                  </w:r>
                  <w:r>
                    <w:rPr>
                      <w:rFonts w:ascii="SimSun" w:hAnsi="SimSun" w:cs="SimSun" w:eastAsia="SimSun"/>
                      <w:spacing w:val="-275"/>
                      <w:position w:val="2"/>
                      <w:sz w:val="55"/>
                      <w:szCs w:val="55"/>
                    </w:rPr>
                    <w:t>W</w:t>
                  </w:r>
                  <w:r>
                    <w:rPr>
                      <w:rFonts w:ascii="SimSun" w:hAnsi="SimSun" w:cs="SimSun" w:eastAsia="SimSun"/>
                      <w:spacing w:val="-4"/>
                      <w:sz w:val="55"/>
                      <w:szCs w:val="55"/>
                    </w:rPr>
                    <w:t>W</w:t>
                  </w:r>
                  <w:r>
                    <w:rPr>
                      <w:rFonts w:ascii="SimSun" w:hAnsi="SimSun" w:cs="SimSun" w:eastAsia="SimSun"/>
                      <w:sz w:val="55"/>
                      <w:szCs w:val="55"/>
                    </w:rPr>
                    <w:t>电</w:t>
                  </w:r>
                  <w:r>
                    <w:rPr>
                      <w:rFonts w:ascii="SimSun" w:hAnsi="SimSun" w:cs="SimSun" w:eastAsia="SimSun"/>
                      <w:spacing w:val="-550"/>
                      <w:sz w:val="55"/>
                      <w:szCs w:val="55"/>
                    </w:rPr>
                    <w:t>源</w:t>
                  </w:r>
                  <w:r>
                    <w:rPr>
                      <w:rFonts w:ascii="SimSun" w:hAnsi="SimSun" w:cs="SimSun" w:eastAsia="SimSun"/>
                      <w:position w:val="2"/>
                      <w:sz w:val="55"/>
                      <w:szCs w:val="55"/>
                    </w:rPr>
                    <w:t>电</w:t>
                  </w:r>
                  <w:r>
                    <w:rPr>
                      <w:rFonts w:ascii="SimSun" w:hAnsi="SimSun" w:cs="SimSun" w:eastAsia="SimSun"/>
                      <w:spacing w:val="-550"/>
                      <w:position w:val="2"/>
                      <w:sz w:val="55"/>
                      <w:szCs w:val="55"/>
                    </w:rPr>
                    <w:t>源</w:t>
                  </w:r>
                  <w:r>
                    <w:rPr>
                      <w:rFonts w:ascii="SimSun" w:hAnsi="SimSun" w:cs="SimSun" w:eastAsia="SimSun"/>
                      <w:sz w:val="55"/>
                      <w:szCs w:val="55"/>
                    </w:rPr>
                    <w:t>电源</w:t>
                    <w:tab/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position w:val="-18"/>
                      <w:sz w:val="36"/>
                      <w:szCs w:val="36"/>
                    </w:rPr>
                    <w:t>放</w:t>
                    <w:tab/>
                  </w:r>
                  <w:r>
                    <w:rPr>
                      <w:rFonts w:ascii="微軟正黑體" w:hAnsi="微軟正黑體" w:cs="微軟正黑體" w:eastAsia="微軟正黑體"/>
                      <w:b/>
                      <w:bCs/>
                      <w:position w:val="-21"/>
                      <w:sz w:val="39"/>
                      <w:szCs w:val="39"/>
                    </w:rPr>
                    <w:t>背光驱动</w:t>
                  </w:r>
                  <w:r>
                    <w:rPr>
                      <w:rFonts w:ascii="微軟正黑體" w:hAnsi="微軟正黑體" w:cs="微軟正黑體" w:eastAsia="微軟正黑體"/>
                      <w:sz w:val="39"/>
                      <w:szCs w:val="39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8.640007pt;margin-top:309.600006pt;width:608.760024pt;height:207.720008pt;mso-position-horizontal-relative:page;mso-position-vertical-relative:page;z-index:-12290" type="#_x0000_t202" filled="f" stroked="f">
            <v:textbox inset="0,0,0,0">
              <w:txbxContent>
                <w:p>
                  <w:pPr>
                    <w:spacing w:line="267" w:lineRule="exact" w:before="216"/>
                    <w:ind w:left="2368" w:right="0" w:firstLine="0"/>
                    <w:jc w:val="center"/>
                    <w:rPr>
                      <w:rFonts w:ascii="SimSun" w:hAnsi="SimSun" w:cs="SimSun" w:eastAsia="SimSun"/>
                      <w:sz w:val="31"/>
                      <w:szCs w:val="31"/>
                    </w:rPr>
                  </w:pP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变压</w:t>
                  </w:r>
                  <w:r>
                    <w:rPr>
                      <w:rFonts w:ascii="SimSun" w:hAnsi="SimSun" w:cs="SimSun" w:eastAsia="SimSun"/>
                      <w:spacing w:val="-317"/>
                      <w:sz w:val="31"/>
                      <w:szCs w:val="31"/>
                    </w:rPr>
                    <w:t>器</w:t>
                  </w:r>
                  <w:r>
                    <w:rPr>
                      <w:rFonts w:ascii="SimSun" w:hAnsi="SimSun" w:cs="SimSun" w:eastAsia="SimSun"/>
                      <w:position w:val="1"/>
                      <w:sz w:val="31"/>
                      <w:szCs w:val="31"/>
                    </w:rPr>
                    <w:t>变压</w:t>
                  </w:r>
                  <w:r>
                    <w:rPr>
                      <w:rFonts w:ascii="SimSun" w:hAnsi="SimSun" w:cs="SimSun" w:eastAsia="SimSun"/>
                      <w:spacing w:val="-317"/>
                      <w:position w:val="1"/>
                      <w:sz w:val="31"/>
                      <w:szCs w:val="31"/>
                    </w:rPr>
                    <w:t>器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变压器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</w:r>
                </w:p>
                <w:p>
                  <w:pPr>
                    <w:tabs>
                      <w:tab w:pos="3153" w:val="left" w:leader="none"/>
                      <w:tab w:pos="6717" w:val="left" w:leader="none"/>
                      <w:tab w:pos="9907" w:val="left" w:leader="none"/>
                    </w:tabs>
                    <w:spacing w:line="527" w:lineRule="exact" w:before="0"/>
                    <w:ind w:left="259" w:right="0" w:firstLine="0"/>
                    <w:jc w:val="left"/>
                    <w:rPr>
                      <w:rFonts w:ascii="SimSun" w:hAnsi="SimSun" w:cs="SimSun" w:eastAsia="SimSun"/>
                      <w:sz w:val="31"/>
                      <w:szCs w:val="31"/>
                    </w:rPr>
                  </w:pPr>
                  <w:r>
                    <w:rPr>
                      <w:rFonts w:ascii="SimSun" w:hAnsi="SimSun" w:cs="SimSun" w:eastAsia="SimSun"/>
                      <w:position w:val="-12"/>
                      <w:sz w:val="36"/>
                      <w:szCs w:val="36"/>
                    </w:rPr>
                    <w:t>A</w:t>
                  </w:r>
                  <w:r>
                    <w:rPr>
                      <w:rFonts w:ascii="SimSun" w:hAnsi="SimSun" w:cs="SimSun" w:eastAsia="SimSun"/>
                      <w:spacing w:val="-180"/>
                      <w:position w:val="-12"/>
                      <w:sz w:val="36"/>
                      <w:szCs w:val="36"/>
                    </w:rPr>
                    <w:t>C</w:t>
                  </w:r>
                  <w:r>
                    <w:rPr>
                      <w:rFonts w:ascii="SimSun" w:hAnsi="SimSun" w:cs="SimSun" w:eastAsia="SimSun"/>
                      <w:position w:val="-11"/>
                      <w:sz w:val="36"/>
                      <w:szCs w:val="36"/>
                    </w:rPr>
                    <w:t>A</w:t>
                  </w:r>
                  <w:r>
                    <w:rPr>
                      <w:rFonts w:ascii="SimSun" w:hAnsi="SimSun" w:cs="SimSun" w:eastAsia="SimSun"/>
                      <w:spacing w:val="-180"/>
                      <w:position w:val="-11"/>
                      <w:sz w:val="36"/>
                      <w:szCs w:val="36"/>
                    </w:rPr>
                    <w:t>C</w:t>
                  </w:r>
                  <w:r>
                    <w:rPr>
                      <w:rFonts w:ascii="SimSun" w:hAnsi="SimSun" w:cs="SimSun" w:eastAsia="SimSun"/>
                      <w:position w:val="-12"/>
                      <w:sz w:val="36"/>
                      <w:szCs w:val="36"/>
                    </w:rPr>
                    <w:t>AC 输</w:t>
                  </w:r>
                  <w:r>
                    <w:rPr>
                      <w:rFonts w:ascii="SimSun" w:hAnsi="SimSun" w:cs="SimSun" w:eastAsia="SimSun"/>
                      <w:spacing w:val="-360"/>
                      <w:position w:val="-12"/>
                      <w:sz w:val="36"/>
                      <w:szCs w:val="36"/>
                    </w:rPr>
                    <w:t>入</w:t>
                  </w:r>
                  <w:r>
                    <w:rPr>
                      <w:rFonts w:ascii="SimSun" w:hAnsi="SimSun" w:cs="SimSun" w:eastAsia="SimSun"/>
                      <w:position w:val="-11"/>
                      <w:sz w:val="36"/>
                      <w:szCs w:val="36"/>
                    </w:rPr>
                    <w:t>输</w:t>
                  </w:r>
                  <w:r>
                    <w:rPr>
                      <w:rFonts w:ascii="SimSun" w:hAnsi="SimSun" w:cs="SimSun" w:eastAsia="SimSun"/>
                      <w:spacing w:val="-360"/>
                      <w:position w:val="-11"/>
                      <w:sz w:val="36"/>
                      <w:szCs w:val="36"/>
                    </w:rPr>
                    <w:t>入</w:t>
                  </w:r>
                  <w:r>
                    <w:rPr>
                      <w:rFonts w:ascii="SimSun" w:hAnsi="SimSun" w:cs="SimSun" w:eastAsia="SimSun"/>
                      <w:position w:val="-12"/>
                      <w:sz w:val="36"/>
                      <w:szCs w:val="36"/>
                    </w:rPr>
                    <w:t>输入</w:t>
                    <w:tab/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整流</w:t>
                  </w:r>
                  <w:r>
                    <w:rPr>
                      <w:rFonts w:ascii="SimSun" w:hAnsi="SimSun" w:cs="SimSun" w:eastAsia="SimSun"/>
                      <w:spacing w:val="-317"/>
                      <w:sz w:val="31"/>
                      <w:szCs w:val="31"/>
                    </w:rPr>
                    <w:t>桥</w:t>
                  </w:r>
                  <w:r>
                    <w:rPr>
                      <w:rFonts w:ascii="SimSun" w:hAnsi="SimSun" w:cs="SimSun" w:eastAsia="SimSun"/>
                      <w:position w:val="1"/>
                      <w:sz w:val="31"/>
                      <w:szCs w:val="31"/>
                    </w:rPr>
                    <w:t>整流</w:t>
                  </w:r>
                  <w:r>
                    <w:rPr>
                      <w:rFonts w:ascii="SimSun" w:hAnsi="SimSun" w:cs="SimSun" w:eastAsia="SimSun"/>
                      <w:spacing w:val="-317"/>
                      <w:position w:val="1"/>
                      <w:sz w:val="31"/>
                      <w:szCs w:val="31"/>
                    </w:rPr>
                    <w:t>桥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整流</w:t>
                  </w:r>
                  <w:r>
                    <w:rPr>
                      <w:rFonts w:ascii="SimSun" w:hAnsi="SimSun" w:cs="SimSun" w:eastAsia="SimSun"/>
                      <w:spacing w:val="6"/>
                      <w:sz w:val="31"/>
                      <w:szCs w:val="31"/>
                    </w:rPr>
                    <w:t>桥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2A/600</w:t>
                  </w:r>
                  <w:r>
                    <w:rPr>
                      <w:rFonts w:ascii="SimSun" w:hAnsi="SimSun" w:cs="SimSun" w:eastAsia="SimSun"/>
                      <w:spacing w:val="-159"/>
                      <w:sz w:val="31"/>
                      <w:szCs w:val="31"/>
                    </w:rPr>
                    <w:t>V</w:t>
                  </w:r>
                  <w:r>
                    <w:rPr>
                      <w:rFonts w:ascii="SimSun" w:hAnsi="SimSun" w:cs="SimSun" w:eastAsia="SimSun"/>
                      <w:position w:val="1"/>
                      <w:sz w:val="31"/>
                      <w:szCs w:val="31"/>
                    </w:rPr>
                    <w:t>2A/600</w:t>
                  </w:r>
                  <w:r>
                    <w:rPr>
                      <w:rFonts w:ascii="SimSun" w:hAnsi="SimSun" w:cs="SimSun" w:eastAsia="SimSun"/>
                      <w:spacing w:val="-159"/>
                      <w:position w:val="1"/>
                      <w:sz w:val="31"/>
                      <w:szCs w:val="31"/>
                    </w:rPr>
                    <w:t>V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2A/600V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ab/>
                  </w:r>
                  <w:r>
                    <w:rPr>
                      <w:rFonts w:ascii="SimSun" w:hAnsi="SimSun" w:cs="SimSun" w:eastAsia="SimSun"/>
                      <w:position w:val="-25"/>
                      <w:sz w:val="31"/>
                      <w:szCs w:val="31"/>
                    </w:rPr>
                    <w:t>EFD33.</w:t>
                  </w:r>
                  <w:r>
                    <w:rPr>
                      <w:rFonts w:ascii="SimSun" w:hAnsi="SimSun" w:cs="SimSun" w:eastAsia="SimSun"/>
                      <w:spacing w:val="-159"/>
                      <w:position w:val="-25"/>
                      <w:sz w:val="31"/>
                      <w:szCs w:val="31"/>
                    </w:rPr>
                    <w:t>5</w:t>
                  </w:r>
                  <w:r>
                    <w:rPr>
                      <w:rFonts w:ascii="SimSun" w:hAnsi="SimSun" w:cs="SimSun" w:eastAsia="SimSun"/>
                      <w:position w:val="-24"/>
                      <w:sz w:val="31"/>
                      <w:szCs w:val="31"/>
                    </w:rPr>
                    <w:t>EFD33.</w:t>
                  </w:r>
                  <w:r>
                    <w:rPr>
                      <w:rFonts w:ascii="SimSun" w:hAnsi="SimSun" w:cs="SimSun" w:eastAsia="SimSun"/>
                      <w:spacing w:val="-159"/>
                      <w:position w:val="-24"/>
                      <w:sz w:val="31"/>
                      <w:szCs w:val="31"/>
                    </w:rPr>
                    <w:t>5</w:t>
                  </w:r>
                  <w:r>
                    <w:rPr>
                      <w:rFonts w:ascii="SimSun" w:hAnsi="SimSun" w:cs="SimSun" w:eastAsia="SimSun"/>
                      <w:position w:val="-25"/>
                      <w:sz w:val="31"/>
                      <w:szCs w:val="31"/>
                    </w:rPr>
                    <w:t>EFD33.5</w:t>
                    <w:tab/>
                  </w:r>
                  <w:r>
                    <w:rPr>
                      <w:rFonts w:ascii="SimSun" w:hAnsi="SimSun" w:cs="SimSun" w:eastAsia="SimSun"/>
                      <w:position w:val="-8"/>
                      <w:sz w:val="31"/>
                      <w:szCs w:val="31"/>
                    </w:rPr>
                    <w:t>输</w:t>
                  </w:r>
                  <w:r>
                    <w:rPr>
                      <w:rFonts w:ascii="SimSun" w:hAnsi="SimSun" w:cs="SimSun" w:eastAsia="SimSun"/>
                      <w:spacing w:val="-317"/>
                      <w:position w:val="-8"/>
                      <w:sz w:val="31"/>
                      <w:szCs w:val="31"/>
                    </w:rPr>
                    <w:t>出</w:t>
                  </w:r>
                  <w:r>
                    <w:rPr>
                      <w:rFonts w:ascii="SimSun" w:hAnsi="SimSun" w:cs="SimSun" w:eastAsia="SimSun"/>
                      <w:position w:val="-7"/>
                      <w:sz w:val="31"/>
                      <w:szCs w:val="31"/>
                    </w:rPr>
                    <w:t>输</w:t>
                  </w:r>
                  <w:r>
                    <w:rPr>
                      <w:rFonts w:ascii="SimSun" w:hAnsi="SimSun" w:cs="SimSun" w:eastAsia="SimSun"/>
                      <w:spacing w:val="-317"/>
                      <w:position w:val="-7"/>
                      <w:sz w:val="31"/>
                      <w:szCs w:val="31"/>
                    </w:rPr>
                    <w:t>出</w:t>
                  </w:r>
                  <w:r>
                    <w:rPr>
                      <w:rFonts w:ascii="SimSun" w:hAnsi="SimSun" w:cs="SimSun" w:eastAsia="SimSun"/>
                      <w:position w:val="-8"/>
                      <w:sz w:val="31"/>
                      <w:szCs w:val="31"/>
                    </w:rPr>
                    <w:t>输出12V/2.5</w:t>
                  </w:r>
                  <w:r>
                    <w:rPr>
                      <w:rFonts w:ascii="SimSun" w:hAnsi="SimSun" w:cs="SimSun" w:eastAsia="SimSun"/>
                      <w:spacing w:val="-159"/>
                      <w:position w:val="-8"/>
                      <w:sz w:val="31"/>
                      <w:szCs w:val="31"/>
                    </w:rPr>
                    <w:t>A</w:t>
                  </w:r>
                  <w:r>
                    <w:rPr>
                      <w:rFonts w:ascii="SimSun" w:hAnsi="SimSun" w:cs="SimSun" w:eastAsia="SimSun"/>
                      <w:position w:val="-7"/>
                      <w:sz w:val="31"/>
                      <w:szCs w:val="31"/>
                    </w:rPr>
                    <w:t>12V/2.5</w:t>
                  </w:r>
                  <w:r>
                    <w:rPr>
                      <w:rFonts w:ascii="SimSun" w:hAnsi="SimSun" w:cs="SimSun" w:eastAsia="SimSun"/>
                      <w:spacing w:val="-159"/>
                      <w:position w:val="-7"/>
                      <w:sz w:val="31"/>
                      <w:szCs w:val="31"/>
                    </w:rPr>
                    <w:t>A</w:t>
                  </w:r>
                  <w:r>
                    <w:rPr>
                      <w:rFonts w:ascii="SimSun" w:hAnsi="SimSun" w:cs="SimSun" w:eastAsia="SimSun"/>
                      <w:position w:val="-8"/>
                      <w:sz w:val="31"/>
                      <w:szCs w:val="31"/>
                    </w:rPr>
                    <w:t>12V/2.5A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</w:r>
                </w:p>
                <w:p>
                  <w:pPr>
                    <w:spacing w:line="660" w:lineRule="exact" w:before="20"/>
                    <w:rPr>
                      <w:sz w:val="66"/>
                      <w:szCs w:val="66"/>
                    </w:rPr>
                  </w:pPr>
                </w:p>
                <w:p>
                  <w:pPr>
                    <w:tabs>
                      <w:tab w:pos="10562" w:val="left" w:leader="none"/>
                    </w:tabs>
                    <w:spacing w:line="468" w:lineRule="exact" w:before="0"/>
                    <w:ind w:left="2332" w:right="0" w:firstLine="0"/>
                    <w:jc w:val="left"/>
                    <w:rPr>
                      <w:rFonts w:ascii="SimSun" w:hAnsi="SimSun" w:cs="SimSun" w:eastAsia="SimSun"/>
                      <w:sz w:val="31"/>
                      <w:szCs w:val="31"/>
                    </w:rPr>
                  </w:pPr>
                  <w:r>
                    <w:rPr>
                      <w:rFonts w:ascii="SimSun" w:hAnsi="SimSun" w:cs="SimSun" w:eastAsia="SimSun"/>
                      <w:sz w:val="36"/>
                      <w:szCs w:val="36"/>
                    </w:rPr>
                    <w:t>FSQ076</w:t>
                  </w:r>
                  <w:r>
                    <w:rPr>
                      <w:rFonts w:ascii="SimSun" w:hAnsi="SimSun" w:cs="SimSun" w:eastAsia="SimSun"/>
                      <w:spacing w:val="-180"/>
                      <w:sz w:val="36"/>
                      <w:szCs w:val="36"/>
                    </w:rPr>
                    <w:t>5</w:t>
                  </w:r>
                  <w:r>
                    <w:rPr>
                      <w:rFonts w:ascii="SimSun" w:hAnsi="SimSun" w:cs="SimSun" w:eastAsia="SimSun"/>
                      <w:position w:val="1"/>
                      <w:sz w:val="36"/>
                      <w:szCs w:val="36"/>
                    </w:rPr>
                    <w:t>FSQ076</w:t>
                  </w:r>
                  <w:r>
                    <w:rPr>
                      <w:rFonts w:ascii="SimSun" w:hAnsi="SimSun" w:cs="SimSun" w:eastAsia="SimSun"/>
                      <w:spacing w:val="-180"/>
                      <w:position w:val="1"/>
                      <w:sz w:val="36"/>
                      <w:szCs w:val="36"/>
                    </w:rPr>
                    <w:t>5</w:t>
                  </w:r>
                  <w:r>
                    <w:rPr>
                      <w:rFonts w:ascii="SimSun" w:hAnsi="SimSun" w:cs="SimSun" w:eastAsia="SimSun"/>
                      <w:sz w:val="36"/>
                      <w:szCs w:val="36"/>
                    </w:rPr>
                    <w:t>FSQ0765反激拓</w:t>
                  </w:r>
                  <w:r>
                    <w:rPr>
                      <w:rFonts w:ascii="SimSun" w:hAnsi="SimSun" w:cs="SimSun" w:eastAsia="SimSun"/>
                      <w:spacing w:val="-360"/>
                      <w:sz w:val="36"/>
                      <w:szCs w:val="36"/>
                    </w:rPr>
                    <w:t>扑</w:t>
                  </w:r>
                  <w:r>
                    <w:rPr>
                      <w:rFonts w:ascii="SimSun" w:hAnsi="SimSun" w:cs="SimSun" w:eastAsia="SimSun"/>
                      <w:position w:val="1"/>
                      <w:sz w:val="36"/>
                      <w:szCs w:val="36"/>
                    </w:rPr>
                    <w:t>反激拓</w:t>
                  </w:r>
                  <w:r>
                    <w:rPr>
                      <w:rFonts w:ascii="SimSun" w:hAnsi="SimSun" w:cs="SimSun" w:eastAsia="SimSun"/>
                      <w:spacing w:val="-360"/>
                      <w:position w:val="1"/>
                      <w:sz w:val="36"/>
                      <w:szCs w:val="36"/>
                    </w:rPr>
                    <w:t>扑</w:t>
                  </w:r>
                  <w:r>
                    <w:rPr>
                      <w:rFonts w:ascii="SimSun" w:hAnsi="SimSun" w:cs="SimSun" w:eastAsia="SimSun"/>
                      <w:sz w:val="36"/>
                      <w:szCs w:val="36"/>
                    </w:rPr>
                    <w:t>反激拓扑</w:t>
                    <w:tab/>
                  </w:r>
                  <w:r>
                    <w:rPr>
                      <w:rFonts w:ascii="SimSun" w:hAnsi="SimSun" w:cs="SimSun" w:eastAsia="SimSun"/>
                      <w:position w:val="14"/>
                      <w:sz w:val="31"/>
                      <w:szCs w:val="31"/>
                    </w:rPr>
                    <w:t>输</w:t>
                  </w:r>
                  <w:r>
                    <w:rPr>
                      <w:rFonts w:ascii="SimSun" w:hAnsi="SimSun" w:cs="SimSun" w:eastAsia="SimSun"/>
                      <w:spacing w:val="-317"/>
                      <w:position w:val="14"/>
                      <w:sz w:val="31"/>
                      <w:szCs w:val="31"/>
                    </w:rPr>
                    <w:t>出</w:t>
                  </w:r>
                  <w:r>
                    <w:rPr>
                      <w:rFonts w:ascii="SimSun" w:hAnsi="SimSun" w:cs="SimSun" w:eastAsia="SimSun"/>
                      <w:position w:val="15"/>
                      <w:sz w:val="31"/>
                      <w:szCs w:val="31"/>
                    </w:rPr>
                    <w:t>输</w:t>
                  </w:r>
                  <w:r>
                    <w:rPr>
                      <w:rFonts w:ascii="SimSun" w:hAnsi="SimSun" w:cs="SimSun" w:eastAsia="SimSun"/>
                      <w:spacing w:val="-317"/>
                      <w:position w:val="15"/>
                      <w:sz w:val="31"/>
                      <w:szCs w:val="31"/>
                    </w:rPr>
                    <w:t>出</w:t>
                  </w:r>
                  <w:r>
                    <w:rPr>
                      <w:rFonts w:ascii="SimSun" w:hAnsi="SimSun" w:cs="SimSun" w:eastAsia="SimSun"/>
                      <w:position w:val="14"/>
                      <w:sz w:val="31"/>
                      <w:szCs w:val="31"/>
                    </w:rPr>
                    <w:t>输出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</w:r>
                </w:p>
                <w:p>
                  <w:pPr>
                    <w:spacing w:line="321" w:lineRule="exact" w:before="0"/>
                    <w:ind w:left="0" w:right="662" w:firstLine="0"/>
                    <w:jc w:val="right"/>
                    <w:rPr>
                      <w:rFonts w:ascii="SimSun" w:hAnsi="SimSun" w:cs="SimSun" w:eastAsia="SimSun"/>
                      <w:sz w:val="31"/>
                      <w:szCs w:val="31"/>
                    </w:rPr>
                  </w:pPr>
                  <w:r>
                    <w:rPr>
                      <w:rFonts w:ascii="SimSun"/>
                      <w:sz w:val="31"/>
                    </w:rPr>
                    <w:t>24V/1.3</w:t>
                  </w:r>
                  <w:r>
                    <w:rPr>
                      <w:rFonts w:ascii="SimSun"/>
                      <w:spacing w:val="-159"/>
                      <w:sz w:val="31"/>
                    </w:rPr>
                    <w:t>A</w:t>
                  </w:r>
                  <w:r>
                    <w:rPr>
                      <w:rFonts w:ascii="SimSun"/>
                      <w:position w:val="1"/>
                      <w:sz w:val="31"/>
                    </w:rPr>
                    <w:t>24V/1.3</w:t>
                  </w:r>
                  <w:r>
                    <w:rPr>
                      <w:rFonts w:ascii="SimSun"/>
                      <w:spacing w:val="-159"/>
                      <w:position w:val="1"/>
                      <w:sz w:val="31"/>
                    </w:rPr>
                    <w:t>A</w:t>
                  </w:r>
                  <w:r>
                    <w:rPr>
                      <w:rFonts w:ascii="SimSun"/>
                      <w:sz w:val="31"/>
                    </w:rPr>
                    <w:t>24V/1.3A</w:t>
                  </w:r>
                  <w:r>
                    <w:rPr>
                      <w:rFonts w:ascii="SimSun"/>
                      <w:sz w:val="31"/>
                    </w:rPr>
                  </w:r>
                </w:p>
                <w:p>
                  <w:pPr>
                    <w:spacing w:line="210" w:lineRule="exact" w:before="2"/>
                    <w:rPr>
                      <w:sz w:val="21"/>
                      <w:szCs w:val="21"/>
                    </w:rPr>
                  </w:pPr>
                </w:p>
                <w:p>
                  <w:pPr>
                    <w:spacing w:line="320" w:lineRule="exact" w:before="0"/>
                    <w:rPr>
                      <w:sz w:val="32"/>
                      <w:szCs w:val="32"/>
                    </w:rPr>
                  </w:pPr>
                </w:p>
                <w:p>
                  <w:pPr>
                    <w:spacing w:line="198" w:lineRule="exact" w:before="0"/>
                    <w:ind w:left="6215" w:right="3372" w:firstLine="0"/>
                    <w:jc w:val="center"/>
                    <w:rPr>
                      <w:rFonts w:ascii="SimSun" w:hAnsi="SimSun" w:cs="SimSun" w:eastAsia="SimSun"/>
                      <w:sz w:val="31"/>
                      <w:szCs w:val="31"/>
                    </w:rPr>
                  </w:pP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开关</w:t>
                  </w:r>
                  <w:r>
                    <w:rPr>
                      <w:rFonts w:ascii="SimSun" w:hAnsi="SimSun" w:cs="SimSun" w:eastAsia="SimSun"/>
                      <w:spacing w:val="-317"/>
                      <w:sz w:val="31"/>
                      <w:szCs w:val="31"/>
                    </w:rPr>
                    <w:t>管</w:t>
                  </w:r>
                  <w:r>
                    <w:rPr>
                      <w:rFonts w:ascii="SimSun" w:hAnsi="SimSun" w:cs="SimSun" w:eastAsia="SimSun"/>
                      <w:position w:val="1"/>
                      <w:sz w:val="31"/>
                      <w:szCs w:val="31"/>
                    </w:rPr>
                    <w:t>开关</w:t>
                  </w:r>
                  <w:r>
                    <w:rPr>
                      <w:rFonts w:ascii="SimSun" w:hAnsi="SimSun" w:cs="SimSun" w:eastAsia="SimSun"/>
                      <w:spacing w:val="-317"/>
                      <w:position w:val="1"/>
                      <w:sz w:val="31"/>
                      <w:szCs w:val="31"/>
                    </w:rPr>
                    <w:t>管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开关管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</w:r>
                </w:p>
                <w:p>
                  <w:pPr>
                    <w:tabs>
                      <w:tab w:pos="3599" w:val="left" w:leader="none"/>
                      <w:tab w:pos="6875" w:val="left" w:leader="none"/>
                    </w:tabs>
                    <w:spacing w:line="594" w:lineRule="exact" w:before="0"/>
                    <w:ind w:left="381" w:right="0" w:firstLine="0"/>
                    <w:jc w:val="left"/>
                    <w:rPr>
                      <w:rFonts w:ascii="SimSun" w:hAnsi="SimSun" w:cs="SimSun" w:eastAsia="SimSun"/>
                      <w:sz w:val="31"/>
                      <w:szCs w:val="31"/>
                    </w:rPr>
                  </w:pPr>
                  <w:r>
                    <w:rPr>
                      <w:rFonts w:ascii="SimSun" w:hAnsi="SimSun" w:cs="SimSun" w:eastAsia="SimSun"/>
                      <w:spacing w:val="-275"/>
                      <w:position w:val="12"/>
                      <w:sz w:val="55"/>
                      <w:szCs w:val="55"/>
                    </w:rPr>
                    <w:t>6</w:t>
                  </w:r>
                  <w:r>
                    <w:rPr>
                      <w:rFonts w:ascii="SimSun" w:hAnsi="SimSun" w:cs="SimSun" w:eastAsia="SimSun"/>
                      <w:spacing w:val="-275"/>
                      <w:position w:val="13"/>
                      <w:sz w:val="55"/>
                      <w:szCs w:val="55"/>
                    </w:rPr>
                    <w:t>6</w:t>
                  </w:r>
                  <w:r>
                    <w:rPr>
                      <w:rFonts w:ascii="SimSun" w:hAnsi="SimSun" w:cs="SimSun" w:eastAsia="SimSun"/>
                      <w:spacing w:val="3"/>
                      <w:position w:val="12"/>
                      <w:sz w:val="55"/>
                      <w:szCs w:val="55"/>
                    </w:rPr>
                    <w:t>6</w:t>
                  </w:r>
                  <w:r>
                    <w:rPr>
                      <w:rFonts w:ascii="SimSun" w:hAnsi="SimSun" w:cs="SimSun" w:eastAsia="SimSun"/>
                      <w:spacing w:val="-275"/>
                      <w:position w:val="12"/>
                      <w:sz w:val="55"/>
                      <w:szCs w:val="55"/>
                    </w:rPr>
                    <w:t>0</w:t>
                  </w:r>
                  <w:r>
                    <w:rPr>
                      <w:rFonts w:ascii="SimSun" w:hAnsi="SimSun" w:cs="SimSun" w:eastAsia="SimSun"/>
                      <w:spacing w:val="-275"/>
                      <w:position w:val="13"/>
                      <w:sz w:val="55"/>
                      <w:szCs w:val="55"/>
                    </w:rPr>
                    <w:t>0</w:t>
                  </w:r>
                  <w:r>
                    <w:rPr>
                      <w:rFonts w:ascii="SimSun" w:hAnsi="SimSun" w:cs="SimSun" w:eastAsia="SimSun"/>
                      <w:spacing w:val="3"/>
                      <w:position w:val="12"/>
                      <w:sz w:val="55"/>
                      <w:szCs w:val="55"/>
                    </w:rPr>
                    <w:t>0</w:t>
                  </w:r>
                  <w:r>
                    <w:rPr>
                      <w:rFonts w:ascii="SimSun" w:hAnsi="SimSun" w:cs="SimSun" w:eastAsia="SimSun"/>
                      <w:spacing w:val="-275"/>
                      <w:position w:val="12"/>
                      <w:sz w:val="55"/>
                      <w:szCs w:val="55"/>
                    </w:rPr>
                    <w:t>W</w:t>
                  </w:r>
                  <w:r>
                    <w:rPr>
                      <w:rFonts w:ascii="SimSun" w:hAnsi="SimSun" w:cs="SimSun" w:eastAsia="SimSun"/>
                      <w:spacing w:val="-275"/>
                      <w:position w:val="13"/>
                      <w:sz w:val="55"/>
                      <w:szCs w:val="55"/>
                    </w:rPr>
                    <w:t>W</w:t>
                  </w:r>
                  <w:r>
                    <w:rPr>
                      <w:rFonts w:ascii="SimSun" w:hAnsi="SimSun" w:cs="SimSun" w:eastAsia="SimSun"/>
                      <w:spacing w:val="-4"/>
                      <w:position w:val="12"/>
                      <w:sz w:val="55"/>
                      <w:szCs w:val="55"/>
                    </w:rPr>
                    <w:t>W</w:t>
                  </w:r>
                  <w:r>
                    <w:rPr>
                      <w:rFonts w:ascii="SimSun" w:hAnsi="SimSun" w:cs="SimSun" w:eastAsia="SimSun"/>
                      <w:position w:val="12"/>
                      <w:sz w:val="55"/>
                      <w:szCs w:val="55"/>
                    </w:rPr>
                    <w:t>电</w:t>
                  </w:r>
                  <w:r>
                    <w:rPr>
                      <w:rFonts w:ascii="SimSun" w:hAnsi="SimSun" w:cs="SimSun" w:eastAsia="SimSun"/>
                      <w:spacing w:val="-550"/>
                      <w:position w:val="12"/>
                      <w:sz w:val="55"/>
                      <w:szCs w:val="55"/>
                    </w:rPr>
                    <w:t>源</w:t>
                  </w:r>
                  <w:r>
                    <w:rPr>
                      <w:rFonts w:ascii="SimSun" w:hAnsi="SimSun" w:cs="SimSun" w:eastAsia="SimSun"/>
                      <w:position w:val="13"/>
                      <w:sz w:val="55"/>
                      <w:szCs w:val="55"/>
                    </w:rPr>
                    <w:t>电</w:t>
                  </w:r>
                  <w:r>
                    <w:rPr>
                      <w:rFonts w:ascii="SimSun" w:hAnsi="SimSun" w:cs="SimSun" w:eastAsia="SimSun"/>
                      <w:spacing w:val="-550"/>
                      <w:position w:val="13"/>
                      <w:sz w:val="55"/>
                      <w:szCs w:val="55"/>
                    </w:rPr>
                    <w:t>源</w:t>
                  </w:r>
                  <w:r>
                    <w:rPr>
                      <w:rFonts w:ascii="SimSun" w:hAnsi="SimSun" w:cs="SimSun" w:eastAsia="SimSun"/>
                      <w:position w:val="12"/>
                      <w:sz w:val="55"/>
                      <w:szCs w:val="55"/>
                    </w:rPr>
                    <w:t>电源</w:t>
                    <w:tab/>
                  </w:r>
                  <w:r>
                    <w:rPr>
                      <w:rFonts w:ascii="SimSun" w:hAnsi="SimSun" w:cs="SimSun" w:eastAsia="SimSun"/>
                      <w:position w:val="14"/>
                      <w:sz w:val="31"/>
                      <w:szCs w:val="31"/>
                    </w:rPr>
                    <w:t>PS/O</w:t>
                  </w:r>
                  <w:r>
                    <w:rPr>
                      <w:rFonts w:ascii="SimSun" w:hAnsi="SimSun" w:cs="SimSun" w:eastAsia="SimSun"/>
                      <w:spacing w:val="-159"/>
                      <w:position w:val="14"/>
                      <w:sz w:val="31"/>
                      <w:szCs w:val="31"/>
                    </w:rPr>
                    <w:t>N</w:t>
                  </w:r>
                  <w:r>
                    <w:rPr>
                      <w:rFonts w:ascii="SimSun" w:hAnsi="SimSun" w:cs="SimSun" w:eastAsia="SimSun"/>
                      <w:position w:val="15"/>
                      <w:sz w:val="31"/>
                      <w:szCs w:val="31"/>
                    </w:rPr>
                    <w:t>PS/O</w:t>
                  </w:r>
                  <w:r>
                    <w:rPr>
                      <w:rFonts w:ascii="SimSun" w:hAnsi="SimSun" w:cs="SimSun" w:eastAsia="SimSun"/>
                      <w:spacing w:val="-159"/>
                      <w:position w:val="15"/>
                      <w:sz w:val="31"/>
                      <w:szCs w:val="31"/>
                    </w:rPr>
                    <w:t>N</w:t>
                  </w:r>
                  <w:r>
                    <w:rPr>
                      <w:rFonts w:ascii="SimSun" w:hAnsi="SimSun" w:cs="SimSun" w:eastAsia="SimSun"/>
                      <w:position w:val="14"/>
                      <w:sz w:val="31"/>
                      <w:szCs w:val="31"/>
                    </w:rPr>
                    <w:t>PS/ON</w:t>
                    <w:tab/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100V/10</w:t>
                  </w:r>
                  <w:r>
                    <w:rPr>
                      <w:rFonts w:ascii="SimSun" w:hAnsi="SimSun" w:cs="SimSun" w:eastAsia="SimSun"/>
                      <w:spacing w:val="-159"/>
                      <w:sz w:val="31"/>
                      <w:szCs w:val="31"/>
                    </w:rPr>
                    <w:t>A</w:t>
                  </w:r>
                  <w:r>
                    <w:rPr>
                      <w:rFonts w:ascii="SimSun" w:hAnsi="SimSun" w:cs="SimSun" w:eastAsia="SimSun"/>
                      <w:position w:val="1"/>
                      <w:sz w:val="31"/>
                      <w:szCs w:val="31"/>
                    </w:rPr>
                    <w:t>100V/10</w:t>
                  </w:r>
                  <w:r>
                    <w:rPr>
                      <w:rFonts w:ascii="SimSun" w:hAnsi="SimSun" w:cs="SimSun" w:eastAsia="SimSun"/>
                      <w:spacing w:val="-159"/>
                      <w:position w:val="1"/>
                      <w:sz w:val="31"/>
                      <w:szCs w:val="31"/>
                    </w:rPr>
                    <w:t>A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  <w:t>100V/10A</w:t>
                  </w:r>
                  <w:r>
                    <w:rPr>
                      <w:rFonts w:ascii="SimSun" w:hAnsi="SimSun" w:cs="SimSun" w:eastAsia="SimSun"/>
                      <w:sz w:val="31"/>
                      <w:szCs w:val="31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63.000004pt;margin-top:29.159988pt;width:716.039997pt;height:537.119999pt;mso-position-horizontal-relative:page;mso-position-vertical-relative:page;z-index:-12289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6502;top:1325;width:3701;height:763" coordorigin="6502,1325" coordsize="3701,763">
              <v:shape style="position:absolute;left:6502;top:1325;width:3701;height:763" coordorigin="6502,1325" coordsize="3701,763" path="m6502,1325l6502,2088,10202,2088,10202,1325,6502,1325xe" filled="t" fillcolor="#BADFE3" stroked="f">
                <v:path arrowok="t"/>
                <v:fill type="solid"/>
              </v:shape>
            </v:group>
            <v:group style="position:absolute;left:8057;top:4399;width:1908;height:936" coordorigin="8057,4399" coordsize="1908,936">
              <v:shape style="position:absolute;left:8057;top:4399;width:1908;height:936" coordorigin="8057,4399" coordsize="1908,936" path="m8057,4399l8057,5335,9965,5335,9965,4399,8057,4399xe" filled="f" stroked="t" strokeweight=".72pt" strokecolor="#000000">
                <v:path arrowok="t"/>
              </v:shape>
            </v:group>
            <v:group style="position:absolute;left:9965;top:4781;width:1620;height:122" coordorigin="9965,4781" coordsize="1620,122">
              <v:shape style="position:absolute;left:9965;top:4781;width:1620;height:122" coordorigin="9965,4781" coordsize="1620,122" path="m10087,4903l9965,4838,10087,4781,10087,4831,10058,4831,10058,4846,10087,4846,10087,4903xe" filled="t" fillcolor="#000000" stroked="f">
                <v:path arrowok="t"/>
                <v:fill type="solid"/>
              </v:shape>
              <v:shape style="position:absolute;left:9965;top:4781;width:1620;height:122" coordorigin="9965,4781" coordsize="1620,122" path="m10087,4846l10058,4846,10058,4831,10087,4831,10087,4846xe" filled="t" fillcolor="#000000" stroked="f">
                <v:path arrowok="t"/>
                <v:fill type="solid"/>
              </v:shape>
              <v:shape style="position:absolute;left:9965;top:4781;width:1620;height:122" coordorigin="9965,4781" coordsize="1620,122" path="m11585,4846l10087,4846,10087,4831,11585,4831,11585,4846xe" filled="t" fillcolor="#000000" stroked="f">
                <v:path arrowok="t"/>
                <v:fill type="solid"/>
              </v:shape>
            </v:group>
            <v:group style="position:absolute;left:9965;top:4781;width:122;height:122" coordorigin="9965,4781" coordsize="122,122">
              <v:shape style="position:absolute;left:9965;top:4781;width:122;height:122" coordorigin="9965,4781" coordsize="122,122" path="m10087,4903l10087,4838,10087,4781,9965,4838,10087,4903xe" filled="f" stroked="t" strokeweight=".36pt" strokecolor="#000000">
                <v:path arrowok="t"/>
              </v:shape>
            </v:group>
            <v:group style="position:absolute;left:7934;top:2621;width:2052;height:936" coordorigin="7934,2621" coordsize="2052,936">
              <v:shape style="position:absolute;left:7934;top:2621;width:2052;height:936" coordorigin="7934,2621" coordsize="2052,936" path="m7934,2621l7934,3557,9986,3557,9986,2621,7934,2621xe" filled="f" stroked="t" strokeweight=".72pt" strokecolor="#000000">
                <v:path arrowok="t"/>
              </v:shape>
            </v:group>
            <v:group style="position:absolute;left:11016;top:2621;width:2347;height:936" coordorigin="11016,2621" coordsize="2347,936">
              <v:shape style="position:absolute;left:11016;top:2621;width:2347;height:936" coordorigin="11016,2621" coordsize="2347,936" path="m11016,2621l11016,3557,13363,3557,13363,2621,11016,2621xe" filled="f" stroked="t" strokeweight=".72pt" strokecolor="#000000">
                <v:path arrowok="t"/>
              </v:shape>
            </v:group>
            <v:group style="position:absolute;left:2210;top:2570;width:1318;height:806" coordorigin="2210,2570" coordsize="1318,806">
              <v:shape style="position:absolute;left:2210;top:2570;width:1318;height:806" coordorigin="2210,2570" coordsize="1318,806" path="m2210,2570l2210,3377,3528,3377,3528,2570,2210,2570xe" filled="f" stroked="t" strokeweight=".72pt" strokecolor="#000000">
                <v:path arrowok="t"/>
              </v:shape>
            </v:group>
            <v:group style="position:absolute;left:4702;top:2131;width:2059;height:1613" coordorigin="4702,2131" coordsize="2059,1613">
              <v:shape style="position:absolute;left:4702;top:2131;width:2059;height:1613" coordorigin="4702,2131" coordsize="2059,1613" path="m4702,2131l4702,3744,6761,3744,6761,2131,4702,2131xe" filled="f" stroked="t" strokeweight=".72pt" strokecolor="#000000">
                <v:path arrowok="t"/>
              </v:shape>
            </v:group>
            <v:group style="position:absolute;left:3528;top:3139;width:1174;height:122" coordorigin="3528,3139" coordsize="1174,122">
              <v:shape style="position:absolute;left:3528;top:3139;width:1174;height:122" coordorigin="3528,3139" coordsize="1174,122" path="m4586,3262l4586,3139,4687,3190,4615,3190,4615,3204,4689,3204,4586,3262xe" filled="t" fillcolor="#000000" stroked="f">
                <v:path arrowok="t"/>
                <v:fill type="solid"/>
              </v:shape>
              <v:shape style="position:absolute;left:3528;top:3139;width:1174;height:122" coordorigin="3528,3139" coordsize="1174,122" path="m4586,3204l3528,3204,3528,3190,4586,3190,4586,3204xe" filled="t" fillcolor="#000000" stroked="f">
                <v:path arrowok="t"/>
                <v:fill type="solid"/>
              </v:shape>
              <v:shape style="position:absolute;left:3528;top:3139;width:1174;height:122" coordorigin="3528,3139" coordsize="1174,122" path="m4689,3204l4615,3204,4615,3190,4687,3190,4702,3197,4689,3204xe" filled="t" fillcolor="#000000" stroked="f">
                <v:path arrowok="t"/>
                <v:fill type="solid"/>
              </v:shape>
            </v:group>
            <v:group style="position:absolute;left:4586;top:3139;width:115;height:122" coordorigin="4586,3139" coordsize="115,122">
              <v:shape style="position:absolute;left:4586;top:3139;width:115;height:122" coordorigin="4586,3139" coordsize="115,122" path="m4586,3262l4586,3197,4586,3139,4702,3197,4586,3262xe" filled="f" stroked="t" strokeweight=".36pt" strokecolor="#000000">
                <v:path arrowok="t"/>
              </v:shape>
            </v:group>
            <v:group style="position:absolute;left:6761;top:3139;width:1174;height:122" coordorigin="6761,3139" coordsize="1174,122">
              <v:shape style="position:absolute;left:6761;top:3139;width:1174;height:122" coordorigin="6761,3139" coordsize="1174,122" path="m7812,3262l7812,3139,7919,3190,7841,3190,7841,3204,7921,3204,7812,3262xe" filled="t" fillcolor="#000000" stroked="f">
                <v:path arrowok="t"/>
                <v:fill type="solid"/>
              </v:shape>
              <v:shape style="position:absolute;left:6761;top:3139;width:1174;height:122" coordorigin="6761,3139" coordsize="1174,122" path="m7812,3204l6761,3204,6761,3190,7812,3190,7812,3204xe" filled="t" fillcolor="#000000" stroked="f">
                <v:path arrowok="t"/>
                <v:fill type="solid"/>
              </v:shape>
              <v:shape style="position:absolute;left:6761;top:3139;width:1174;height:122" coordorigin="6761,3139" coordsize="1174,122" path="m7921,3204l7841,3204,7841,3190,7919,3190,7934,3197,7921,3204xe" filled="t" fillcolor="#000000" stroked="f">
                <v:path arrowok="t"/>
                <v:fill type="solid"/>
              </v:shape>
            </v:group>
            <v:group style="position:absolute;left:7812;top:3139;width:122;height:122" coordorigin="7812,3139" coordsize="122,122">
              <v:shape style="position:absolute;left:7812;top:3139;width:122;height:122" coordorigin="7812,3139" coordsize="122,122" path="m7812,3262l7812,3197,7812,3139,7934,3197,7812,3262xe" filled="f" stroked="t" strokeweight=".36pt" strokecolor="#000000">
                <v:path arrowok="t"/>
              </v:shape>
            </v:group>
            <v:group style="position:absolute;left:9986;top:3139;width:1030;height:122" coordorigin="9986,3139" coordsize="1030,122">
              <v:shape style="position:absolute;left:9986;top:3139;width:1030;height:122" coordorigin="9986,3139" coordsize="1030,122" path="m10894,3262l10894,3139,11001,3190,10922,3190,10922,3204,11002,3204,10894,3262xe" filled="t" fillcolor="#000000" stroked="f">
                <v:path arrowok="t"/>
                <v:fill type="solid"/>
              </v:shape>
              <v:shape style="position:absolute;left:9986;top:3139;width:1030;height:122" coordorigin="9986,3139" coordsize="1030,122" path="m10894,3204l9986,3204,9986,3190,10894,3190,10894,3204xe" filled="t" fillcolor="#000000" stroked="f">
                <v:path arrowok="t"/>
                <v:fill type="solid"/>
              </v:shape>
              <v:shape style="position:absolute;left:9986;top:3139;width:1030;height:122" coordorigin="9986,3139" coordsize="1030,122" path="m11002,3204l10922,3204,10922,3190,11001,3190,11016,3197,11002,3204xe" filled="t" fillcolor="#000000" stroked="f">
                <v:path arrowok="t"/>
                <v:fill type="solid"/>
              </v:shape>
            </v:group>
            <v:group style="position:absolute;left:10894;top:3139;width:122;height:122" coordorigin="10894,3139" coordsize="122,122">
              <v:shape style="position:absolute;left:10894;top:3139;width:122;height:122" coordorigin="10894,3139" coordsize="122,122" path="m10894,3262l10894,3197,10894,3139,11016,3197,10894,3262xe" filled="f" stroked="t" strokeweight=".36pt" strokecolor="#000000">
                <v:path arrowok="t"/>
              </v:shape>
            </v:group>
            <v:group style="position:absolute;left:12766;top:3528;width:122;height:1073" coordorigin="12766,3528" coordsize="122,1073">
              <v:shape style="position:absolute;left:12766;top:3528;width:122;height:1073" coordorigin="12766,3528" coordsize="122,1073" path="m12838,4507l12823,4507,12822,4479,12823,4478,12822,4478,12787,3528,12802,3528,12837,4478,12823,4478,12822,4479,12837,4479,12838,4507xe" filled="t" fillcolor="#000000" stroked="f">
                <v:path arrowok="t"/>
                <v:fill type="solid"/>
              </v:shape>
              <v:shape style="position:absolute;left:12766;top:3528;width:122;height:1073" coordorigin="12766,3528" coordsize="122,1073" path="m12874,4507l12838,4507,12837,4478,12888,4478,12874,4507xe" filled="t" fillcolor="#000000" stroked="f">
                <v:path arrowok="t"/>
                <v:fill type="solid"/>
              </v:shape>
              <v:shape style="position:absolute;left:12766;top:3528;width:122;height:1073" coordorigin="12766,3528" coordsize="122,1073" path="m12830,4601l12766,4486,12822,4479,12823,4507,12874,4507,12830,4601xe" filled="t" fillcolor="#000000" stroked="f">
                <v:path arrowok="t"/>
                <v:fill type="solid"/>
              </v:shape>
            </v:group>
            <v:group style="position:absolute;left:12787;top:3528;width:50;height:979" coordorigin="12787,3528" coordsize="50,979">
              <v:shape style="position:absolute;left:12787;top:3528;width:50;height:979" coordorigin="12787,3528" coordsize="50,979" path="m12802,3528l12838,4507,12823,4507,12787,3528,12802,3528xe" filled="f" stroked="t" strokeweight=".36pt" strokecolor="#000000">
                <v:path arrowok="t"/>
              </v:shape>
            </v:group>
            <v:group style="position:absolute;left:12766;top:4478;width:122;height:122" coordorigin="12766,4478" coordsize="122,122">
              <v:shape style="position:absolute;left:12766;top:4478;width:122;height:122" coordorigin="12766,4478" coordsize="122,122" path="m12766,4486l12823,4478,12888,4478,12830,4601,12766,4486xe" filled="f" stroked="t" strokeweight=".36pt" strokecolor="#000000">
                <v:path arrowok="t"/>
              </v:shape>
            </v:group>
            <v:group style="position:absolute;left:12046;top:4615;width:1901;height:943" coordorigin="12046,4615" coordsize="1901,943">
              <v:shape style="position:absolute;left:12046;top:4615;width:1901;height:943" coordorigin="12046,4615" coordsize="1901,943" path="m12046,4615l12046,5558,13946,5558,13946,4615,12046,4615xe" filled="f" stroked="t" strokeweight=".72pt" strokecolor="#000000">
                <v:path arrowok="t"/>
              </v:shape>
            </v:group>
            <v:group style="position:absolute;left:11606;top:3528;width:29;height:1303" coordorigin="11606,3528" coordsize="29,1303">
              <v:shape style="position:absolute;left:11606;top:3528;width:29;height:1303" coordorigin="11606,3528" coordsize="29,1303" path="m11606,4831l11635,3528e" filled="f" stroked="t" strokeweight=".72pt" strokecolor="#000000">
                <v:path arrowok="t"/>
              </v:shape>
            </v:group>
            <v:group style="position:absolute;left:3924;top:6818;width:1080;height:115" coordorigin="3924,6818" coordsize="1080,115">
              <v:shape style="position:absolute;left:3924;top:6818;width:1080;height:115" coordorigin="3924,6818" coordsize="1080,115" path="m4882,6934l4882,6818,4989,6869,4910,6869,4910,6883,4989,6883,4882,6934xe" filled="t" fillcolor="#000000" stroked="f">
                <v:path arrowok="t"/>
                <v:fill type="solid"/>
              </v:shape>
              <v:shape style="position:absolute;left:3924;top:6818;width:1080;height:115" coordorigin="3924,6818" coordsize="1080,115" path="m4882,6883l3924,6883,3924,6869,4882,6869,4882,6883xe" filled="t" fillcolor="#000000" stroked="f">
                <v:path arrowok="t"/>
                <v:fill type="solid"/>
              </v:shape>
              <v:shape style="position:absolute;left:3924;top:6818;width:1080;height:115" coordorigin="3924,6818" coordsize="1080,115" path="m4989,6883l4910,6883,4910,6869,4989,6869,5004,6876,4989,6883xe" filled="t" fillcolor="#000000" stroked="f">
                <v:path arrowok="t"/>
                <v:fill type="solid"/>
              </v:shape>
            </v:group>
            <v:group style="position:absolute;left:4882;top:6818;width:122;height:115" coordorigin="4882,6818" coordsize="122,115">
              <v:shape style="position:absolute;left:4882;top:6818;width:122;height:115" coordorigin="4882,6818" coordsize="122,115" path="m4882,6934l4882,6876,4882,6818,5004,6876,4882,6934xe" filled="f" stroked="t" strokeweight=".36pt" strokecolor="#000000">
                <v:path arrowok="t"/>
              </v:shape>
            </v:group>
            <v:group style="position:absolute;left:10483;top:6746;width:1159;height:115" coordorigin="10483,6746" coordsize="1159,115">
              <v:shape style="position:absolute;left:10483;top:6746;width:1159;height:115" coordorigin="10483,6746" coordsize="1159,115" path="m11520,6862l11520,6746,11627,6797,11556,6797,11556,6811,11627,6811,11520,6862xe" filled="t" fillcolor="#000000" stroked="f">
                <v:path arrowok="t"/>
                <v:fill type="solid"/>
              </v:shape>
              <v:shape style="position:absolute;left:10483;top:6746;width:1159;height:115" coordorigin="10483,6746" coordsize="1159,115" path="m11520,6811l10483,6811,10483,6797,11520,6797,11520,6811xe" filled="t" fillcolor="#000000" stroked="f">
                <v:path arrowok="t"/>
                <v:fill type="solid"/>
              </v:shape>
              <v:shape style="position:absolute;left:10483;top:6746;width:1159;height:115" coordorigin="10483,6746" coordsize="1159,115" path="m11627,6811l11556,6811,11556,6797,11627,6797,11642,6804,11627,6811xe" filled="t" fillcolor="#000000" stroked="f">
                <v:path arrowok="t"/>
                <v:fill type="solid"/>
              </v:shape>
            </v:group>
            <v:group style="position:absolute;left:11520;top:6746;width:122;height:115" coordorigin="11520,6746" coordsize="122,115">
              <v:shape style="position:absolute;left:11520;top:6746;width:122;height:115" coordorigin="11520,6746" coordsize="122,115" path="m11520,6862l11520,6804,11520,6746,11642,6804,11520,6862xe" filled="f" stroked="t" strokeweight=".36pt" strokecolor="#000000">
                <v:path arrowok="t"/>
              </v:shape>
            </v:group>
            <v:group style="position:absolute;left:6818;top:9569;width:1714;height:122" coordorigin="6818,9569" coordsize="1714,122">
              <v:shape style="position:absolute;left:6818;top:9569;width:1714;height:122" coordorigin="6818,9569" coordsize="1714,122" path="m8518,9641l8446,9641,8446,9619,8417,9619,8417,9569,8532,9634,8518,9641xe" filled="t" fillcolor="#000000" stroked="f">
                <v:path arrowok="t"/>
                <v:fill type="solid"/>
              </v:shape>
              <v:shape style="position:absolute;left:6818;top:9569;width:1714;height:122" coordorigin="6818,9569" coordsize="1714,122" path="m8417,9641l6818,9626,6818,9605,8417,9619,8417,9641xe" filled="t" fillcolor="#000000" stroked="f">
                <v:path arrowok="t"/>
                <v:fill type="solid"/>
              </v:shape>
              <v:shape style="position:absolute;left:6818;top:9569;width:1714;height:122" coordorigin="6818,9569" coordsize="1714,122" path="m8446,9641l8417,9641,8417,9619,8446,9619,8446,9641xe" filled="t" fillcolor="#000000" stroked="f">
                <v:path arrowok="t"/>
                <v:fill type="solid"/>
              </v:shape>
              <v:shape style="position:absolute;left:6818;top:9569;width:1714;height:122" coordorigin="6818,9569" coordsize="1714,122" path="m8417,9691l8417,9641,8518,9641,8417,9691xe" filled="t" fillcolor="#000000" stroked="f">
                <v:path arrowok="t"/>
                <v:fill type="solid"/>
              </v:shape>
            </v:group>
            <v:group style="position:absolute;left:6818;top:9605;width:1627;height:36" coordorigin="6818,9605" coordsize="1627,36">
              <v:shape style="position:absolute;left:6818;top:9605;width:1627;height:36" coordorigin="6818,9605" coordsize="1627,36" path="m6818,9605l8446,9619,8446,9641,6818,9626,6818,9605xe" filled="f" stroked="t" strokeweight=".36pt" strokecolor="#000000">
                <v:path arrowok="t"/>
              </v:shape>
            </v:group>
            <v:group style="position:absolute;left:8417;top:9569;width:115;height:122" coordorigin="8417,9569" coordsize="115,122">
              <v:shape style="position:absolute;left:8417;top:9569;width:115;height:122" coordorigin="8417,9569" coordsize="115,122" path="m8417,9691l8417,9626,8417,9569,8532,9634,8417,9691xe" filled="f" stroked="t" strokeweight=".36pt" strokecolor="#000000">
                <v:path arrowok="t"/>
              </v:shape>
            </v:group>
            <v:group style="position:absolute;left:7733;top:6797;width:670;height:115" coordorigin="7733,6797" coordsize="670,115">
              <v:shape style="position:absolute;left:7733;top:6797;width:670;height:115" coordorigin="7733,6797" coordsize="670,115" path="m8402,6862l8316,6862,8316,6847,8287,6846,8287,6797,8402,6862xe" filled="t" fillcolor="#000000" stroked="f">
                <v:path arrowok="t"/>
                <v:fill type="solid"/>
              </v:shape>
              <v:shape style="position:absolute;left:7733;top:6797;width:670;height:115" coordorigin="7733,6797" coordsize="670,115" path="m8286,6861l7733,6847,7733,6833,8287,6846,8287,6854,8286,6861xe" filled="t" fillcolor="#000000" stroked="f">
                <v:path arrowok="t"/>
                <v:fill type="solid"/>
              </v:shape>
              <v:shape style="position:absolute;left:7733;top:6797;width:670;height:115" coordorigin="7733,6797" coordsize="670,115" path="m8316,6862l8286,6861,8287,6854,8287,6846,8316,6847,8316,6862xe" filled="t" fillcolor="#000000" stroked="f">
                <v:path arrowok="t"/>
                <v:fill type="solid"/>
              </v:shape>
              <v:shape style="position:absolute;left:7733;top:6797;width:670;height:115" coordorigin="7733,6797" coordsize="670,115" path="m8280,6912l8286,6861,8316,6862,8402,6862,8280,6912xe" filled="t" fillcolor="#000000" stroked="f">
                <v:path arrowok="t"/>
                <v:fill type="solid"/>
              </v:shape>
            </v:group>
            <v:group style="position:absolute;left:7733;top:6833;width:583;height:29" coordorigin="7733,6833" coordsize="583,29">
              <v:shape style="position:absolute;left:7733;top:6833;width:583;height:29" coordorigin="7733,6833" coordsize="583,29" path="m7733,6833l8316,6847,8316,6862,7733,6847,7733,6833xe" filled="f" stroked="t" strokeweight=".36pt" strokecolor="#000000">
                <v:path arrowok="t"/>
              </v:shape>
            </v:group>
            <v:group style="position:absolute;left:8280;top:6797;width:122;height:115" coordorigin="8280,6797" coordsize="122,115">
              <v:shape style="position:absolute;left:8280;top:6797;width:122;height:115" coordorigin="8280,6797" coordsize="122,115" path="m8280,6912l8287,6854,8287,6797,8402,6862,8280,6912xe" filled="f" stroked="t" strokeweight=".36pt" strokecolor="#000000">
                <v:path arrowok="t"/>
              </v:shape>
            </v:group>
            <v:group style="position:absolute;left:12780;top:8618;width:115;height:1015" coordorigin="12780,8618" coordsize="115,1015">
              <v:shape style="position:absolute;left:12780;top:8618;width:115;height:1015" coordorigin="12780,8618" coordsize="115,1015" path="m12830,8741l12780,8741,12838,8618,12882,8712,12830,8712,12830,8741xe" filled="t" fillcolor="#000000" stroked="f">
                <v:path arrowok="t"/>
                <v:fill type="solid"/>
              </v:shape>
              <v:shape style="position:absolute;left:12780;top:8618;width:115;height:1015" coordorigin="12780,8618" coordsize="115,1015" path="m12845,9634l12830,9634,12830,8712,12845,8712,12845,9634xe" filled="t" fillcolor="#000000" stroked="f">
                <v:path arrowok="t"/>
                <v:fill type="solid"/>
              </v:shape>
              <v:shape style="position:absolute;left:12780;top:8618;width:115;height:1015" coordorigin="12780,8618" coordsize="115,1015" path="m12895,8741l12845,8741,12845,8712,12882,8712,12895,8741xe" filled="t" fillcolor="#000000" stroked="f">
                <v:path arrowok="t"/>
                <v:fill type="solid"/>
              </v:shape>
            </v:group>
            <v:group style="position:absolute;left:12780;top:8618;width:115;height:122" coordorigin="12780,8618" coordsize="115,122">
              <v:shape style="position:absolute;left:12780;top:8618;width:115;height:122" coordorigin="12780,8618" coordsize="115,122" path="m12780,8741l12838,8741,12895,8741,12838,8618,12780,8741xe" filled="f" stroked="t" strokeweight=".36pt" strokecolor="#000000">
                <v:path arrowok="t"/>
              </v:shape>
            </v:group>
            <v:group style="position:absolute;left:9367;top:7265;width:122;height:2002" coordorigin="9367,7265" coordsize="122,2002">
              <v:shape style="position:absolute;left:9367;top:7265;width:122;height:2002" coordorigin="9367,7265" coordsize="122,2002" path="m9439,9173l9425,9173,9403,7265,9418,7265,9439,9173xe" filled="t" fillcolor="#000000" stroked="f">
                <v:path arrowok="t"/>
                <v:fill type="solid"/>
              </v:shape>
              <v:shape style="position:absolute;left:9367;top:7265;width:122;height:2002" coordorigin="9367,7265" coordsize="122,2002" path="m9432,9266l9367,9144,9424,9144,9425,9173,9476,9173,9432,9266xe" filled="t" fillcolor="#000000" stroked="f">
                <v:path arrowok="t"/>
                <v:fill type="solid"/>
              </v:shape>
              <v:shape style="position:absolute;left:9367;top:7265;width:122;height:2002" coordorigin="9367,7265" coordsize="122,2002" path="m9476,9173l9439,9173,9439,9144,9490,9144,9476,9173xe" filled="t" fillcolor="#000000" stroked="f">
                <v:path arrowok="t"/>
                <v:fill type="solid"/>
              </v:shape>
            </v:group>
            <v:group style="position:absolute;left:9403;top:7265;width:36;height:1908" coordorigin="9403,7265" coordsize="36,1908">
              <v:shape style="position:absolute;left:9403;top:7265;width:36;height:1908" coordorigin="9403,7265" coordsize="36,1908" path="m9418,7265l9439,9173,9425,9173,9403,7265,9418,7265xe" filled="f" stroked="t" strokeweight=".36pt" strokecolor="#000000">
                <v:path arrowok="t"/>
              </v:shape>
            </v:group>
            <v:group style="position:absolute;left:9367;top:9144;width:122;height:122" coordorigin="9367,9144" coordsize="122,122">
              <v:shape style="position:absolute;left:9367;top:9144;width:122;height:122" coordorigin="9367,9144" coordsize="122,122" path="m9367,9144l9432,9144,9490,9144,9432,9266,9367,9144xe" filled="f" stroked="t" strokeweight=".36pt" strokecolor="#000000">
                <v:path arrowok="t"/>
              </v:shape>
            </v:group>
            <v:group style="position:absolute;left:1973;top:2117;width:12175;height:3953" coordorigin="1973,2117" coordsize="12175,3953">
              <v:shape style="position:absolute;left:1973;top:2117;width:12175;height:3953" coordorigin="1973,2117" coordsize="12175,3953" path="m1973,2117l1973,6070,14148,6070,14148,2117,1973,2117xe" filled="t" fillcolor="#BADFE3" stroked="f">
                <v:path arrowok="t"/>
                <v:fill type="solid"/>
              </v:shape>
            </v:group>
            <v:group style="position:absolute;left:5969;top:7265;width:122;height:713" coordorigin="5969,7265" coordsize="122,713">
              <v:shape style="position:absolute;left:5969;top:7265;width:122;height:713" coordorigin="5969,7265" coordsize="122,713" path="m6034,7891l6019,7891,6019,7265,6034,7265,6034,7891xe" filled="t" fillcolor="#000000" stroked="f">
                <v:path arrowok="t"/>
                <v:fill type="solid"/>
              </v:shape>
              <v:shape style="position:absolute;left:5969;top:7265;width:122;height:713" coordorigin="5969,7265" coordsize="122,713" path="m6026,7978l5969,7862,6019,7862,6019,7891,6075,7891,6026,7978xe" filled="t" fillcolor="#000000" stroked="f">
                <v:path arrowok="t"/>
                <v:fill type="solid"/>
              </v:shape>
              <v:shape style="position:absolute;left:5969;top:7265;width:122;height:713" coordorigin="5969,7265" coordsize="122,713" path="m6075,7891l6034,7891,6034,7862,6091,7862,6075,7891xe" filled="t" fillcolor="#000000" stroked="f">
                <v:path arrowok="t"/>
                <v:fill type="solid"/>
              </v:shape>
            </v:group>
            <v:group style="position:absolute;left:5969;top:7862;width:122;height:115" coordorigin="5969,7862" coordsize="122,115">
              <v:shape style="position:absolute;left:5969;top:7862;width:122;height:115" coordorigin="5969,7862" coordsize="122,115" path="m5969,7862l6026,7862,6091,7862,6026,7978,5969,7862xe" filled="f" stroked="t" strokeweight=".36pt" strokecolor="#000000">
                <v:path arrowok="t"/>
              </v:shape>
            </v:group>
            <v:group style="position:absolute;left:1973;top:6192;width:12175;height:4154" coordorigin="1973,6192" coordsize="12175,4154">
              <v:shape style="position:absolute;left:1973;top:6192;width:12175;height:4154" coordorigin="1973,6192" coordsize="12175,4154" path="m1973,6192l1973,10346,14148,10346,14148,6192,1973,6192xe" filled="t" fillcolor="#666699" stroked="f">
                <v:path arrowok="t"/>
                <v:fill type="solid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before="1"/>
        <w:ind w:left="632" w:right="1515" w:firstLine="0"/>
        <w:jc w:val="center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1"/>
          <w:sz w:val="38"/>
          <w:szCs w:val="38"/>
        </w:rPr>
        <w:t>2.电源拓扑介绍</w:t>
      </w:r>
    </w:p>
    <w:p>
      <w:pPr>
        <w:spacing w:after="0"/>
        <w:jc w:val="center"/>
        <w:rPr>
          <w:rFonts w:ascii="SimSun" w:hAnsi="SimSun" w:cs="SimSun" w:eastAsia="SimSun"/>
          <w:sz w:val="38"/>
          <w:szCs w:val="38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190" w:lineRule="exact" w:before="6"/>
        <w:rPr>
          <w:sz w:val="19"/>
          <w:szCs w:val="19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1640" w:right="1720"/>
        </w:sectPr>
      </w:pPr>
    </w:p>
    <w:p>
      <w:pPr>
        <w:spacing w:before="323"/>
        <w:ind w:left="116" w:right="0" w:firstLine="0"/>
        <w:jc w:val="left"/>
        <w:rPr>
          <w:rFonts w:ascii="Arial" w:hAnsi="Arial" w:cs="Arial" w:eastAsia="Arial"/>
          <w:sz w:val="36"/>
          <w:szCs w:val="36"/>
        </w:rPr>
      </w:pPr>
      <w:r>
        <w:rPr>
          <w:rFonts w:ascii="Arial"/>
          <w:sz w:val="36"/>
        </w:rPr>
        <w:t>220V~</w:t>
      </w:r>
    </w:p>
    <w:p>
      <w:pPr>
        <w:spacing w:line="333" w:lineRule="exact" w:before="0"/>
        <w:ind w:left="116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/>
        <w:br w:type="column"/>
      </w:r>
      <w:r>
        <w:rPr>
          <w:rFonts w:ascii="SimSun" w:hAnsi="SimSun" w:cs="SimSun" w:eastAsia="SimSun"/>
          <w:sz w:val="36"/>
          <w:szCs w:val="36"/>
        </w:rPr>
        <w:t>交流输入</w:t>
      </w:r>
    </w:p>
    <w:p>
      <w:pPr>
        <w:tabs>
          <w:tab w:pos="3039" w:val="left" w:leader="none"/>
        </w:tabs>
        <w:spacing w:line="559" w:lineRule="exact" w:before="0"/>
        <w:ind w:left="296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/>
        <w:pict>
          <v:shape style="position:absolute;margin-left:145.800003pt;margin-top:59.965477pt;width:48.960002pt;height:347.040014pt;mso-position-horizontal-relative:page;mso-position-vertical-relative:paragraph;z-index:-12287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958"/>
                  </w:tblGrid>
                  <w:tr>
                    <w:trPr>
                      <w:trHeight w:val="720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598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713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>
                          <w:pStyle w:val="TableParagraph"/>
                          <w:spacing w:line="240" w:lineRule="auto" w:before="209"/>
                          <w:ind w:left="21" w:right="0"/>
                          <w:jc w:val="left"/>
                          <w:rPr>
                            <w:rFonts w:ascii="Arial" w:hAnsi="Arial" w:cs="Arial" w:eastAsia="Arial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/>
                            <w:sz w:val="36"/>
                          </w:rPr>
                          <w:t>+12V</w:t>
                        </w:r>
                      </w:p>
                    </w:tc>
                  </w:tr>
                  <w:tr>
                    <w:trPr>
                      <w:trHeight w:val="720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713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>
                          <w:pStyle w:val="TableParagraph"/>
                          <w:spacing w:line="240" w:lineRule="auto" w:before="139"/>
                          <w:ind w:left="259" w:right="0"/>
                          <w:jc w:val="left"/>
                          <w:rPr>
                            <w:rFonts w:ascii="SimSun" w:hAnsi="SimSun" w:cs="SimSun" w:eastAsia="SimSu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SimSun" w:hAnsi="SimSun" w:cs="SimSun" w:eastAsia="SimSun"/>
                            <w:sz w:val="36"/>
                            <w:szCs w:val="36"/>
                          </w:rPr>
                          <w:t>地</w:t>
                        </w:r>
                      </w:p>
                    </w:tc>
                  </w:tr>
                  <w:tr>
                    <w:trPr>
                      <w:trHeight w:val="716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716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>
                          <w:pStyle w:val="TableParagraph"/>
                          <w:spacing w:line="527" w:lineRule="exact"/>
                          <w:ind w:left="259" w:right="0"/>
                          <w:jc w:val="left"/>
                          <w:rPr>
                            <w:rFonts w:ascii="微軟正黑體" w:hAnsi="微軟正黑體" w:cs="微軟正黑體" w:eastAsia="微軟正黑體"/>
                            <w:sz w:val="36"/>
                            <w:szCs w:val="36"/>
                          </w:rPr>
                        </w:pPr>
                        <w:r>
                          <w:rPr>
                            <w:rFonts w:ascii="微軟正黑體" w:hAnsi="微軟正黑體" w:cs="微軟正黑體" w:eastAsia="微軟正黑體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  <w:t>地</w:t>
                        </w:r>
                        <w:r>
                          <w:rPr>
                            <w:rFonts w:ascii="微軟正黑體" w:hAnsi="微軟正黑體" w:cs="微軟正黑體" w:eastAsia="微軟正黑體"/>
                            <w:color w:val="000000"/>
                            <w:sz w:val="36"/>
                            <w:szCs w:val="36"/>
                          </w:rPr>
                        </w:r>
                      </w:p>
                    </w:tc>
                  </w:tr>
                  <w:tr>
                    <w:trPr>
                      <w:trHeight w:val="716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>
                          <w:pStyle w:val="TableParagraph"/>
                          <w:spacing w:line="240" w:lineRule="auto" w:before="209"/>
                          <w:ind w:left="136" w:right="0"/>
                          <w:jc w:val="left"/>
                          <w:rPr>
                            <w:rFonts w:ascii="Arial" w:hAnsi="Arial" w:cs="Arial" w:eastAsia="Arial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/>
                            <w:spacing w:val="-1"/>
                            <w:sz w:val="36"/>
                          </w:rPr>
                          <w:t>+24</w:t>
                        </w:r>
                      </w:p>
                    </w:tc>
                  </w:tr>
                  <w:tr>
                    <w:trPr>
                      <w:trHeight w:val="716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>
                          <w:pStyle w:val="TableParagraph"/>
                          <w:spacing w:line="240" w:lineRule="auto" w:before="206"/>
                          <w:ind w:left="136" w:right="0"/>
                          <w:jc w:val="left"/>
                          <w:rPr>
                            <w:rFonts w:ascii="Arial" w:hAnsi="Arial" w:cs="Arial" w:eastAsia="Arial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/>
                            <w:spacing w:val="-1"/>
                            <w:sz w:val="36"/>
                          </w:rPr>
                          <w:t>+24</w:t>
                        </w:r>
                      </w:p>
                    </w:tc>
                  </w:tr>
                  <w:tr>
                    <w:trPr>
                      <w:trHeight w:val="598" w:hRule="exact"/>
                    </w:trPr>
                    <w:tc>
                      <w:tcPr>
                        <w:tcW w:w="95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>
                          <w:pStyle w:val="TableParagraph"/>
                          <w:spacing w:line="240" w:lineRule="auto" w:before="87"/>
                          <w:ind w:left="136" w:right="0"/>
                          <w:jc w:val="left"/>
                          <w:rPr>
                            <w:rFonts w:ascii="Arial" w:hAnsi="Arial" w:cs="Arial" w:eastAsia="Arial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/>
                            <w:spacing w:val="-1"/>
                            <w:sz w:val="36"/>
                          </w:rPr>
                          <w:t>+24</w:t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/>
        <w:pict>
          <v:shape style="position:absolute;margin-left:217.440002pt;margin-top:66.08548pt;width:42.840002pt;height:291.960012pt;mso-position-horizontal-relative:page;mso-position-vertical-relative:paragraph;z-index:-12286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835"/>
                  </w:tblGrid>
                  <w:tr>
                    <w:trPr>
                      <w:trHeight w:val="716" w:hRule="exact"/>
                    </w:trPr>
                    <w:tc>
                      <w:tcPr>
                        <w:tcW w:w="83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598" w:hRule="exact"/>
                    </w:trPr>
                    <w:tc>
                      <w:tcPr>
                        <w:tcW w:w="83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716" w:hRule="exact"/>
                    </w:trPr>
                    <w:tc>
                      <w:tcPr>
                        <w:tcW w:w="83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>
                          <w:pStyle w:val="TableParagraph"/>
                          <w:spacing w:line="240" w:lineRule="auto" w:before="206"/>
                          <w:ind w:left="21" w:right="0"/>
                          <w:jc w:val="left"/>
                          <w:rPr>
                            <w:rFonts w:ascii="Arial" w:hAnsi="Arial" w:cs="Arial" w:eastAsia="Arial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/>
                            <w:spacing w:val="-1"/>
                            <w:sz w:val="36"/>
                          </w:rPr>
                          <w:t>+12</w:t>
                        </w:r>
                      </w:p>
                    </w:tc>
                  </w:tr>
                  <w:tr>
                    <w:trPr>
                      <w:trHeight w:val="716" w:hRule="exact"/>
                    </w:trPr>
                    <w:tc>
                      <w:tcPr>
                        <w:tcW w:w="83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716" w:hRule="exact"/>
                    </w:trPr>
                    <w:tc>
                      <w:tcPr>
                        <w:tcW w:w="83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713" w:hRule="exact"/>
                    </w:trPr>
                    <w:tc>
                      <w:tcPr>
                        <w:tcW w:w="83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720" w:hRule="exact"/>
                    </w:trPr>
                    <w:tc>
                      <w:tcPr>
                        <w:tcW w:w="83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/>
                      </w:p>
                    </w:tc>
                  </w:tr>
                  <w:tr>
                    <w:trPr>
                      <w:trHeight w:val="929" w:hRule="exact"/>
                    </w:trPr>
                    <w:tc>
                      <w:tcPr>
                        <w:tcW w:w="83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ADFE3"/>
                      </w:tcPr>
                      <w:p>
                        <w:pPr>
                          <w:pStyle w:val="TableParagraph"/>
                          <w:spacing w:line="240" w:lineRule="auto" w:before="209"/>
                          <w:ind w:left="21" w:right="0"/>
                          <w:jc w:val="left"/>
                          <w:rPr>
                            <w:rFonts w:ascii="Arial" w:hAnsi="Arial" w:cs="Arial" w:eastAsia="Arial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/>
                            <w:spacing w:val="-1"/>
                            <w:sz w:val="36"/>
                          </w:rPr>
                          <w:t>+24</w:t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imSun" w:hAnsi="SimSun" w:cs="SimSun" w:eastAsia="SimSun"/>
          <w:sz w:val="36"/>
          <w:szCs w:val="36"/>
        </w:rPr>
        <w:t>抗干扰</w:t>
        <w:tab/>
      </w:r>
      <w:r>
        <w:rPr>
          <w:rFonts w:ascii="SimSun" w:hAnsi="SimSun" w:cs="SimSun" w:eastAsia="SimSun"/>
          <w:position w:val="22"/>
          <w:sz w:val="36"/>
          <w:szCs w:val="36"/>
        </w:rPr>
        <w:t>整流</w:t>
      </w:r>
      <w:r>
        <w:rPr>
          <w:rFonts w:ascii="SimSun" w:hAnsi="SimSun" w:cs="SimSun" w:eastAsia="SimSun"/>
          <w:sz w:val="36"/>
          <w:szCs w:val="36"/>
        </w:rPr>
      </w:r>
    </w:p>
    <w:p>
      <w:pPr>
        <w:spacing w:line="550" w:lineRule="exact" w:before="7"/>
        <w:rPr>
          <w:sz w:val="55"/>
          <w:szCs w:val="55"/>
        </w:rPr>
      </w:pPr>
    </w:p>
    <w:p>
      <w:pPr>
        <w:spacing w:line="580" w:lineRule="exact" w:before="0"/>
        <w:rPr>
          <w:sz w:val="58"/>
          <w:szCs w:val="58"/>
        </w:rPr>
      </w:pPr>
    </w:p>
    <w:p>
      <w:pPr>
        <w:spacing w:line="580" w:lineRule="exact" w:before="0"/>
        <w:rPr>
          <w:sz w:val="58"/>
          <w:szCs w:val="58"/>
        </w:rPr>
      </w:pPr>
    </w:p>
    <w:p>
      <w:pPr>
        <w:spacing w:line="580" w:lineRule="exact" w:before="0"/>
        <w:rPr>
          <w:sz w:val="58"/>
          <w:szCs w:val="58"/>
        </w:rPr>
      </w:pPr>
    </w:p>
    <w:p>
      <w:pPr>
        <w:spacing w:before="0"/>
        <w:ind w:left="500" w:right="0" w:firstLine="0"/>
        <w:jc w:val="center"/>
        <w:rPr>
          <w:rFonts w:ascii="Arial" w:hAnsi="Arial" w:cs="Arial" w:eastAsia="Arial"/>
          <w:sz w:val="36"/>
          <w:szCs w:val="36"/>
        </w:rPr>
      </w:pPr>
      <w:r>
        <w:rPr>
          <w:rFonts w:ascii="Arial"/>
          <w:sz w:val="36"/>
        </w:rPr>
        <w:t>V</w:t>
      </w:r>
    </w:p>
    <w:p>
      <w:pPr>
        <w:spacing w:line="388" w:lineRule="exact" w:before="64"/>
        <w:ind w:left="347" w:right="0" w:firstLine="0"/>
        <w:jc w:val="center"/>
        <w:rPr>
          <w:rFonts w:ascii="Arial" w:hAnsi="Arial" w:cs="Arial" w:eastAsia="Arial"/>
          <w:sz w:val="36"/>
          <w:szCs w:val="36"/>
        </w:rPr>
      </w:pPr>
      <w:r>
        <w:rPr/>
        <w:br w:type="column"/>
      </w:r>
      <w:r>
        <w:rPr>
          <w:rFonts w:ascii="Arial"/>
          <w:spacing w:val="-2"/>
          <w:sz w:val="36"/>
        </w:rPr>
        <w:t>PFC</w:t>
      </w:r>
    </w:p>
    <w:p>
      <w:pPr>
        <w:spacing w:line="440" w:lineRule="exact" w:before="0"/>
        <w:ind w:left="354" w:right="0" w:firstLine="0"/>
        <w:jc w:val="center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z w:val="36"/>
          <w:szCs w:val="36"/>
        </w:rPr>
        <w:t>功率开关</w:t>
      </w:r>
    </w:p>
    <w:p>
      <w:pPr>
        <w:spacing w:line="250" w:lineRule="exact" w:before="2"/>
        <w:rPr>
          <w:sz w:val="25"/>
          <w:szCs w:val="25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88" w:lineRule="exact" w:before="0"/>
        <w:ind w:left="0" w:right="127" w:firstLine="0"/>
        <w:jc w:val="center"/>
        <w:rPr>
          <w:rFonts w:ascii="Arial" w:hAnsi="Arial" w:cs="Arial" w:eastAsia="Arial"/>
          <w:sz w:val="36"/>
          <w:szCs w:val="36"/>
        </w:rPr>
      </w:pPr>
      <w:r>
        <w:rPr>
          <w:rFonts w:ascii="Arial"/>
          <w:spacing w:val="-3"/>
          <w:sz w:val="36"/>
        </w:rPr>
        <w:t>PFC</w:t>
      </w:r>
    </w:p>
    <w:p>
      <w:pPr>
        <w:spacing w:line="440" w:lineRule="exact" w:before="0"/>
        <w:ind w:left="0" w:right="120" w:firstLine="0"/>
        <w:jc w:val="center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z w:val="36"/>
          <w:szCs w:val="36"/>
        </w:rPr>
        <w:t>电压检测</w:t>
      </w:r>
    </w:p>
    <w:p>
      <w:pPr>
        <w:spacing w:line="360" w:lineRule="exact" w:before="0"/>
        <w:rPr>
          <w:sz w:val="36"/>
          <w:szCs w:val="36"/>
        </w:rPr>
      </w:pPr>
      <w:r>
        <w:rPr/>
        <w:br w:type="column"/>
      </w:r>
      <w:r>
        <w:rPr>
          <w:sz w:val="36"/>
        </w:rPr>
      </w:r>
    </w:p>
    <w:p>
      <w:pPr>
        <w:spacing w:line="500" w:lineRule="exact" w:before="6"/>
        <w:rPr>
          <w:sz w:val="50"/>
          <w:szCs w:val="50"/>
        </w:rPr>
      </w:pPr>
    </w:p>
    <w:p>
      <w:pPr>
        <w:spacing w:before="0"/>
        <w:ind w:left="476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z w:val="36"/>
          <w:szCs w:val="36"/>
        </w:rPr>
        <w:t>副电源</w:t>
      </w: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80" w:lineRule="exact" w:before="19"/>
        <w:rPr>
          <w:sz w:val="38"/>
          <w:szCs w:val="38"/>
        </w:rPr>
      </w:pPr>
    </w:p>
    <w:p>
      <w:pPr>
        <w:spacing w:line="708" w:lineRule="auto" w:before="0"/>
        <w:ind w:left="592" w:right="0" w:hanging="476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z w:val="36"/>
          <w:szCs w:val="36"/>
        </w:rPr>
        <w:t>开关机控制 保护</w:t>
      </w:r>
    </w:p>
    <w:p>
      <w:pPr>
        <w:spacing w:before="105"/>
        <w:ind w:left="412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z w:val="36"/>
          <w:szCs w:val="36"/>
        </w:rPr>
        <w:t>主电源</w:t>
      </w:r>
    </w:p>
    <w:p>
      <w:pPr>
        <w:spacing w:line="310" w:lineRule="exact" w:before="6"/>
        <w:rPr>
          <w:sz w:val="31"/>
          <w:szCs w:val="31"/>
        </w:rPr>
      </w:pPr>
      <w:r>
        <w:rPr/>
        <w:br w:type="column"/>
      </w:r>
      <w:r>
        <w:rPr>
          <w:sz w:val="31"/>
        </w:rPr>
      </w: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before="0"/>
        <w:ind w:left="0" w:right="173" w:firstLine="0"/>
        <w:jc w:val="center"/>
        <w:rPr>
          <w:rFonts w:ascii="Arial" w:hAnsi="Arial" w:cs="Arial" w:eastAsia="Arial"/>
          <w:sz w:val="36"/>
          <w:szCs w:val="36"/>
        </w:rPr>
      </w:pPr>
      <w:r>
        <w:rPr>
          <w:rFonts w:ascii="Arial"/>
          <w:spacing w:val="-1"/>
          <w:sz w:val="36"/>
        </w:rPr>
        <w:t>+5V</w:t>
      </w:r>
    </w:p>
    <w:p>
      <w:pPr>
        <w:spacing w:before="236"/>
        <w:ind w:left="10" w:right="0" w:firstLine="0"/>
        <w:jc w:val="center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z w:val="36"/>
          <w:szCs w:val="36"/>
        </w:rPr>
        <w:t>开关机</w:t>
      </w:r>
    </w:p>
    <w:p>
      <w:pPr>
        <w:spacing w:before="317"/>
        <w:ind w:left="116" w:right="0" w:firstLine="0"/>
        <w:jc w:val="left"/>
        <w:rPr>
          <w:rFonts w:ascii="Arial" w:hAnsi="Arial" w:cs="Arial" w:eastAsia="Arial"/>
          <w:sz w:val="36"/>
          <w:szCs w:val="36"/>
        </w:rPr>
      </w:pPr>
      <w:r>
        <w:rPr>
          <w:rFonts w:ascii="Arial"/>
          <w:sz w:val="36"/>
        </w:rPr>
        <w:t>+12V</w:t>
      </w:r>
    </w:p>
    <w:p>
      <w:pPr>
        <w:spacing w:line="369" w:lineRule="auto" w:before="236"/>
        <w:ind w:left="354" w:right="588" w:firstLine="0"/>
        <w:jc w:val="both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z w:val="36"/>
          <w:szCs w:val="36"/>
        </w:rPr>
        <w:t>地 地 地</w:t>
      </w:r>
    </w:p>
    <w:p>
      <w:pPr>
        <w:spacing w:before="123"/>
        <w:ind w:left="239" w:right="0" w:firstLine="0"/>
        <w:jc w:val="left"/>
        <w:rPr>
          <w:rFonts w:ascii="Arial" w:hAnsi="Arial" w:cs="Arial" w:eastAsia="Arial"/>
          <w:sz w:val="36"/>
          <w:szCs w:val="36"/>
        </w:rPr>
      </w:pPr>
      <w:r>
        <w:rPr>
          <w:rFonts w:ascii="Arial"/>
          <w:sz w:val="36"/>
        </w:rPr>
        <w:t>+24V</w:t>
      </w:r>
    </w:p>
    <w:p>
      <w:pPr>
        <w:spacing w:after="0"/>
        <w:jc w:val="left"/>
        <w:rPr>
          <w:rFonts w:ascii="Arial" w:hAnsi="Arial" w:cs="Arial" w:eastAsia="Arial"/>
          <w:sz w:val="36"/>
          <w:szCs w:val="36"/>
        </w:rPr>
        <w:sectPr>
          <w:type w:val="continuous"/>
          <w:pgSz w:w="16838" w:h="11920" w:orient="landscape"/>
          <w:pgMar w:top="1100" w:bottom="280" w:left="1640" w:right="1720"/>
          <w:cols w:num="5" w:equalWidth="0">
            <w:col w:w="1170" w:space="176"/>
            <w:col w:w="3761" w:space="1135"/>
            <w:col w:w="1795" w:space="1071"/>
            <w:col w:w="1917" w:space="1150"/>
            <w:col w:w="1303"/>
          </w:cols>
        </w:sectPr>
      </w:pPr>
    </w:p>
    <w:p>
      <w:pPr>
        <w:spacing w:line="240" w:lineRule="exact" w:before="12"/>
        <w:rPr>
          <w:sz w:val="24"/>
          <w:szCs w:val="24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88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2923;top:1649;width:1793;height:1433" coordorigin="2923,1649" coordsize="1793,1433">
              <v:shape style="position:absolute;left:2923;top:1649;width:1793;height:1433" coordorigin="2923,1649" coordsize="1793,1433" path="m2923,1649l2923,3082,4716,3082,4716,1649,2923,1649xe" filled="t" fillcolor="#BADFE3" stroked="f">
                <v:path arrowok="t"/>
                <v:fill type="solid"/>
              </v:shape>
            </v:group>
            <v:group style="position:absolute;left:2923;top:1649;width:1793;height:1433" coordorigin="2923,1649" coordsize="1793,1433">
              <v:shape style="position:absolute;left:2923;top:1649;width:1793;height:1433" coordorigin="2923,1649" coordsize="1793,1433" path="m2923,1649l2923,3082,4716,3082,4716,1649,2923,1649xe" filled="f" stroked="t" strokeweight=".72pt" strokecolor="#000000">
                <v:path arrowok="t"/>
              </v:shape>
            </v:group>
            <v:group style="position:absolute;left:5674;top:1649;width:1426;height:1433" coordorigin="5674,1649" coordsize="1426,1433">
              <v:shape style="position:absolute;left:5674;top:1649;width:1426;height:1433" coordorigin="5674,1649" coordsize="1426,1433" path="m5674,1649l5674,3082,7099,3082,7099,1649,5674,1649xe" filled="t" fillcolor="#BADFE3" stroked="f">
                <v:path arrowok="t"/>
                <v:fill type="solid"/>
              </v:shape>
            </v:group>
            <v:group style="position:absolute;left:5674;top:1649;width:1426;height:1433" coordorigin="5674,1649" coordsize="1426,1433">
              <v:shape style="position:absolute;left:5674;top:1649;width:1426;height:1433" coordorigin="5674,1649" coordsize="1426,1433" path="m5674,1649l5674,3082,7099,3082,7099,1649,5674,1649xe" filled="f" stroked="t" strokeweight=".72pt" strokecolor="#000000">
                <v:path arrowok="t"/>
              </v:shape>
            </v:group>
            <v:group style="position:absolute;left:6624;top:4399;width:2268;height:713" coordorigin="6624,4399" coordsize="2268,713">
              <v:shape style="position:absolute;left:6624;top:4399;width:2268;height:713" coordorigin="6624,4399" coordsize="2268,713" path="m6624,4399l6624,5112,8892,5112,8892,4399,6624,4399xe" filled="t" fillcolor="#BADFE3" stroked="f">
                <v:path arrowok="t"/>
                <v:fill type="solid"/>
              </v:shape>
            </v:group>
            <v:group style="position:absolute;left:6624;top:4399;width:2268;height:713" coordorigin="6624,4399" coordsize="2268,713">
              <v:shape style="position:absolute;left:6624;top:4399;width:2268;height:713" coordorigin="6624,4399" coordsize="2268,713" path="m6624,4399l6624,5112,8892,5112,8892,4399,6624,4399xe" filled="f" stroked="t" strokeweight=".72pt" strokecolor="#000000">
                <v:path arrowok="t"/>
              </v:shape>
            </v:group>
            <v:group style="position:absolute;left:8057;top:1649;width:1793;height:1433" coordorigin="8057,1649" coordsize="1793,1433">
              <v:shape style="position:absolute;left:8057;top:1649;width:1793;height:1433" coordorigin="8057,1649" coordsize="1793,1433" path="m8057,1649l8057,3082,9850,3082,9850,1649,8057,1649xe" filled="t" fillcolor="#BADFE3" stroked="f">
                <v:path arrowok="t"/>
                <v:fill type="solid"/>
              </v:shape>
            </v:group>
            <v:group style="position:absolute;left:8057;top:1649;width:1793;height:1433" coordorigin="8057,1649" coordsize="1793,1433">
              <v:shape style="position:absolute;left:8057;top:1649;width:1793;height:1433" coordorigin="8057,1649" coordsize="1793,1433" path="m8057,1649l8057,3082,9850,3082,9850,1649,8057,1649xe" filled="f" stroked="t" strokeweight=".72pt" strokecolor="#000000">
                <v:path arrowok="t"/>
              </v:shape>
            </v:group>
            <v:group style="position:absolute;left:7697;top:6070;width:2030;height:1670" coordorigin="7697,6070" coordsize="2030,1670">
              <v:shape style="position:absolute;left:7697;top:6070;width:2030;height:1670" coordorigin="7697,6070" coordsize="2030,1670" path="m7697,6070l7697,7740,9727,7740,9727,6070,7697,6070xe" filled="t" fillcolor="#BADFE3" stroked="f">
                <v:path arrowok="t"/>
                <v:fill type="solid"/>
              </v:shape>
            </v:group>
            <v:group style="position:absolute;left:7697;top:6070;width:2030;height:1670" coordorigin="7697,6070" coordsize="2030,1670">
              <v:shape style="position:absolute;left:7697;top:6070;width:2030;height:1670" coordorigin="7697,6070" coordsize="2030,1670" path="m7697,6070l7697,7740,9727,7740,9727,6070,7697,6070xe" filled="f" stroked="t" strokeweight=".72pt" strokecolor="#000000">
                <v:path arrowok="t"/>
              </v:shape>
            </v:group>
            <v:group style="position:absolute;left:10800;top:2246;width:1915;height:1555" coordorigin="10800,2246" coordsize="1915,1555">
              <v:shape style="position:absolute;left:10800;top:2246;width:1915;height:1555" coordorigin="10800,2246" coordsize="1915,1555" path="m10800,2246l10800,3802,12715,3802,12715,2246,10800,2246xe" filled="t" fillcolor="#BADFE3" stroked="f">
                <v:path arrowok="t"/>
                <v:fill type="solid"/>
              </v:shape>
            </v:group>
            <v:group style="position:absolute;left:10800;top:2246;width:1915;height:1555" coordorigin="10800,2246" coordsize="1915,1555">
              <v:shape style="position:absolute;left:10800;top:2246;width:1915;height:1555" coordorigin="10800,2246" coordsize="1915,1555" path="m10800,2246l10800,3802,12715,3802,12715,2246,10800,2246xe" filled="f" stroked="t" strokeweight=".72pt" strokecolor="#000000">
                <v:path arrowok="t"/>
              </v:shape>
            </v:group>
            <v:group style="position:absolute;left:10685;top:4277;width:2146;height:958" coordorigin="10685,4277" coordsize="2146,958">
              <v:shape style="position:absolute;left:10685;top:4277;width:2146;height:958" coordorigin="10685,4277" coordsize="2146,958" path="m10685,4277l10685,5234,12830,5234,12830,4277,10685,4277xe" filled="t" fillcolor="#BADFE3" stroked="f">
                <v:path arrowok="t"/>
                <v:fill type="solid"/>
              </v:shape>
            </v:group>
            <v:group style="position:absolute;left:10685;top:4277;width:2146;height:958" coordorigin="10685,4277" coordsize="2146,958">
              <v:shape style="position:absolute;left:10685;top:4277;width:2146;height:958" coordorigin="10685,4277" coordsize="2146,958" path="m10685,4277l10685,5234,12830,5234,12830,4277,10685,4277xe" filled="f" stroked="t" strokeweight=".72pt" strokecolor="#000000">
                <v:path arrowok="t"/>
              </v:shape>
            </v:group>
            <v:group style="position:absolute;left:1973;top:1951;width:950;height:122" coordorigin="1973,1951" coordsize="950,122">
              <v:shape style="position:absolute;left:1973;top:1951;width:950;height:122" coordorigin="1973,1951" coordsize="950,122" path="m2808,2074l2808,1951,2909,2002,2837,2002,2837,2016,2910,2016,2808,2074xe" filled="t" fillcolor="#000000" stroked="f">
                <v:path arrowok="t"/>
                <v:fill type="solid"/>
              </v:shape>
              <v:shape style="position:absolute;left:1973;top:1951;width:950;height:122" coordorigin="1973,1951" coordsize="950,122" path="m2808,2016l1973,2016,1973,2002,2808,2002,2808,2016xe" filled="t" fillcolor="#000000" stroked="f">
                <v:path arrowok="t"/>
                <v:fill type="solid"/>
              </v:shape>
              <v:shape style="position:absolute;left:1973;top:1951;width:950;height:122" coordorigin="1973,1951" coordsize="950,122" path="m2910,2016l2837,2016,2837,2002,2909,2002,2923,2009,2910,2016xe" filled="t" fillcolor="#000000" stroked="f">
                <v:path arrowok="t"/>
                <v:fill type="solid"/>
              </v:shape>
            </v:group>
            <v:group style="position:absolute;left:1969;top:2009;width:871;height:2" coordorigin="1969,2009" coordsize="871,2">
              <v:shape style="position:absolute;left:1969;top:2009;width:871;height:2" coordorigin="1969,2009" coordsize="871,0" path="m1969,2009l2840,2009e" filled="f" stroked="t" strokeweight="1.18pt" strokecolor="#000000">
                <v:path arrowok="t"/>
              </v:shape>
            </v:group>
            <v:group style="position:absolute;left:2808;top:1951;width:115;height:122" coordorigin="2808,1951" coordsize="115,122">
              <v:shape style="position:absolute;left:2808;top:1951;width:115;height:122" coordorigin="2808,1951" coordsize="115,122" path="m2808,2074l2808,2009,2808,1951,2923,2009,2808,2074xe" filled="f" stroked="t" strokeweight=".36pt" strokecolor="#000000">
                <v:path arrowok="t"/>
              </v:shape>
            </v:group>
            <v:group style="position:absolute;left:1973;top:2671;width:950;height:115" coordorigin="1973,2671" coordsize="950,115">
              <v:shape style="position:absolute;left:1973;top:2671;width:950;height:115" coordorigin="1973,2671" coordsize="950,115" path="m2808,2786l2808,2671,2909,2722,2837,2722,2837,2736,2909,2736,2808,2786xe" filled="t" fillcolor="#000000" stroked="f">
                <v:path arrowok="t"/>
                <v:fill type="solid"/>
              </v:shape>
              <v:shape style="position:absolute;left:1973;top:2671;width:950;height:115" coordorigin="1973,2671" coordsize="950,115" path="m2808,2736l1973,2736,1973,2722,2808,2722,2808,2736xe" filled="t" fillcolor="#000000" stroked="f">
                <v:path arrowok="t"/>
                <v:fill type="solid"/>
              </v:shape>
              <v:shape style="position:absolute;left:1973;top:2671;width:950;height:115" coordorigin="1973,2671" coordsize="950,115" path="m2909,2736l2837,2736,2837,2722,2909,2722,2923,2729,2909,2736xe" filled="t" fillcolor="#000000" stroked="f">
                <v:path arrowok="t"/>
                <v:fill type="solid"/>
              </v:shape>
            </v:group>
            <v:group style="position:absolute;left:1969;top:2729;width:871;height:2" coordorigin="1969,2729" coordsize="871,2">
              <v:shape style="position:absolute;left:1969;top:2729;width:871;height:2" coordorigin="1969,2729" coordsize="871,0" path="m1969,2729l2840,2729e" filled="f" stroked="t" strokeweight="1.18pt" strokecolor="#000000">
                <v:path arrowok="t"/>
              </v:shape>
            </v:group>
            <v:group style="position:absolute;left:2808;top:2671;width:115;height:115" coordorigin="2808,2671" coordsize="115,115">
              <v:shape style="position:absolute;left:2808;top:2671;width:115;height:115" coordorigin="2808,2671" coordsize="115,115" path="m2808,2786l2808,2729,2808,2671,2923,2729,2808,2786xe" filled="f" stroked="t" strokeweight=".36pt" strokecolor="#000000">
                <v:path arrowok="t"/>
              </v:shape>
            </v:group>
            <v:group style="position:absolute;left:4716;top:1951;width:958;height:122" coordorigin="4716,1951" coordsize="958,122">
              <v:shape style="position:absolute;left:4716;top:1951;width:958;height:122" coordorigin="4716,1951" coordsize="958,122" path="m5551,2074l5551,1951,5658,2002,5580,2002,5580,2016,5660,2016,5551,2074xe" filled="t" fillcolor="#000000" stroked="f">
                <v:path arrowok="t"/>
                <v:fill type="solid"/>
              </v:shape>
              <v:shape style="position:absolute;left:4716;top:1951;width:958;height:122" coordorigin="4716,1951" coordsize="958,122" path="m5551,2016l4716,2016,4716,2002,5551,2002,5551,2016xe" filled="t" fillcolor="#000000" stroked="f">
                <v:path arrowok="t"/>
                <v:fill type="solid"/>
              </v:shape>
              <v:shape style="position:absolute;left:4716;top:1951;width:958;height:122" coordorigin="4716,1951" coordsize="958,122" path="m5660,2016l5580,2016,5580,2002,5658,2002,5674,2009,5660,2016xe" filled="t" fillcolor="#000000" stroked="f">
                <v:path arrowok="t"/>
                <v:fill type="solid"/>
              </v:shape>
            </v:group>
            <v:group style="position:absolute;left:4712;top:2009;width:871;height:2" coordorigin="4712,2009" coordsize="871,2">
              <v:shape style="position:absolute;left:4712;top:2009;width:871;height:2" coordorigin="4712,2009" coordsize="871,0" path="m4712,2009l5584,2009e" filled="f" stroked="t" strokeweight="1.18pt" strokecolor="#000000">
                <v:path arrowok="t"/>
              </v:shape>
            </v:group>
            <v:group style="position:absolute;left:5551;top:1951;width:122;height:122" coordorigin="5551,1951" coordsize="122,122">
              <v:shape style="position:absolute;left:5551;top:1951;width:122;height:122" coordorigin="5551,1951" coordsize="122,122" path="m5551,2074l5551,2009,5551,1951,5674,2009,5551,2074xe" filled="f" stroked="t" strokeweight=".36pt" strokecolor="#000000">
                <v:path arrowok="t"/>
              </v:shape>
            </v:group>
            <v:group style="position:absolute;left:4716;top:2671;width:958;height:115" coordorigin="4716,2671" coordsize="958,115">
              <v:shape style="position:absolute;left:4716;top:2671;width:958;height:115" coordorigin="4716,2671" coordsize="958,115" path="m5551,2786l5551,2671,5658,2722,5580,2722,5580,2736,5658,2736,5551,2786xe" filled="t" fillcolor="#000000" stroked="f">
                <v:path arrowok="t"/>
                <v:fill type="solid"/>
              </v:shape>
              <v:shape style="position:absolute;left:4716;top:2671;width:958;height:115" coordorigin="4716,2671" coordsize="958,115" path="m5551,2736l4716,2736,4716,2722,5551,2722,5551,2736xe" filled="t" fillcolor="#000000" stroked="f">
                <v:path arrowok="t"/>
                <v:fill type="solid"/>
              </v:shape>
              <v:shape style="position:absolute;left:4716;top:2671;width:958;height:115" coordorigin="4716,2671" coordsize="958,115" path="m5658,2736l5580,2736,5580,2722,5658,2722,5674,2729,5658,2736xe" filled="t" fillcolor="#000000" stroked="f">
                <v:path arrowok="t"/>
                <v:fill type="solid"/>
              </v:shape>
            </v:group>
            <v:group style="position:absolute;left:4712;top:2729;width:871;height:2" coordorigin="4712,2729" coordsize="871,2">
              <v:shape style="position:absolute;left:4712;top:2729;width:871;height:2" coordorigin="4712,2729" coordsize="871,0" path="m4712,2729l5584,2729e" filled="f" stroked="t" strokeweight="1.18pt" strokecolor="#000000">
                <v:path arrowok="t"/>
              </v:shape>
            </v:group>
            <v:group style="position:absolute;left:5551;top:2671;width:122;height:115" coordorigin="5551,2671" coordsize="122,115">
              <v:shape style="position:absolute;left:5551;top:2671;width:122;height:115" coordorigin="5551,2671" coordsize="122,115" path="m5551,2786l5551,2729,5551,2671,5674,2729,5551,2786xe" filled="f" stroked="t" strokeweight=".36pt" strokecolor="#000000">
                <v:path arrowok="t"/>
              </v:shape>
            </v:group>
            <v:group style="position:absolute;left:7099;top:2426;width:958;height:122" coordorigin="7099,2426" coordsize="958,122">
              <v:shape style="position:absolute;left:7099;top:2426;width:958;height:122" coordorigin="7099,2426" coordsize="958,122" path="m7942,2549l7942,2426,8044,2484,7970,2484,7970,2498,8042,2498,7942,2549xe" filled="t" fillcolor="#000000" stroked="f">
                <v:path arrowok="t"/>
                <v:fill type="solid"/>
              </v:shape>
              <v:shape style="position:absolute;left:7099;top:2426;width:958;height:122" coordorigin="7099,2426" coordsize="958,122" path="m7942,2498l7099,2498,7099,2484,7942,2484,7942,2498xe" filled="t" fillcolor="#000000" stroked="f">
                <v:path arrowok="t"/>
                <v:fill type="solid"/>
              </v:shape>
              <v:shape style="position:absolute;left:7099;top:2426;width:958;height:122" coordorigin="7099,2426" coordsize="958,122" path="m8042,2498l7970,2498,7970,2484,8044,2484,8057,2491,8042,2498xe" filled="t" fillcolor="#000000" stroked="f">
                <v:path arrowok="t"/>
                <v:fill type="solid"/>
              </v:shape>
            </v:group>
            <v:group style="position:absolute;left:7096;top:2491;width:878;height:2" coordorigin="7096,2491" coordsize="878,2">
              <v:shape style="position:absolute;left:7096;top:2491;width:878;height:2" coordorigin="7096,2491" coordsize="878,0" path="m7096,2491l7974,2491e" filled="f" stroked="t" strokeweight="1.18pt" strokecolor="#000000">
                <v:path arrowok="t"/>
              </v:shape>
            </v:group>
            <v:group style="position:absolute;left:7942;top:2426;width:115;height:122" coordorigin="7942,2426" coordsize="115,122">
              <v:shape style="position:absolute;left:7942;top:2426;width:115;height:122" coordorigin="7942,2426" coordsize="115,122" path="m7942,2549l7942,2491,7942,2426,8057,2491,7942,2549xe" filled="f" stroked="t" strokeweight=".36pt" strokecolor="#000000">
                <v:path arrowok="t"/>
              </v:shape>
            </v:group>
            <v:group style="position:absolute;left:9850;top:2549;width:950;height:122" coordorigin="9850,2549" coordsize="950,122">
              <v:shape style="position:absolute;left:9850;top:2549;width:950;height:122" coordorigin="9850,2549" coordsize="950,122" path="m10685,2671l10685,2549,10786,2599,10714,2599,10714,2614,10787,2614,10685,2671xe" filled="t" fillcolor="#000000" stroked="f">
                <v:path arrowok="t"/>
                <v:fill type="solid"/>
              </v:shape>
              <v:shape style="position:absolute;left:9850;top:2549;width:950;height:122" coordorigin="9850,2549" coordsize="950,122" path="m10685,2614l9850,2614,9850,2599,10685,2599,10685,2614xe" filled="t" fillcolor="#000000" stroked="f">
                <v:path arrowok="t"/>
                <v:fill type="solid"/>
              </v:shape>
              <v:shape style="position:absolute;left:9850;top:2549;width:950;height:122" coordorigin="9850,2549" coordsize="950,122" path="m10787,2614l10714,2614,10714,2599,10786,2599,10800,2606,10787,2614xe" filled="t" fillcolor="#000000" stroked="f">
                <v:path arrowok="t"/>
                <v:fill type="solid"/>
              </v:shape>
            </v:group>
            <v:group style="position:absolute;left:9846;top:2606;width:871;height:2" coordorigin="9846,2606" coordsize="871,2">
              <v:shape style="position:absolute;left:9846;top:2606;width:871;height:2" coordorigin="9846,2606" coordsize="871,0" path="m9846,2606l10717,2606e" filled="f" stroked="t" strokeweight="1.18pt" strokecolor="#000000">
                <v:path arrowok="t"/>
              </v:shape>
            </v:group>
            <v:group style="position:absolute;left:10685;top:2549;width:115;height:122" coordorigin="10685,2549" coordsize="115,122">
              <v:shape style="position:absolute;left:10685;top:2549;width:115;height:122" coordorigin="10685,2549" coordsize="115,122" path="m10685,2671l10685,2606,10685,2549,10800,2606,10685,2671xe" filled="f" stroked="t" strokeweight=".36pt" strokecolor="#000000">
                <v:path arrowok="t"/>
              </v:shape>
            </v:group>
            <v:group style="position:absolute;left:13910;top:3204;width:950;height:5609" coordorigin="13910,3204" coordsize="950,5609">
              <v:shape style="position:absolute;left:13910;top:3204;width:950;height:5609" coordorigin="13910,3204" coordsize="950,5609" path="m13910,3204l13910,8813,14861,8813,14861,3204,13910,3204xe" filled="t" fillcolor="#BADFE3" stroked="f">
                <v:path arrowok="t"/>
                <v:fill type="solid"/>
              </v:shape>
            </v:group>
            <v:group style="position:absolute;left:13910;top:3204;width:950;height:5609" coordorigin="13910,3204" coordsize="950,5609">
              <v:shape style="position:absolute;left:13910;top:3204;width:950;height:5609" coordorigin="13910,3204" coordsize="950,5609" path="m13910,3204l13910,8813,14861,8813,14861,3204,13910,3204xe" filled="f" stroked="t" strokeweight=".72pt" strokecolor="#000000">
                <v:path arrowok="t"/>
              </v:shape>
            </v:group>
            <v:group style="position:absolute;left:13910;top:3924;width:950;height:2" coordorigin="13910,3924" coordsize="950,2">
              <v:shape style="position:absolute;left:13910;top:3924;width:950;height:2" coordorigin="13910,3924" coordsize="950,0" path="m13910,3924l14861,3924e" filled="f" stroked="t" strokeweight=".72pt" strokecolor="#000000">
                <v:path arrowok="t"/>
              </v:shape>
            </v:group>
            <v:group style="position:absolute;left:13910;top:4514;width:950;height:7" coordorigin="13910,4514" coordsize="950,7">
              <v:shape style="position:absolute;left:13910;top:4514;width:950;height:7" coordorigin="13910,4514" coordsize="950,7" path="m13910,4514l14861,4522e" filled="f" stroked="t" strokeweight=".72pt" strokecolor="#000000">
                <v:path arrowok="t"/>
              </v:shape>
            </v:group>
            <v:group style="position:absolute;left:13910;top:5234;width:950;height:2" coordorigin="13910,5234" coordsize="950,2">
              <v:shape style="position:absolute;left:13910;top:5234;width:950;height:2" coordorigin="13910,5234" coordsize="950,0" path="m13910,5234l14861,5234e" filled="f" stroked="t" strokeweight=".72pt" strokecolor="#000000">
                <v:path arrowok="t"/>
              </v:shape>
            </v:group>
            <v:group style="position:absolute;left:13910;top:5947;width:950;height:7" coordorigin="13910,5947" coordsize="950,7">
              <v:shape style="position:absolute;left:13910;top:5947;width:950;height:7" coordorigin="13910,5947" coordsize="950,7" path="m13910,5947l14861,5954e" filled="f" stroked="t" strokeweight=".72pt" strokecolor="#000000">
                <v:path arrowok="t"/>
              </v:shape>
            </v:group>
            <v:group style="position:absolute;left:13910;top:6667;width:950;height:2" coordorigin="13910,6667" coordsize="950,2">
              <v:shape style="position:absolute;left:13910;top:6667;width:950;height:2" coordorigin="13910,6667" coordsize="950,0" path="m13910,6667l14861,6667e" filled="f" stroked="t" strokeweight=".72pt" strokecolor="#000000">
                <v:path arrowok="t"/>
              </v:shape>
            </v:group>
            <v:group style="position:absolute;left:13910;top:7380;width:950;height:7" coordorigin="13910,7380" coordsize="950,7">
              <v:shape style="position:absolute;left:13910;top:7380;width:950;height:7" coordorigin="13910,7380" coordsize="950,7" path="m13910,7380l14861,7387e" filled="f" stroked="t" strokeweight=".72pt" strokecolor="#000000">
                <v:path arrowok="t"/>
              </v:shape>
            </v:group>
            <v:group style="position:absolute;left:13910;top:8100;width:950;height:2" coordorigin="13910,8100" coordsize="950,2">
              <v:shape style="position:absolute;left:13910;top:8100;width:950;height:2" coordorigin="13910,8100" coordsize="950,0" path="m13910,8100l14861,8100e" filled="f" stroked="t" strokeweight=".72pt" strokecolor="#000000">
                <v:path arrowok="t"/>
              </v:shape>
            </v:group>
            <v:group style="position:absolute;left:12715;top:3506;width:1195;height:115" coordorigin="12715,3506" coordsize="1195,115">
              <v:shape style="position:absolute;left:12715;top:3506;width:1195;height:115" coordorigin="12715,3506" coordsize="1195,115" path="m13788,3622l13788,3506,13895,3557,13817,3557,13817,3571,13895,3571,13788,3622xe" filled="t" fillcolor="#000000" stroked="f">
                <v:path arrowok="t"/>
                <v:fill type="solid"/>
              </v:shape>
              <v:shape style="position:absolute;left:12715;top:3506;width:1195;height:115" coordorigin="12715,3506" coordsize="1195,115" path="m13788,3571l12715,3571,12715,3557,13788,3557,13788,3571xe" filled="t" fillcolor="#000000" stroked="f">
                <v:path arrowok="t"/>
                <v:fill type="solid"/>
              </v:shape>
              <v:shape style="position:absolute;left:12715;top:3506;width:1195;height:115" coordorigin="12715,3506" coordsize="1195,115" path="m13895,3571l13817,3571,13817,3557,13895,3557,13910,3564,13895,3571xe" filled="t" fillcolor="#000000" stroked="f">
                <v:path arrowok="t"/>
                <v:fill type="solid"/>
              </v:shape>
            </v:group>
            <v:group style="position:absolute;left:12712;top:3564;width:1109;height:2" coordorigin="12712,3564" coordsize="1109,2">
              <v:shape style="position:absolute;left:12712;top:3564;width:1109;height:2" coordorigin="12712,3564" coordsize="1109,0" path="m12712,3564l13820,3564e" filled="f" stroked="t" strokeweight="1.18pt" strokecolor="#000000">
                <v:path arrowok="t"/>
              </v:shape>
            </v:group>
            <v:group style="position:absolute;left:13788;top:3506;width:122;height:115" coordorigin="13788,3506" coordsize="122,115">
              <v:shape style="position:absolute;left:13788;top:3506;width:122;height:115" coordorigin="13788,3506" coordsize="122,115" path="m13788,3622l13788,3564,13788,3506,13910,3564,13788,3622xe" filled="f" stroked="t" strokeweight=".36pt" strokecolor="#000000">
                <v:path arrowok="t"/>
              </v:shape>
            </v:group>
            <v:group style="position:absolute;left:11700;top:3802;width:122;height:475" coordorigin="11700,3802" coordsize="122,475">
              <v:shape style="position:absolute;left:11700;top:3802;width:122;height:475" coordorigin="11700,3802" coordsize="122,475" path="m11765,4190l11750,4190,11750,3802,11765,3802,11765,4190xe" filled="t" fillcolor="#000000" stroked="f">
                <v:path arrowok="t"/>
                <v:fill type="solid"/>
              </v:shape>
              <v:shape style="position:absolute;left:11700;top:3802;width:122;height:475" coordorigin="11700,3802" coordsize="122,475" path="m11758,4277l11700,4162,11750,4162,11750,4190,11806,4190,11758,4277xe" filled="t" fillcolor="#000000" stroked="f">
                <v:path arrowok="t"/>
                <v:fill type="solid"/>
              </v:shape>
              <v:shape style="position:absolute;left:11700;top:3802;width:122;height:475" coordorigin="11700,3802" coordsize="122,475" path="m11806,4190l11765,4190,11765,4162,11822,4162,11806,4190xe" filled="t" fillcolor="#000000" stroked="f">
                <v:path arrowok="t"/>
                <v:fill type="solid"/>
              </v:shape>
            </v:group>
            <v:group style="position:absolute;left:11758;top:3798;width:2;height:396" coordorigin="11758,3798" coordsize="2,396">
              <v:shape style="position:absolute;left:11758;top:3798;width:2;height:396" coordorigin="11758,3798" coordsize="0,396" path="m11758,4194l11758,3798e" filled="f" stroked="t" strokeweight="1.18pt" strokecolor="#000000">
                <v:path arrowok="t"/>
              </v:shape>
            </v:group>
            <v:group style="position:absolute;left:11700;top:4162;width:122;height:115" coordorigin="11700,4162" coordsize="122,115">
              <v:shape style="position:absolute;left:11700;top:4162;width:122;height:115" coordorigin="11700,4162" coordsize="122,115" path="m11700,4162l11758,4162,11822,4162,11758,4277,11700,4162xe" filled="f" stroked="t" strokeweight=".36pt" strokecolor="#000000">
                <v:path arrowok="t"/>
              </v:shape>
            </v:group>
            <v:group style="position:absolute;left:12830;top:4342;width:1080;height:115" coordorigin="12830,4342" coordsize="1080,115">
              <v:shape style="position:absolute;left:12830;top:4342;width:1080;height:115" coordorigin="12830,4342" coordsize="1080,115" path="m12953,4457l12830,4399,12953,4342,12953,4392,12924,4392,12924,4406,12953,4406,12953,4457xe" filled="t" fillcolor="#000000" stroked="f">
                <v:path arrowok="t"/>
                <v:fill type="solid"/>
              </v:shape>
              <v:shape style="position:absolute;left:12830;top:4342;width:1080;height:115" coordorigin="12830,4342" coordsize="1080,115" path="m12953,4406l12924,4406,12924,4392,12953,4392,12953,4406xe" filled="t" fillcolor="#000000" stroked="f">
                <v:path arrowok="t"/>
                <v:fill type="solid"/>
              </v:shape>
              <v:shape style="position:absolute;left:12830;top:4342;width:1080;height:115" coordorigin="12830,4342" coordsize="1080,115" path="m13910,4406l12953,4406,12953,4392,13910,4392,13910,4406xe" filled="t" fillcolor="#000000" stroked="f">
                <v:path arrowok="t"/>
                <v:fill type="solid"/>
              </v:shape>
            </v:group>
            <v:group style="position:absolute;left:12920;top:4399;width:994;height:2" coordorigin="12920,4399" coordsize="994,2">
              <v:shape style="position:absolute;left:12920;top:4399;width:994;height:2" coordorigin="12920,4399" coordsize="994,0" path="m12920,4399l13914,4399e" filled="f" stroked="t" strokeweight="1.18pt" strokecolor="#000000">
                <v:path arrowok="t"/>
              </v:shape>
            </v:group>
            <v:group style="position:absolute;left:12830;top:4342;width:122;height:115" coordorigin="12830,4342" coordsize="122,115">
              <v:shape style="position:absolute;left:12830;top:4342;width:122;height:115" coordorigin="12830,4342" coordsize="122,115" path="m12953,4457l12953,4399,12953,4342,12830,4399,12953,4457xe" filled="f" stroked="t" strokeweight=".36pt" strokecolor="#000000">
                <v:path arrowok="t"/>
              </v:shape>
            </v:group>
            <v:group style="position:absolute;left:8892;top:4694;width:1793;height:122" coordorigin="8892,4694" coordsize="1793,122">
              <v:shape style="position:absolute;left:8892;top:4694;width:1793;height:122" coordorigin="8892,4694" coordsize="1793,122" path="m9014,4817l8892,4759,9014,4694,9014,4752,8986,4752,8986,4766,9014,4766,9014,4817xe" filled="t" fillcolor="#000000" stroked="f">
                <v:path arrowok="t"/>
                <v:fill type="solid"/>
              </v:shape>
              <v:shape style="position:absolute;left:8892;top:4694;width:1793;height:122" coordorigin="8892,4694" coordsize="1793,122" path="m9014,4766l8986,4766,8986,4752,9014,4752,9014,4766xe" filled="t" fillcolor="#000000" stroked="f">
                <v:path arrowok="t"/>
                <v:fill type="solid"/>
              </v:shape>
              <v:shape style="position:absolute;left:8892;top:4694;width:1793;height:122" coordorigin="8892,4694" coordsize="1793,122" path="m10685,4766l9014,4766,9014,4752,10685,4752,10685,4766xe" filled="t" fillcolor="#000000" stroked="f">
                <v:path arrowok="t"/>
                <v:fill type="solid"/>
              </v:shape>
            </v:group>
            <v:group style="position:absolute;left:8982;top:4759;width:1706;height:2" coordorigin="8982,4759" coordsize="1706,2">
              <v:shape style="position:absolute;left:8982;top:4759;width:1706;height:2" coordorigin="8982,4759" coordsize="1706,0" path="m8982,4759l10688,4759e" filled="f" stroked="t" strokeweight="1.18pt" strokecolor="#000000">
                <v:path arrowok="t"/>
              </v:shape>
            </v:group>
            <v:group style="position:absolute;left:8892;top:4694;width:122;height:122" coordorigin="8892,4694" coordsize="122,122">
              <v:shape style="position:absolute;left:8892;top:4694;width:122;height:122" coordorigin="8892,4694" coordsize="122,122" path="m9014,4817l9014,4759,9014,4694,8892,4759,9014,4817xe" filled="f" stroked="t" strokeweight=".36pt" strokecolor="#000000">
                <v:path arrowok="t"/>
              </v:shape>
            </v:group>
            <v:group style="position:absolute;left:7402;top:2491;width:122;height:1908" coordorigin="7402,2491" coordsize="122,1908">
              <v:shape style="position:absolute;left:7402;top:2491;width:122;height:1908" coordorigin="7402,2491" coordsize="122,1908" path="m7466,4306l7452,4306,7452,2491,7466,2491,7466,4306xe" filled="t" fillcolor="#000000" stroked="f">
                <v:path arrowok="t"/>
                <v:fill type="solid"/>
              </v:shape>
              <v:shape style="position:absolute;left:7402;top:2491;width:122;height:1908" coordorigin="7402,2491" coordsize="122,1908" path="m7459,4399l7402,4277,7452,4277,7452,4306,7509,4306,7459,4399xe" filled="t" fillcolor="#000000" stroked="f">
                <v:path arrowok="t"/>
                <v:fill type="solid"/>
              </v:shape>
              <v:shape style="position:absolute;left:7402;top:2491;width:122;height:1908" coordorigin="7402,2491" coordsize="122,1908" path="m7509,4306l7466,4306,7466,4277,7524,4277,7509,4306xe" filled="t" fillcolor="#000000" stroked="f">
                <v:path arrowok="t"/>
                <v:fill type="solid"/>
              </v:shape>
            </v:group>
            <v:group style="position:absolute;left:7459;top:2488;width:2;height:1822" coordorigin="7459,2488" coordsize="2,1822">
              <v:shape style="position:absolute;left:7459;top:2488;width:2;height:1822" coordorigin="7459,2488" coordsize="0,1822" path="m7459,4309l7459,2488e" filled="f" stroked="t" strokeweight="1.18pt" strokecolor="#000000">
                <v:path arrowok="t"/>
              </v:shape>
            </v:group>
            <v:group style="position:absolute;left:7402;top:4277;width:122;height:122" coordorigin="7402,4277" coordsize="122,122">
              <v:shape style="position:absolute;left:7402;top:4277;width:122;height:122" coordorigin="7402,4277" coordsize="122,122" path="m7402,4277l7459,4277,7524,4277,7459,4399,7402,4277xe" filled="f" stroked="t" strokeweight=".36pt" strokecolor="#000000">
                <v:path arrowok="t"/>
              </v:shape>
            </v:group>
            <v:group style="position:absolute;left:8474;top:3082;width:122;height:1318" coordorigin="8474,3082" coordsize="122,1318">
              <v:shape style="position:absolute;left:8474;top:3082;width:122;height:1318" coordorigin="8474,3082" coordsize="122,1318" path="m8532,3204l8474,3204,8539,3082,8583,3175,8532,3175,8532,3204xe" filled="t" fillcolor="#000000" stroked="f">
                <v:path arrowok="t"/>
                <v:fill type="solid"/>
              </v:shape>
              <v:shape style="position:absolute;left:8474;top:3082;width:122;height:1318" coordorigin="8474,3082" coordsize="122,1318" path="m8539,4399l8525,4399,8532,3175,8546,3175,8539,4399xe" filled="t" fillcolor="#000000" stroked="f">
                <v:path arrowok="t"/>
                <v:fill type="solid"/>
              </v:shape>
              <v:shape style="position:absolute;left:8474;top:3082;width:122;height:1318" coordorigin="8474,3082" coordsize="122,1318" path="m8597,3204l8546,3204,8546,3175,8583,3175,8597,3204xe" filled="t" fillcolor="#000000" stroked="f">
                <v:path arrowok="t"/>
                <v:fill type="solid"/>
              </v:shape>
            </v:group>
            <v:group style="position:absolute;left:8525;top:3175;width:22;height:1224" coordorigin="8525,3175" coordsize="22,1224">
              <v:shape style="position:absolute;left:8525;top:3175;width:22;height:1224" coordorigin="8525,3175" coordsize="22,1224" path="m8539,4399l8546,3175,8532,3175,8525,4399,8539,4399xe" filled="f" stroked="t" strokeweight=".36pt" strokecolor="#000000">
                <v:path arrowok="t"/>
              </v:shape>
            </v:group>
            <v:group style="position:absolute;left:8474;top:3082;width:122;height:122" coordorigin="8474,3082" coordsize="122,122">
              <v:shape style="position:absolute;left:8474;top:3082;width:122;height:122" coordorigin="8474,3082" coordsize="122,122" path="m8474,3204l8539,3204,8597,3204,8539,3082,8474,3204xe" filled="f" stroked="t" strokeweight=".36pt" strokecolor="#000000">
                <v:path arrowok="t"/>
              </v:shape>
            </v:group>
            <v:group style="position:absolute;left:9194;top:4759;width:115;height:1310" coordorigin="9194,4759" coordsize="115,1310">
              <v:shape style="position:absolute;left:9194;top:4759;width:115;height:1310" coordorigin="9194,4759" coordsize="115,1310" path="m9259,5983l9245,5983,9245,4759,9259,4759,9259,5983xe" filled="t" fillcolor="#000000" stroked="f">
                <v:path arrowok="t"/>
                <v:fill type="solid"/>
              </v:shape>
              <v:shape style="position:absolute;left:9194;top:4759;width:115;height:1310" coordorigin="9194,4759" coordsize="115,1310" path="m9252,6070l9194,5947,9245,5947,9245,5983,9293,5983,9252,6070xe" filled="t" fillcolor="#000000" stroked="f">
                <v:path arrowok="t"/>
                <v:fill type="solid"/>
              </v:shape>
              <v:shape style="position:absolute;left:9194;top:4759;width:115;height:1310" coordorigin="9194,4759" coordsize="115,1310" path="m9293,5983l9259,5983,9259,5947,9310,5947,9293,5983xe" filled="t" fillcolor="#000000" stroked="f">
                <v:path arrowok="t"/>
                <v:fill type="solid"/>
              </v:shape>
            </v:group>
            <v:group style="position:absolute;left:9252;top:4756;width:2;height:1231" coordorigin="9252,4756" coordsize="2,1231">
              <v:shape style="position:absolute;left:9252;top:4756;width:2;height:1231" coordorigin="9252,4756" coordsize="0,1231" path="m9252,5987l9252,4756e" filled="f" stroked="t" strokeweight="1.18pt" strokecolor="#000000">
                <v:path arrowok="t"/>
              </v:shape>
            </v:group>
            <v:group style="position:absolute;left:9194;top:5947;width:115;height:122" coordorigin="9194,5947" coordsize="115,122">
              <v:shape style="position:absolute;left:9194;top:5947;width:115;height:122" coordorigin="9194,5947" coordsize="115,122" path="m9194,5947l9252,5947,9310,5947,9252,6070,9194,5947xe" filled="f" stroked="t" strokeweight=".36pt" strokecolor="#000000">
                <v:path arrowok="t"/>
              </v:shape>
            </v:group>
            <v:group style="position:absolute;left:10685;top:6782;width:2030;height:1678" coordorigin="10685,6782" coordsize="2030,1678">
              <v:shape style="position:absolute;left:10685;top:6782;width:2030;height:1678" coordorigin="10685,6782" coordsize="2030,1678" path="m10685,6782l10685,8460,12715,8460,12715,6782,10685,6782xe" filled="t" fillcolor="#BADFE3" stroked="f">
                <v:path arrowok="t"/>
                <v:fill type="solid"/>
              </v:shape>
            </v:group>
            <v:group style="position:absolute;left:10685;top:6782;width:2030;height:1678" coordorigin="10685,6782" coordsize="2030,1678">
              <v:shape style="position:absolute;left:10685;top:6782;width:2030;height:1678" coordorigin="10685,6782" coordsize="2030,1678" path="m10685,6782l10685,8460,12715,8460,12715,6782,10685,6782xe" filled="f" stroked="t" strokeweight=".72pt" strokecolor="#000000">
                <v:path arrowok="t"/>
              </v:shape>
            </v:group>
            <v:group style="position:absolute;left:10145;top:2606;width:122;height:4536" coordorigin="10145,2606" coordsize="122,4536">
              <v:shape style="position:absolute;left:10145;top:2606;width:122;height:4536" coordorigin="10145,2606" coordsize="122,4536" path="m10217,7056l10202,7056,10202,2606,10217,2606,10217,7056xe" filled="t" fillcolor="#000000" stroked="f">
                <v:path arrowok="t"/>
                <v:fill type="solid"/>
              </v:shape>
              <v:shape style="position:absolute;left:10145;top:2606;width:122;height:4536" coordorigin="10145,2606" coordsize="122,4536" path="m10210,7142l10145,7027,10202,7027,10202,7056,10253,7056,10210,7142xe" filled="t" fillcolor="#000000" stroked="f">
                <v:path arrowok="t"/>
                <v:fill type="solid"/>
              </v:shape>
              <v:shape style="position:absolute;left:10145;top:2606;width:122;height:4536" coordorigin="10145,2606" coordsize="122,4536" path="m10253,7056l10217,7056,10217,7027,10267,7027,10253,7056xe" filled="t" fillcolor="#000000" stroked="f">
                <v:path arrowok="t"/>
                <v:fill type="solid"/>
              </v:shape>
            </v:group>
            <v:group style="position:absolute;left:10210;top:2603;width:2;height:4457" coordorigin="10210,2603" coordsize="2,4457">
              <v:shape style="position:absolute;left:10210;top:2603;width:2;height:4457" coordorigin="10210,2603" coordsize="0,4457" path="m10210,7060l10210,2603e" filled="f" stroked="t" strokeweight="1.18pt" strokecolor="#000000">
                <v:path arrowok="t"/>
              </v:shape>
            </v:group>
            <v:group style="position:absolute;left:10145;top:7027;width:122;height:115" coordorigin="10145,7027" coordsize="122,115">
              <v:shape style="position:absolute;left:10145;top:7027;width:122;height:115" coordorigin="10145,7027" coordsize="122,115" path="m10145,7027l10210,7027,10267,7027,10210,7142,10145,7027xe" filled="f" stroked="t" strokeweight=".36pt" strokecolor="#000000">
                <v:path arrowok="t"/>
              </v:shape>
            </v:group>
            <v:group style="position:absolute;left:10210;top:7085;width:475;height:122" coordorigin="10210,7085" coordsize="475,122">
              <v:shape style="position:absolute;left:10210;top:7085;width:475;height:122" coordorigin="10210,7085" coordsize="475,122" path="m10562,7207l10562,7085,10670,7135,10591,7135,10591,7150,10671,7150,10562,7207xe" filled="t" fillcolor="#000000" stroked="f">
                <v:path arrowok="t"/>
                <v:fill type="solid"/>
              </v:shape>
              <v:shape style="position:absolute;left:10210;top:7085;width:475;height:122" coordorigin="10210,7085" coordsize="475,122" path="m10562,7150l10210,7150,10210,7135,10562,7135,10562,7150xe" filled="t" fillcolor="#000000" stroked="f">
                <v:path arrowok="t"/>
                <v:fill type="solid"/>
              </v:shape>
              <v:shape style="position:absolute;left:10210;top:7085;width:475;height:122" coordorigin="10210,7085" coordsize="475,122" path="m10671,7150l10591,7150,10591,7135,10670,7135,10685,7142,10671,7150xe" filled="t" fillcolor="#000000" stroked="f">
                <v:path arrowok="t"/>
                <v:fill type="solid"/>
              </v:shape>
            </v:group>
            <v:group style="position:absolute;left:9817;top:7142;width:778;height:2" coordorigin="9817,7142" coordsize="778,2">
              <v:shape style="position:absolute;left:9817;top:7142;width:778;height:2" coordorigin="9817,7142" coordsize="778,0" path="m9817,7142l10595,7142e" filled="f" stroked="t" strokeweight="1.18pt" strokecolor="#000000">
                <v:path arrowok="t"/>
              </v:shape>
            </v:group>
            <v:group style="position:absolute;left:10562;top:7085;width:122;height:122" coordorigin="10562,7085" coordsize="122,122">
              <v:shape style="position:absolute;left:10562;top:7085;width:122;height:122" coordorigin="10562,7085" coordsize="122,122" path="m10562,7207l10562,7142,10562,7085,10685,7142,10562,7207xe" filled="f" stroked="t" strokeweight=".36pt" strokecolor="#000000">
                <v:path arrowok="t"/>
              </v:shape>
            </v:group>
            <v:group style="position:absolute;left:9727;top:7085;width:482;height:122" coordorigin="9727,7085" coordsize="482,122">
              <v:shape style="position:absolute;left:9727;top:7085;width:482;height:122" coordorigin="9727,7085" coordsize="482,122" path="m9850,7207l9727,7142,9850,7085,9850,7135,9821,7135,9821,7150,9850,7150,9850,7207xe" filled="t" fillcolor="#000000" stroked="f">
                <v:path arrowok="t"/>
                <v:fill type="solid"/>
              </v:shape>
              <v:shape style="position:absolute;left:9727;top:7085;width:482;height:122" coordorigin="9727,7085" coordsize="482,122" path="m9850,7150l9821,7150,9821,7135,9850,7135,9850,7150xe" filled="t" fillcolor="#000000" stroked="f">
                <v:path arrowok="t"/>
                <v:fill type="solid"/>
              </v:shape>
              <v:shape style="position:absolute;left:9727;top:7085;width:482;height:122" coordorigin="9727,7085" coordsize="482,122" path="m10210,7150l9850,7150,9850,7135,10210,7135,10210,7150xe" filled="t" fillcolor="#000000" stroked="f">
                <v:path arrowok="t"/>
                <v:fill type="solid"/>
              </v:shape>
            </v:group>
            <v:group style="position:absolute;left:9727;top:7085;width:122;height:122" coordorigin="9727,7085" coordsize="122,122">
              <v:shape style="position:absolute;left:9727;top:7085;width:122;height:122" coordorigin="9727,7085" coordsize="122,122" path="m9850,7207l9850,7142,9850,7085,9727,7142,9850,7207xe" filled="f" stroked="t" strokeweight=".36pt" strokecolor="#000000">
                <v:path arrowok="t"/>
              </v:shape>
            </v:group>
            <v:group style="position:absolute;left:9727;top:7445;width:958;height:115" coordorigin="9727,7445" coordsize="958,115">
              <v:shape style="position:absolute;left:9727;top:7445;width:958;height:115" coordorigin="9727,7445" coordsize="958,115" path="m10562,7560l10562,7445,10670,7495,10591,7495,10591,7510,10670,7510,10562,7560xe" filled="t" fillcolor="#FF0000" stroked="f">
                <v:path arrowok="t"/>
                <v:fill type="solid"/>
              </v:shape>
              <v:shape style="position:absolute;left:9727;top:7445;width:958;height:115" coordorigin="9727,7445" coordsize="958,115" path="m10562,7510l9727,7510,9727,7495,10562,7495,10562,7510xe" filled="t" fillcolor="#FF0000" stroked="f">
                <v:path arrowok="t"/>
                <v:fill type="solid"/>
              </v:shape>
              <v:shape style="position:absolute;left:9727;top:7445;width:958;height:115" coordorigin="9727,7445" coordsize="958,115" path="m10670,7510l10591,7510,10591,7495,10670,7495,10685,7502,10670,7510xe" filled="t" fillcolor="#FF0000" stroked="f">
                <v:path arrowok="t"/>
                <v:fill type="solid"/>
              </v:shape>
            </v:group>
            <v:group style="position:absolute;left:9724;top:7502;width:871;height:2" coordorigin="9724,7502" coordsize="871,2">
              <v:shape style="position:absolute;left:9724;top:7502;width:871;height:2" coordorigin="9724,7502" coordsize="871,0" path="m9724,7502l10595,7502e" filled="f" stroked="t" strokeweight="1.18pt" strokecolor="#FF0000">
                <v:path arrowok="t"/>
              </v:shape>
            </v:group>
            <v:group style="position:absolute;left:10562;top:7445;width:122;height:115" coordorigin="10562,7445" coordsize="122,115">
              <v:shape style="position:absolute;left:10562;top:7445;width:122;height:115" coordorigin="10562,7445" coordsize="122,115" path="m10562,7560l10562,7502,10562,7445,10685,7502,10562,7560xe" filled="f" stroked="t" strokeweight=".36pt" strokecolor="#FF0000">
                <v:path arrowok="t"/>
              </v:shape>
            </v:group>
            <v:group style="position:absolute;left:12715;top:6962;width:353;height:122" coordorigin="12715,6962" coordsize="353,122">
              <v:shape style="position:absolute;left:12715;top:6962;width:353;height:122" coordorigin="12715,6962" coordsize="353,122" path="m12953,7085l12953,6962,13055,7020,12982,7020,12982,7034,13054,7034,12953,7085xe" filled="t" fillcolor="#000000" stroked="f">
                <v:path arrowok="t"/>
                <v:fill type="solid"/>
              </v:shape>
              <v:shape style="position:absolute;left:12715;top:6962;width:353;height:122" coordorigin="12715,6962" coordsize="353,122" path="m12953,7034l12715,7034,12715,7020,12953,7020,12953,7034xe" filled="t" fillcolor="#000000" stroked="f">
                <v:path arrowok="t"/>
                <v:fill type="solid"/>
              </v:shape>
              <v:shape style="position:absolute;left:12715;top:6962;width:353;height:122" coordorigin="12715,6962" coordsize="353,122" path="m13054,7034l12982,7034,12982,7020,13055,7020,13068,7027,13054,7034xe" filled="t" fillcolor="#000000" stroked="f">
                <v:path arrowok="t"/>
                <v:fill type="solid"/>
              </v:shape>
            </v:group>
            <v:group style="position:absolute;left:12712;top:7027;width:274;height:2" coordorigin="12712,7027" coordsize="274,2">
              <v:shape style="position:absolute;left:12712;top:7027;width:274;height:2" coordorigin="12712,7027" coordsize="274,0" path="m12712,7027l12985,7027e" filled="f" stroked="t" strokeweight="1.18pt" strokecolor="#000000">
                <v:path arrowok="t"/>
              </v:shape>
            </v:group>
            <v:group style="position:absolute;left:12953;top:6962;width:115;height:122" coordorigin="12953,6962" coordsize="115,122">
              <v:shape style="position:absolute;left:12953;top:6962;width:115;height:122" coordorigin="12953,6962" coordsize="115,122" path="m12953,7085l12953,7027,12953,6962,13068,7027,12953,7085xe" filled="f" stroked="t" strokeweight=".36pt" strokecolor="#000000">
                <v:path arrowok="t"/>
              </v:shape>
            </v:group>
            <v:group style="position:absolute;left:13010;top:4997;width:122;height:2030" coordorigin="13010,4997" coordsize="122,2030">
              <v:shape style="position:absolute;left:13010;top:4997;width:122;height:2030" coordorigin="13010,4997" coordsize="122,2030" path="m13068,5112l13010,5112,13075,4997,13118,5083,13068,5083,13068,5112xe" filled="t" fillcolor="#000000" stroked="f">
                <v:path arrowok="t"/>
                <v:fill type="solid"/>
              </v:shape>
              <v:shape style="position:absolute;left:13010;top:4997;width:122;height:2030" coordorigin="13010,4997" coordsize="122,2030" path="m13082,7027l13061,7027,13068,5083,13082,5083,13082,7027xe" filled="t" fillcolor="#000000" stroked="f">
                <v:path arrowok="t"/>
                <v:fill type="solid"/>
              </v:shape>
              <v:shape style="position:absolute;left:13010;top:4997;width:122;height:2030" coordorigin="13010,4997" coordsize="122,2030" path="m13133,5112l13082,5112,13082,5083,13118,5083,13133,5112xe" filled="t" fillcolor="#000000" stroked="f">
                <v:path arrowok="t"/>
                <v:fill type="solid"/>
              </v:shape>
            </v:group>
            <v:group style="position:absolute;left:13061;top:5083;width:22;height:1944" coordorigin="13061,5083" coordsize="22,1944">
              <v:shape style="position:absolute;left:13061;top:5083;width:22;height:1944" coordorigin="13061,5083" coordsize="22,1944" path="m13082,7027l13082,5083,13068,5083,13061,7027,13082,7027xe" filled="f" stroked="t" strokeweight=".36pt" strokecolor="#000000">
                <v:path arrowok="t"/>
              </v:shape>
            </v:group>
            <v:group style="position:absolute;left:13010;top:4997;width:122;height:115" coordorigin="13010,4997" coordsize="122,115">
              <v:shape style="position:absolute;left:13010;top:4997;width:122;height:115" coordorigin="13010,4997" coordsize="122,115" path="m13010,5112l13075,5112,13133,5112,13075,4997,13010,5112xe" filled="f" stroked="t" strokeweight=".36pt" strokecolor="#000000">
                <v:path arrowok="t"/>
              </v:shape>
            </v:group>
            <v:group style="position:absolute;left:13068;top:4939;width:842;height:115" coordorigin="13068,4939" coordsize="842,115">
              <v:shape style="position:absolute;left:13068;top:4939;width:842;height:115" coordorigin="13068,4939" coordsize="842,115" path="m13788,5054l13788,4939,13895,4990,13817,4990,13817,5004,13895,5004,13788,5054xe" filled="t" fillcolor="#000000" stroked="f">
                <v:path arrowok="t"/>
                <v:fill type="solid"/>
              </v:shape>
              <v:shape style="position:absolute;left:13068;top:4939;width:842;height:115" coordorigin="13068,4939" coordsize="842,115" path="m13788,5004l13068,5004,13068,4990,13788,4990,13788,5004xe" filled="t" fillcolor="#000000" stroked="f">
                <v:path arrowok="t"/>
                <v:fill type="solid"/>
              </v:shape>
              <v:shape style="position:absolute;left:13068;top:4939;width:842;height:115" coordorigin="13068,4939" coordsize="842,115" path="m13895,5004l13817,5004,13817,4990,13895,4990,13910,4997,13895,5004xe" filled="t" fillcolor="#000000" stroked="f">
                <v:path arrowok="t"/>
                <v:fill type="solid"/>
              </v:shape>
            </v:group>
            <v:group style="position:absolute;left:13064;top:4997;width:756;height:2" coordorigin="13064,4997" coordsize="756,2">
              <v:shape style="position:absolute;left:13064;top:4997;width:756;height:2" coordorigin="13064,4997" coordsize="756,0" path="m13064,4997l13820,4997e" filled="f" stroked="t" strokeweight="1.18pt" strokecolor="#000000">
                <v:path arrowok="t"/>
              </v:shape>
            </v:group>
            <v:group style="position:absolute;left:13788;top:4939;width:122;height:115" coordorigin="13788,4939" coordsize="122,115">
              <v:shape style="position:absolute;left:13788;top:4939;width:122;height:115" coordorigin="13788,4939" coordsize="122,115" path="m13788,5054l13788,4997,13788,4939,13910,4997,13788,5054xe" filled="f" stroked="t" strokeweight=".36pt" strokecolor="#000000">
                <v:path arrowok="t"/>
              </v:shape>
            </v:group>
            <v:group style="position:absolute;left:12715;top:7560;width:1195;height:122" coordorigin="12715,7560" coordsize="1195,122">
              <v:shape style="position:absolute;left:12715;top:7560;width:1195;height:122" coordorigin="12715,7560" coordsize="1195,122" path="m13895,7632l13817,7632,13817,7618,13788,7617,13788,7560,13910,7625,13895,7632xe" filled="t" fillcolor="#000000" stroked="f">
                <v:path arrowok="t"/>
                <v:fill type="solid"/>
              </v:shape>
              <v:shape style="position:absolute;left:12715;top:7560;width:1195;height:122" coordorigin="12715,7560" coordsize="1195,122" path="m13788,7632l12715,7632,12715,7610,13788,7617,13788,7632xe" filled="t" fillcolor="#000000" stroked="f">
                <v:path arrowok="t"/>
                <v:fill type="solid"/>
              </v:shape>
              <v:shape style="position:absolute;left:12715;top:7560;width:1195;height:122" coordorigin="12715,7560" coordsize="1195,122" path="m13788,7682l13788,7617,13817,7618,13817,7632,13895,7632,13788,7682xe" filled="t" fillcolor="#000000" stroked="f">
                <v:path arrowok="t"/>
                <v:fill type="solid"/>
              </v:shape>
            </v:group>
            <v:group style="position:absolute;left:12715;top:7610;width:1102;height:22" coordorigin="12715,7610" coordsize="1102,22">
              <v:shape style="position:absolute;left:12715;top:7610;width:1102;height:22" coordorigin="12715,7610" coordsize="1102,22" path="m12715,7610l13817,7618,13817,7632,12715,7632,12715,7610xe" filled="f" stroked="t" strokeweight=".36pt" strokecolor="#000000">
                <v:path arrowok="t"/>
              </v:shape>
            </v:group>
            <v:group style="position:absolute;left:13788;top:7560;width:122;height:122" coordorigin="13788,7560" coordsize="122,122">
              <v:shape style="position:absolute;left:13788;top:7560;width:122;height:122" coordorigin="13788,7560" coordsize="122,122" path="m13788,7682l13788,7625,13788,7560,13910,7625,13788,7682xe" filled="f" stroked="t" strokeweight=".36pt" strokecolor="#000000">
                <v:path arrowok="t"/>
              </v:shape>
            </v:group>
            <v:group style="position:absolute;left:13370;top:7618;width:122;height:842" coordorigin="13370,7618" coordsize="122,842">
              <v:shape style="position:absolute;left:13370;top:7618;width:122;height:842" coordorigin="13370,7618" coordsize="122,842" path="m13435,8366l13421,8366,13421,7618,13435,7618,13435,8366xe" filled="t" fillcolor="#000000" stroked="f">
                <v:path arrowok="t"/>
                <v:fill type="solid"/>
              </v:shape>
              <v:shape style="position:absolute;left:13370;top:7618;width:122;height:842" coordorigin="13370,7618" coordsize="122,842" path="m13428,8460l13370,8338,13421,8338,13421,8366,13478,8366,13428,8460xe" filled="t" fillcolor="#000000" stroked="f">
                <v:path arrowok="t"/>
                <v:fill type="solid"/>
              </v:shape>
              <v:shape style="position:absolute;left:13370;top:7618;width:122;height:842" coordorigin="13370,7618" coordsize="122,842" path="m13478,8366l13435,8366,13435,8338,13493,8338,13478,8366xe" filled="t" fillcolor="#000000" stroked="f">
                <v:path arrowok="t"/>
                <v:fill type="solid"/>
              </v:shape>
            </v:group>
            <v:group style="position:absolute;left:13428;top:6397;width:2;height:1973" coordorigin="13428,6397" coordsize="2,1973">
              <v:shape style="position:absolute;left:13428;top:6397;width:2;height:1973" coordorigin="13428,6397" coordsize="0,1973" path="m13428,8370l13428,6397e" filled="f" stroked="t" strokeweight="1.18pt" strokecolor="#000000">
                <v:path arrowok="t"/>
              </v:shape>
            </v:group>
            <v:group style="position:absolute;left:13370;top:8338;width:122;height:122" coordorigin="13370,8338" coordsize="122,122">
              <v:shape style="position:absolute;left:13370;top:8338;width:122;height:122" coordorigin="13370,8338" coordsize="122,122" path="m13370,8338l13428,8338,13493,8338,13428,8460,13370,8338xe" filled="f" stroked="t" strokeweight=".36pt" strokecolor="#000000">
                <v:path arrowok="t"/>
              </v:shape>
            </v:group>
            <v:group style="position:absolute;left:13428;top:8395;width:482;height:122" coordorigin="13428,8395" coordsize="482,122">
              <v:shape style="position:absolute;left:13428;top:8395;width:482;height:122" coordorigin="13428,8395" coordsize="482,122" path="m13788,8518l13788,8395,13897,8453,13817,8453,13817,8467,13895,8467,13788,8518xe" filled="t" fillcolor="#000000" stroked="f">
                <v:path arrowok="t"/>
                <v:fill type="solid"/>
              </v:shape>
              <v:shape style="position:absolute;left:13428;top:8395;width:482;height:122" coordorigin="13428,8395" coordsize="482,122" path="m13788,8467l13428,8467,13428,8453,13788,8453,13788,8467xe" filled="t" fillcolor="#000000" stroked="f">
                <v:path arrowok="t"/>
                <v:fill type="solid"/>
              </v:shape>
              <v:shape style="position:absolute;left:13428;top:8395;width:482;height:122" coordorigin="13428,8395" coordsize="482,122" path="m13895,8467l13817,8467,13817,8453,13897,8453,13910,8460,13895,8467xe" filled="t" fillcolor="#000000" stroked="f">
                <v:path arrowok="t"/>
                <v:fill type="solid"/>
              </v:shape>
            </v:group>
            <v:group style="position:absolute;left:13424;top:8460;width:396;height:2" coordorigin="13424,8460" coordsize="396,2">
              <v:shape style="position:absolute;left:13424;top:8460;width:396;height:2" coordorigin="13424,8460" coordsize="396,0" path="m13424,8460l13820,8460e" filled="f" stroked="t" strokeweight="1.18pt" strokecolor="#000000">
                <v:path arrowok="t"/>
              </v:shape>
            </v:group>
            <v:group style="position:absolute;left:13788;top:8395;width:122;height:122" coordorigin="13788,8395" coordsize="122,122">
              <v:shape style="position:absolute;left:13788;top:8395;width:122;height:122" coordorigin="13788,8395" coordsize="122,122" path="m13788,8518l13788,8460,13788,8395,13910,8460,13788,8518xe" filled="f" stroked="t" strokeweight=".36pt" strokecolor="#000000">
                <v:path arrowok="t"/>
              </v:shape>
            </v:group>
            <v:group style="position:absolute;left:10685;top:5594;width:2030;height:1073" coordorigin="10685,5594" coordsize="2030,1073">
              <v:shape style="position:absolute;left:10685;top:5594;width:2030;height:1073" coordorigin="10685,5594" coordsize="2030,1073" path="m10685,5594l10685,6667,12715,6667,12715,5594,10685,5594xe" filled="t" fillcolor="#BADFE3" stroked="f">
                <v:path arrowok="t"/>
                <v:fill type="solid"/>
              </v:shape>
            </v:group>
            <v:group style="position:absolute;left:10685;top:5594;width:2030;height:1073" coordorigin="10685,5594" coordsize="2030,1073">
              <v:shape style="position:absolute;left:10685;top:5594;width:2030;height:1073" coordorigin="10685,5594" coordsize="2030,1073" path="m10685,5594l10685,6667,12715,6667,12715,5594,10685,5594xe" filled="f" stroked="t" strokeweight=".72pt" strokecolor="#000000">
                <v:path arrowok="t"/>
              </v:shape>
            </v:group>
            <v:group style="position:absolute;left:11700;top:5234;width:115;height:360" coordorigin="11700,5234" coordsize="115,360">
              <v:shape style="position:absolute;left:11700;top:5234;width:115;height:360" coordorigin="11700,5234" coordsize="115,360" path="m11750,5350l11700,5350,11758,5234,11801,5321,11750,5321,11750,5350xe" filled="t" fillcolor="#000000" stroked="f">
                <v:path arrowok="t"/>
                <v:fill type="solid"/>
              </v:shape>
              <v:shape style="position:absolute;left:11700;top:5234;width:115;height:360" coordorigin="11700,5234" coordsize="115,360" path="m11765,5594l11750,5594,11750,5321,11765,5321,11765,5594xe" filled="t" fillcolor="#000000" stroked="f">
                <v:path arrowok="t"/>
                <v:fill type="solid"/>
              </v:shape>
              <v:shape style="position:absolute;left:11700;top:5234;width:115;height:360" coordorigin="11700,5234" coordsize="115,360" path="m11815,5350l11765,5350,11765,5321,11801,5321,11815,5350xe" filled="t" fillcolor="#000000" stroked="f">
                <v:path arrowok="t"/>
                <v:fill type="solid"/>
              </v:shape>
            </v:group>
            <v:group style="position:absolute;left:11758;top:5317;width:2;height:281" coordorigin="11758,5317" coordsize="2,281">
              <v:shape style="position:absolute;left:11758;top:5317;width:2;height:281" coordorigin="11758,5317" coordsize="0,281" path="m11758,5598l11758,5317e" filled="f" stroked="t" strokeweight="1.18pt" strokecolor="#000000">
                <v:path arrowok="t"/>
              </v:shape>
            </v:group>
            <v:group style="position:absolute;left:11700;top:5234;width:115;height:115" coordorigin="11700,5234" coordsize="115,115">
              <v:shape style="position:absolute;left:11700;top:5234;width:115;height:115" coordorigin="11700,5234" coordsize="115,115" path="m11700,5350l11758,5350,11815,5350,11758,5234,11700,5350xe" filled="f" stroked="t" strokeweight=".36pt" strokecolor="#000000">
                <v:path arrowok="t"/>
              </v:shape>
            </v:group>
            <v:group style="position:absolute;left:12715;top:6012;width:353;height:115" coordorigin="12715,6012" coordsize="353,115">
              <v:shape style="position:absolute;left:12715;top:6012;width:353;height:115" coordorigin="12715,6012" coordsize="353,115" path="m12830,6127l12715,6070,12830,6012,12830,6062,12802,6062,12802,6077,12830,6077,12830,6127xe" filled="t" fillcolor="#000000" stroked="f">
                <v:path arrowok="t"/>
                <v:fill type="solid"/>
              </v:shape>
              <v:shape style="position:absolute;left:12715;top:6012;width:353;height:115" coordorigin="12715,6012" coordsize="353,115" path="m12830,6077l12802,6077,12802,6062,12830,6062,12830,6077xe" filled="t" fillcolor="#000000" stroked="f">
                <v:path arrowok="t"/>
                <v:fill type="solid"/>
              </v:shape>
              <v:shape style="position:absolute;left:12715;top:6012;width:353;height:115" coordorigin="12715,6012" coordsize="353,115" path="m13068,6077l12830,6077,12830,6062,13068,6062,13068,6077xe" filled="t" fillcolor="#000000" stroked="f">
                <v:path arrowok="t"/>
                <v:fill type="solid"/>
              </v:shape>
            </v:group>
            <v:group style="position:absolute;left:12798;top:6070;width:274;height:2" coordorigin="12798,6070" coordsize="274,2">
              <v:shape style="position:absolute;left:12798;top:6070;width:274;height:2" coordorigin="12798,6070" coordsize="274,0" path="m12798,6070l13072,6070e" filled="f" stroked="t" strokeweight="1.18pt" strokecolor="#000000">
                <v:path arrowok="t"/>
              </v:shape>
            </v:group>
            <v:group style="position:absolute;left:12715;top:6012;width:115;height:115" coordorigin="12715,6012" coordsize="115,115">
              <v:shape style="position:absolute;left:12715;top:6012;width:115;height:115" coordorigin="12715,6012" coordsize="115,115" path="m12830,6127l12830,6070,12830,6012,12715,6070,12830,6127xe" filled="f" stroked="t" strokeweight=".36pt" strokecolor="#000000">
                <v:path arrowok="t"/>
              </v:shape>
            </v:group>
            <v:group style="position:absolute;left:13370;top:6307;width:122;height:1310" coordorigin="13370,6307" coordsize="122,1310">
              <v:shape style="position:absolute;left:13370;top:6307;width:122;height:1310" coordorigin="13370,6307" coordsize="122,1310" path="m13421,6430l13370,6430,13428,6307,13478,6401,13421,6401,13421,6430xe" filled="t" fillcolor="#000000" stroked="f">
                <v:path arrowok="t"/>
                <v:fill type="solid"/>
              </v:shape>
              <v:shape style="position:absolute;left:13370;top:6307;width:122;height:1310" coordorigin="13370,6307" coordsize="122,1310" path="m13435,7618l13421,7618,13421,6401,13435,6401,13435,7618xe" filled="t" fillcolor="#000000" stroked="f">
                <v:path arrowok="t"/>
                <v:fill type="solid"/>
              </v:shape>
              <v:shape style="position:absolute;left:13370;top:6307;width:122;height:1310" coordorigin="13370,6307" coordsize="122,1310" path="m13493,6430l13435,6430,13435,6401,13478,6401,13493,6430xe" filled="t" fillcolor="#000000" stroked="f">
                <v:path arrowok="t"/>
                <v:fill type="solid"/>
              </v:shape>
            </v:group>
            <v:group style="position:absolute;left:13370;top:6307;width:122;height:122" coordorigin="13370,6307" coordsize="122,122">
              <v:shape style="position:absolute;left:13370;top:6307;width:122;height:122" coordorigin="13370,6307" coordsize="122,122" path="m13370,6430l13428,6430,13493,6430,13428,6307,13370,6430xe" filled="f" stroked="t" strokeweight=".36pt" strokecolor="#000000">
                <v:path arrowok="t"/>
              </v:shape>
            </v:group>
            <v:group style="position:absolute;left:12715;top:6250;width:713;height:122" coordorigin="12715,6250" coordsize="713,122">
              <v:shape style="position:absolute;left:12715;top:6250;width:713;height:122" coordorigin="12715,6250" coordsize="713,122" path="m12830,6372l12715,6307,12830,6250,12830,6300,12802,6300,12802,6314,12830,6314,12830,6372xe" filled="t" fillcolor="#000000" stroked="f">
                <v:path arrowok="t"/>
                <v:fill type="solid"/>
              </v:shape>
              <v:shape style="position:absolute;left:12715;top:6250;width:713;height:122" coordorigin="12715,6250" coordsize="713,122" path="m12830,6314l12802,6314,12802,6300,12830,6300,12830,6314xe" filled="t" fillcolor="#000000" stroked="f">
                <v:path arrowok="t"/>
                <v:fill type="solid"/>
              </v:shape>
              <v:shape style="position:absolute;left:12715;top:6250;width:713;height:122" coordorigin="12715,6250" coordsize="713,122" path="m13428,6314l12830,6314,12830,6300,13428,6300,13428,6314xe" filled="t" fillcolor="#000000" stroked="f">
                <v:path arrowok="t"/>
                <v:fill type="solid"/>
              </v:shape>
            </v:group>
            <v:group style="position:absolute;left:12798;top:6307;width:634;height:2" coordorigin="12798,6307" coordsize="634,2">
              <v:shape style="position:absolute;left:12798;top:6307;width:634;height:2" coordorigin="12798,6307" coordsize="634,0" path="m12798,6307l13432,6307e" filled="f" stroked="t" strokeweight="1.18pt" strokecolor="#000000">
                <v:path arrowok="t"/>
              </v:shape>
            </v:group>
            <v:group style="position:absolute;left:12715;top:6250;width:115;height:122" coordorigin="12715,6250" coordsize="115,122">
              <v:shape style="position:absolute;left:12715;top:6250;width:115;height:122" coordorigin="12715,6250" coordsize="115,122" path="m12830,6372l12830,6307,12830,6250,12715,6307,12830,6372xe" filled="f" stroked="t" strokeweight=".36pt" strokecolor="#000000">
                <v:path arrowok="t"/>
              </v:shape>
            </v:group>
            <w10:wrap type="none"/>
          </v:group>
        </w:pict>
      </w:r>
    </w:p>
    <w:p>
      <w:pPr>
        <w:tabs>
          <w:tab w:pos="3356" w:val="left" w:leader="none"/>
          <w:tab w:pos="12414" w:val="left" w:leader="none"/>
        </w:tabs>
        <w:spacing w:before="54"/>
        <w:ind w:left="2039" w:right="0" w:firstLine="0"/>
        <w:jc w:val="left"/>
        <w:rPr>
          <w:rFonts w:ascii="Arial" w:hAnsi="Arial" w:cs="Arial" w:eastAsia="Arial"/>
          <w:sz w:val="36"/>
          <w:szCs w:val="36"/>
        </w:rPr>
      </w:pPr>
      <w:r>
        <w:rPr>
          <w:rFonts w:ascii="Arial"/>
          <w:position w:val="-23"/>
          <w:sz w:val="36"/>
        </w:rPr>
        <w:t>V</w:t>
        <w:tab/>
      </w:r>
      <w:r>
        <w:rPr>
          <w:rFonts w:ascii="Arial"/>
          <w:position w:val="-35"/>
          <w:sz w:val="36"/>
        </w:rPr>
        <w:t>V</w:t>
        <w:tab/>
      </w:r>
      <w:r>
        <w:rPr>
          <w:rFonts w:ascii="Arial"/>
          <w:sz w:val="36"/>
        </w:rPr>
        <w:t>+24V</w:t>
      </w:r>
    </w:p>
    <w:p>
      <w:pPr>
        <w:spacing w:line="346" w:lineRule="auto" w:before="176"/>
        <w:ind w:left="2039" w:right="11198" w:firstLine="0"/>
        <w:jc w:val="left"/>
        <w:rPr>
          <w:rFonts w:ascii="Arial" w:hAnsi="Arial" w:cs="Arial" w:eastAsia="Arial"/>
          <w:sz w:val="36"/>
          <w:szCs w:val="36"/>
        </w:rPr>
      </w:pPr>
      <w:r>
        <w:rPr>
          <w:rFonts w:ascii="Arial"/>
          <w:sz w:val="36"/>
        </w:rPr>
        <w:t>V V</w:t>
      </w:r>
    </w:p>
    <w:p>
      <w:pPr>
        <w:spacing w:after="0" w:line="346" w:lineRule="auto"/>
        <w:jc w:val="left"/>
        <w:rPr>
          <w:rFonts w:ascii="Arial" w:hAnsi="Arial" w:cs="Arial" w:eastAsia="Arial"/>
          <w:sz w:val="36"/>
          <w:szCs w:val="36"/>
        </w:rPr>
        <w:sectPr>
          <w:type w:val="continuous"/>
          <w:pgSz w:w="16838" w:h="11920" w:orient="landscape"/>
          <w:pgMar w:top="1100" w:bottom="280" w:left="1640" w:right="1720"/>
        </w:sectPr>
      </w:pPr>
    </w:p>
    <w:p>
      <w:pPr>
        <w:spacing w:line="120" w:lineRule="exact" w:before="5"/>
        <w:rPr>
          <w:sz w:val="12"/>
          <w:szCs w:val="12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81" w:lineRule="exact" w:before="0"/>
        <w:ind w:left="24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sz w:val="38"/>
          <w:szCs w:val="38"/>
        </w:rPr>
        <w:t>3.原理图介绍</w:t>
      </w:r>
    </w:p>
    <w:p>
      <w:pPr>
        <w:spacing w:line="170" w:lineRule="exact" w:before="7"/>
        <w:rPr>
          <w:sz w:val="17"/>
          <w:szCs w:val="17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2000" w:right="1780"/>
        </w:sectPr>
      </w:pPr>
    </w:p>
    <w:p>
      <w:pPr>
        <w:spacing w:line="30" w:lineRule="exact" w:before="4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87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XS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901</w:t>
      </w:r>
      <w:r>
        <w:rPr>
          <w:rFonts w:ascii="Arial"/>
          <w:color w:val="000000"/>
          <w:sz w:val="6"/>
        </w:rPr>
      </w:r>
    </w:p>
    <w:p>
      <w:pPr>
        <w:spacing w:line="50" w:lineRule="exact" w:before="1"/>
        <w:rPr>
          <w:sz w:val="5"/>
          <w:szCs w:val="5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20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spacing w:before="0"/>
        <w:ind w:left="0" w:right="20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2</w:t>
      </w:r>
      <w:r>
        <w:rPr>
          <w:rFonts w:ascii="Arial"/>
          <w:color w:val="000000"/>
          <w:sz w:val="6"/>
        </w:rPr>
      </w:r>
    </w:p>
    <w:p>
      <w:pPr>
        <w:spacing w:line="80" w:lineRule="exact" w:before="9"/>
        <w:rPr>
          <w:sz w:val="8"/>
          <w:szCs w:val="8"/>
        </w:rPr>
      </w:pPr>
    </w:p>
    <w:p>
      <w:pPr>
        <w:spacing w:line="40" w:lineRule="exact"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200.494583pt;margin-top:3.882173pt;width:5.24pt;height:4.2518pt;mso-position-horizontal-relative:page;mso-position-vertical-relative:paragraph;z-index:-12276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84.45459pt;margin-top:3.882173pt;width:5.24pt;height:4.2518pt;mso-position-horizontal-relative:page;mso-position-vertical-relative:paragraph;z-index:-12265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3P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IN-3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.9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1"/>
          <w:w w:val="135"/>
          <w:sz w:val="6"/>
        </w:rPr>
        <w:t>6mm</w:t>
      </w:r>
      <w:r>
        <w:rPr>
          <w:rFonts w:ascii="Arial"/>
          <w:color w:val="000000"/>
          <w:sz w:val="6"/>
        </w:rPr>
      </w:r>
    </w:p>
    <w:p>
      <w:pPr>
        <w:spacing w:line="40" w:lineRule="exact" w:before="1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12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RT901</w:t>
      </w:r>
      <w:r>
        <w:rPr>
          <w:rFonts w:ascii="Arial"/>
          <w:color w:val="000000"/>
          <w:sz w:val="6"/>
        </w:rPr>
      </w:r>
    </w:p>
    <w:p>
      <w:pPr>
        <w:spacing w:line="30" w:lineRule="exact" w:before="2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12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186.814575pt;margin-top:5.322158pt;width:5.24pt;height:4.2518pt;mso-position-horizontal-relative:page;mso-position-vertical-relative:paragraph;z-index:-12280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4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00.494583pt;margin-top:5.322158pt;width:5.24pt;height:4.2518pt;mso-position-horizontal-relative:page;mso-position-vertical-relative:paragraph;z-index:-12275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9.494568pt;margin-top:3.882159pt;width:5.24pt;height:4.2518pt;mso-position-horizontal-relative:page;mso-position-vertical-relative:paragraph;z-index:-12272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4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3.174591pt;margin-top:3.882159pt;width:5.24pt;height:4.2518pt;mso-position-horizontal-relative:page;mso-position-vertical-relative:paragraph;z-index:-12270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w w:val="135"/>
          <w:sz w:val="6"/>
        </w:rPr>
        <w:t>3.3R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7"/>
        <w:rPr>
          <w:sz w:val="6"/>
          <w:szCs w:val="6"/>
        </w:rPr>
      </w:pPr>
    </w:p>
    <w:p>
      <w:pPr>
        <w:spacing w:before="0"/>
        <w:ind w:left="21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L9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02</w:t>
      </w:r>
      <w:r>
        <w:rPr>
          <w:rFonts w:ascii="Arial"/>
          <w:color w:val="000000"/>
          <w:sz w:val="6"/>
        </w:rPr>
      </w:r>
    </w:p>
    <w:p>
      <w:pPr>
        <w:spacing w:before="3"/>
        <w:ind w:left="21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6</w:t>
      </w:r>
      <w:r>
        <w:rPr>
          <w:rFonts w:ascii="Arial"/>
          <w:color w:val="000080"/>
          <w:spacing w:val="4"/>
          <w:w w:val="135"/>
          <w:sz w:val="6"/>
        </w:rPr>
        <w:t>m</w:t>
      </w:r>
      <w:r>
        <w:rPr>
          <w:rFonts w:ascii="Arial"/>
          <w:color w:val="000080"/>
          <w:w w:val="135"/>
          <w:sz w:val="6"/>
        </w:rPr>
        <w:t>H</w:t>
      </w:r>
      <w:r>
        <w:rPr>
          <w:rFonts w:ascii="Arial"/>
          <w:color w:val="000000"/>
          <w:sz w:val="6"/>
        </w:rPr>
      </w:r>
    </w:p>
    <w:p>
      <w:pPr>
        <w:spacing w:line="40" w:lineRule="exact" w:before="1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325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CX9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spacing w:before="3"/>
        <w:ind w:left="325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27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5V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ac-22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line="30" w:lineRule="exact" w:before="6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4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2"/>
          <w:w w:val="135"/>
          <w:sz w:val="6"/>
        </w:rPr>
        <w:t>R9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spacing w:before="32"/>
        <w:ind w:left="-5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56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0K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/1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206</w:t>
      </w:r>
      <w:r>
        <w:rPr>
          <w:rFonts w:ascii="Arial"/>
          <w:color w:val="000000"/>
          <w:sz w:val="6"/>
        </w:rPr>
      </w:r>
    </w:p>
    <w:p>
      <w:pPr>
        <w:spacing w:line="30" w:lineRule="exact" w:before="4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9" w:lineRule="exact" w:before="0"/>
        <w:ind w:left="-5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2"/>
          <w:w w:val="135"/>
          <w:sz w:val="6"/>
        </w:rPr>
        <w:t>R9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05</w:t>
      </w:r>
      <w:r>
        <w:rPr>
          <w:rFonts w:ascii="Arial"/>
          <w:color w:val="000000"/>
          <w:sz w:val="6"/>
        </w:rPr>
      </w:r>
    </w:p>
    <w:p>
      <w:pPr>
        <w:spacing w:line="30" w:lineRule="exact" w:before="6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5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2"/>
          <w:w w:val="135"/>
          <w:sz w:val="6"/>
        </w:rPr>
        <w:t>R9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04</w:t>
      </w:r>
      <w:r>
        <w:rPr>
          <w:rFonts w:ascii="Arial"/>
          <w:color w:val="000000"/>
          <w:sz w:val="6"/>
        </w:rPr>
      </w:r>
    </w:p>
    <w:p>
      <w:pPr>
        <w:spacing w:before="32"/>
        <w:ind w:left="6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56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0K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/1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206</w:t>
      </w:r>
      <w:r>
        <w:rPr>
          <w:rFonts w:ascii="Arial"/>
          <w:color w:val="000000"/>
          <w:sz w:val="6"/>
        </w:rPr>
      </w:r>
    </w:p>
    <w:p>
      <w:pPr>
        <w:spacing w:line="40" w:lineRule="exact" w:before="9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73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2"/>
          <w:w w:val="135"/>
          <w:sz w:val="6"/>
        </w:rPr>
        <w:t>R9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02</w:t>
      </w:r>
      <w:r>
        <w:rPr>
          <w:rFonts w:ascii="Arial"/>
          <w:color w:val="000000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spacing w:before="0"/>
        <w:ind w:left="-37" w:right="43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56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0K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/1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206</w:t>
      </w:r>
      <w:r>
        <w:rPr>
          <w:rFonts w:ascii="Arial"/>
          <w:color w:val="000000"/>
          <w:sz w:val="6"/>
        </w:rPr>
      </w:r>
    </w:p>
    <w:p>
      <w:pPr>
        <w:spacing w:line="40" w:lineRule="exact" w:before="1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28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L9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spacing w:before="3"/>
        <w:ind w:left="28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30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2"/>
          <w:w w:val="135"/>
          <w:sz w:val="6"/>
        </w:rPr>
        <w:t>mH</w:t>
      </w:r>
      <w:r>
        <w:rPr>
          <w:rFonts w:ascii="Arial"/>
          <w:color w:val="000000"/>
          <w:sz w:val="6"/>
        </w:rPr>
      </w:r>
    </w:p>
    <w:p>
      <w:pPr>
        <w:spacing w:line="40" w:lineRule="exact" w:before="1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28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CX9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02</w:t>
      </w:r>
      <w:r>
        <w:rPr>
          <w:rFonts w:ascii="Arial"/>
          <w:color w:val="000000"/>
          <w:sz w:val="6"/>
        </w:rPr>
      </w:r>
    </w:p>
    <w:p>
      <w:pPr>
        <w:spacing w:before="3"/>
        <w:ind w:left="19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27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5V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ac-47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12"/>
        <w:rPr>
          <w:sz w:val="6"/>
          <w:szCs w:val="6"/>
        </w:rPr>
      </w:pPr>
    </w:p>
    <w:p>
      <w:pPr>
        <w:spacing w:line="67" w:lineRule="exact" w:before="0"/>
        <w:ind w:left="0" w:right="79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DB9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05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0" w:right="34" w:firstLine="0"/>
        <w:jc w:val="righ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384.45459pt;margin-top:7.377321pt;width:5.24pt;height:4.2518pt;mso-position-horizontal-relative:page;mso-position-vertical-relative:paragraph;z-index:-12264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1N</w:t>
      </w:r>
      <w:r>
        <w:rPr>
          <w:rFonts w:ascii="Arial"/>
          <w:color w:val="000080"/>
          <w:spacing w:val="-12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400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7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80" w:lineRule="exact" w:before="9"/>
        <w:rPr>
          <w:sz w:val="8"/>
          <w:szCs w:val="8"/>
        </w:rPr>
      </w:pPr>
    </w:p>
    <w:p>
      <w:pPr>
        <w:tabs>
          <w:tab w:pos="626" w:val="left" w:leader="none"/>
        </w:tabs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0"/>
          <w:sz w:val="6"/>
        </w:rPr>
        <w:t>4 </w:t>
      </w:r>
      <w:r>
        <w:rPr>
          <w:rFonts w:ascii="Arial"/>
          <w:spacing w:val="20"/>
          <w:w w:val="130"/>
          <w:sz w:val="6"/>
        </w:rPr>
        <w:t> </w:t>
      </w:r>
      <w:r>
        <w:rPr>
          <w:rFonts w:ascii="Courier New"/>
          <w:color w:val="0000FF"/>
          <w:w w:val="130"/>
          <w:sz w:val="6"/>
        </w:rPr>
        <w:t>-</w:t>
        <w:tab/>
        <w:t>+</w:t>
      </w:r>
      <w:r>
        <w:rPr>
          <w:rFonts w:ascii="Courier New"/>
          <w:color w:val="0000FF"/>
          <w:spacing w:val="8"/>
          <w:w w:val="130"/>
          <w:sz w:val="6"/>
        </w:rPr>
        <w:t> </w:t>
      </w:r>
      <w:r>
        <w:rPr>
          <w:rFonts w:ascii="Arial"/>
          <w:color w:val="000000"/>
          <w:w w:val="130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line="50" w:lineRule="exact" w:before="1"/>
        <w:rPr>
          <w:sz w:val="5"/>
          <w:szCs w:val="5"/>
        </w:rPr>
      </w:pPr>
      <w:r>
        <w:rPr/>
        <w:br w:type="column"/>
      </w:r>
      <w:r>
        <w:rPr>
          <w:sz w:val="5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26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1"/>
          <w:w w:val="135"/>
          <w:sz w:val="6"/>
        </w:rPr>
        <w:t>Va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w w:val="135"/>
          <w:sz w:val="6"/>
        </w:rPr>
        <w:t>c</w:t>
      </w:r>
      <w:r>
        <w:rPr>
          <w:rFonts w:ascii="Arial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3"/>
        <w:rPr>
          <w:sz w:val="6"/>
          <w:szCs w:val="6"/>
        </w:rPr>
      </w:pPr>
    </w:p>
    <w:p>
      <w:pPr>
        <w:spacing w:before="0"/>
        <w:ind w:left="38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1"/>
          <w:w w:val="135"/>
          <w:sz w:val="6"/>
        </w:rPr>
        <w:t>Vb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us</w:t>
      </w:r>
      <w:r>
        <w:rPr>
          <w:rFonts w:ascii="Arial"/>
          <w:sz w:val="6"/>
        </w:rPr>
      </w:r>
    </w:p>
    <w:p>
      <w:pPr>
        <w:spacing w:after="0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11" w:equalWidth="0">
            <w:col w:w="1227" w:space="40"/>
            <w:col w:w="377" w:space="40"/>
            <w:col w:w="401" w:space="40"/>
            <w:col w:w="794" w:space="40"/>
            <w:col w:w="410" w:space="40"/>
            <w:col w:w="421" w:space="40"/>
            <w:col w:w="510" w:space="40"/>
            <w:col w:w="660" w:space="40"/>
            <w:col w:w="1121" w:space="40"/>
            <w:col w:w="417" w:space="40"/>
            <w:col w:w="6320"/>
          </w:cols>
        </w:sectPr>
      </w:pPr>
    </w:p>
    <w:p>
      <w:pPr>
        <w:spacing w:line="30" w:lineRule="exact" w:before="7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1"/>
          <w:w w:val="135"/>
          <w:sz w:val="6"/>
        </w:rPr>
        <w:t>Va</w:t>
      </w:r>
      <w:r>
        <w:rPr>
          <w:rFonts w:ascii="Arial"/>
          <w:spacing w:val="-15"/>
          <w:w w:val="135"/>
          <w:sz w:val="6"/>
        </w:rPr>
        <w:t> </w:t>
      </w:r>
      <w:r>
        <w:rPr>
          <w:rFonts w:ascii="Arial"/>
          <w:w w:val="135"/>
          <w:sz w:val="6"/>
        </w:rPr>
        <w:t>c</w:t>
      </w:r>
      <w:r>
        <w:rPr>
          <w:rFonts w:ascii="Arial"/>
          <w:sz w:val="6"/>
        </w:rPr>
      </w:r>
    </w:p>
    <w:p>
      <w:pPr>
        <w:spacing w:line="30" w:lineRule="exact" w:before="7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116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186.814575pt;margin-top:-2.957823pt;width:5.24pt;height:4.2518pt;mso-position-horizontal-relative:page;mso-position-vertical-relative:paragraph;z-index:-12281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1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3"/>
          <w:w w:val="135"/>
          <w:sz w:val="6"/>
        </w:rPr>
        <w:t>F9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tabs>
          <w:tab w:pos="462" w:val="left" w:leader="none"/>
        </w:tabs>
        <w:spacing w:before="3"/>
        <w:ind w:left="102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1</w:t>
        <w:tab/>
        <w:t>2</w:t>
      </w:r>
      <w:r>
        <w:rPr>
          <w:rFonts w:ascii="Arial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spacing w:before="0"/>
        <w:ind w:left="47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25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ac-2.0A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L</w:t>
      </w:r>
      <w:r>
        <w:rPr>
          <w:rFonts w:ascii="Arial"/>
          <w:color w:val="000000"/>
          <w:sz w:val="6"/>
        </w:rPr>
      </w:r>
    </w:p>
    <w:p>
      <w:pPr>
        <w:spacing w:line="30" w:lineRule="exact" w:before="5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435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CY9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spacing w:before="39"/>
        <w:ind w:left="282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25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ac-47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89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56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0K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/1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206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73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1"/>
          <w:w w:val="135"/>
          <w:sz w:val="6"/>
        </w:rPr>
        <w:t>R9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06</w:t>
      </w:r>
      <w:r>
        <w:rPr>
          <w:rFonts w:ascii="Arial"/>
          <w:color w:val="000000"/>
          <w:sz w:val="6"/>
        </w:rPr>
      </w:r>
    </w:p>
    <w:p>
      <w:pPr>
        <w:spacing w:before="32"/>
        <w:ind w:left="6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56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0K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/1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206</w:t>
      </w:r>
      <w:r>
        <w:rPr>
          <w:rFonts w:ascii="Arial"/>
          <w:color w:val="000000"/>
          <w:sz w:val="6"/>
        </w:rPr>
      </w:r>
    </w:p>
    <w:p>
      <w:pPr>
        <w:spacing w:line="67" w:lineRule="exact" w:before="32"/>
        <w:ind w:left="14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1"/>
          <w:w w:val="135"/>
          <w:sz w:val="6"/>
        </w:rPr>
        <w:t>R9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03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18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299.494568pt;margin-top:-4.862681pt;width:5.24pt;height:4.2518pt;mso-position-horizontal-relative:page;mso-position-vertical-relative:paragraph;z-index:-12273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1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3.174591pt;margin-top:-4.862681pt;width:5.24pt;height:4.2518pt;mso-position-horizontal-relative:page;mso-position-vertical-relative:paragraph;z-index:-12271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56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0K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/1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206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80" w:lineRule="exact" w:before="5"/>
        <w:rPr>
          <w:sz w:val="8"/>
          <w:szCs w:val="8"/>
        </w:rPr>
      </w:pPr>
    </w:p>
    <w:p>
      <w:pPr>
        <w:spacing w:before="0"/>
        <w:ind w:left="14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CY9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02</w:t>
      </w:r>
      <w:r>
        <w:rPr>
          <w:rFonts w:ascii="Arial"/>
          <w:color w:val="000000"/>
          <w:sz w:val="6"/>
        </w:rPr>
      </w:r>
    </w:p>
    <w:p>
      <w:pPr>
        <w:spacing w:before="32"/>
        <w:ind w:left="14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25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ac-10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2    </w:t>
      </w:r>
      <w:r>
        <w:rPr>
          <w:rFonts w:ascii="Arial"/>
          <w:color w:val="000080"/>
          <w:spacing w:val="13"/>
          <w:w w:val="135"/>
          <w:sz w:val="6"/>
        </w:rPr>
        <w:t> </w:t>
      </w:r>
      <w:r>
        <w:rPr>
          <w:rFonts w:ascii="Arial"/>
          <w:color w:val="000080"/>
          <w:spacing w:val="1"/>
          <w:w w:val="135"/>
          <w:sz w:val="6"/>
        </w:rPr>
        <w:t>CY9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03</w:t>
      </w:r>
      <w:r>
        <w:rPr>
          <w:rFonts w:ascii="Arial"/>
          <w:color w:val="000000"/>
          <w:sz w:val="6"/>
        </w:rPr>
      </w:r>
    </w:p>
    <w:p>
      <w:pPr>
        <w:spacing w:line="40" w:lineRule="exact" w:before="7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41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CY9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04</w:t>
      </w:r>
      <w:r>
        <w:rPr>
          <w:rFonts w:ascii="Arial"/>
          <w:color w:val="000000"/>
          <w:sz w:val="6"/>
        </w:rPr>
      </w:r>
    </w:p>
    <w:p>
      <w:pPr>
        <w:spacing w:line="40" w:lineRule="exact" w:before="32"/>
        <w:ind w:left="36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25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ac-47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89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BD9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spacing w:before="32"/>
        <w:ind w:left="4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3"/>
          <w:w w:val="135"/>
          <w:sz w:val="6"/>
        </w:rPr>
        <w:t>TK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2A-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60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0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80" w:lineRule="exact" w:before="10"/>
        <w:rPr>
          <w:sz w:val="8"/>
          <w:szCs w:val="8"/>
        </w:rPr>
      </w:pPr>
    </w:p>
    <w:p>
      <w:pPr>
        <w:spacing w:before="0"/>
        <w:ind w:left="41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07</w:t>
      </w:r>
      <w:r>
        <w:rPr>
          <w:rFonts w:ascii="Arial"/>
          <w:color w:val="000000"/>
          <w:sz w:val="6"/>
        </w:rPr>
      </w:r>
    </w:p>
    <w:p>
      <w:pPr>
        <w:spacing w:before="32"/>
        <w:ind w:left="36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22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2/2K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V</w:t>
      </w:r>
      <w:r>
        <w:rPr>
          <w:rFonts w:ascii="Arial"/>
          <w:color w:val="000000"/>
          <w:sz w:val="6"/>
        </w:rPr>
      </w:r>
    </w:p>
    <w:p>
      <w:pPr>
        <w:spacing w:line="50" w:lineRule="exact" w:before="4"/>
        <w:rPr>
          <w:sz w:val="5"/>
          <w:szCs w:val="5"/>
        </w:rPr>
      </w:pPr>
      <w:r>
        <w:rPr/>
        <w:br w:type="column"/>
      </w:r>
      <w:r>
        <w:rPr>
          <w:sz w:val="5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350" w:lineRule="auto" w:before="0"/>
        <w:ind w:left="274" w:right="0" w:firstLine="43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15</w:t>
      </w:r>
      <w:r>
        <w:rPr>
          <w:rFonts w:ascii="Arial"/>
          <w:color w:val="000080"/>
          <w:spacing w:val="21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0K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/2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W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6"/>
        <w:rPr>
          <w:sz w:val="6"/>
          <w:szCs w:val="6"/>
        </w:rPr>
      </w:pPr>
    </w:p>
    <w:p>
      <w:pPr>
        <w:spacing w:before="0"/>
        <w:ind w:left="36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52</w:t>
      </w:r>
      <w:r>
        <w:rPr>
          <w:rFonts w:ascii="Arial"/>
          <w:color w:val="000000"/>
          <w:sz w:val="6"/>
        </w:rPr>
      </w:r>
    </w:p>
    <w:p>
      <w:pPr>
        <w:spacing w:line="30" w:lineRule="exact" w:before="5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7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51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3"/>
        <w:rPr>
          <w:sz w:val="6"/>
          <w:szCs w:val="6"/>
        </w:rPr>
      </w:pPr>
    </w:p>
    <w:p>
      <w:pPr>
        <w:spacing w:before="0"/>
        <w:ind w:left="339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2"/>
          <w:w w:val="135"/>
          <w:sz w:val="6"/>
        </w:rPr>
        <w:t>+1</w:t>
      </w:r>
      <w:r>
        <w:rPr>
          <w:rFonts w:ascii="Arial"/>
          <w:spacing w:val="-15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2V</w:t>
      </w:r>
      <w:r>
        <w:rPr>
          <w:rFonts w:ascii="Arial"/>
          <w:spacing w:val="-15"/>
          <w:w w:val="135"/>
          <w:sz w:val="6"/>
        </w:rPr>
        <w:t> </w:t>
      </w:r>
      <w:r>
        <w:rPr>
          <w:rFonts w:ascii="Arial"/>
          <w:w w:val="135"/>
          <w:sz w:val="6"/>
        </w:rPr>
        <w:t>a</w:t>
      </w:r>
      <w:r>
        <w:rPr>
          <w:rFonts w:ascii="Arial"/>
          <w:sz w:val="6"/>
        </w:rPr>
      </w:r>
    </w:p>
    <w:p>
      <w:pPr>
        <w:spacing w:after="0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13" w:equalWidth="0">
            <w:col w:w="511" w:space="454"/>
            <w:col w:w="1026" w:space="40"/>
            <w:col w:w="751" w:space="40"/>
            <w:col w:w="504" w:space="40"/>
            <w:col w:w="421" w:space="40"/>
            <w:col w:w="1003" w:space="154"/>
            <w:col w:w="830" w:space="40"/>
            <w:col w:w="434" w:space="216"/>
            <w:col w:w="695" w:space="40"/>
            <w:col w:w="631" w:space="1392"/>
            <w:col w:w="623" w:space="40"/>
            <w:col w:w="335" w:space="40"/>
            <w:col w:w="2758"/>
          </w:cols>
        </w:sectPr>
      </w:pPr>
    </w:p>
    <w:p>
      <w:pPr>
        <w:spacing w:before="25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25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ac-47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before="25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1"/>
          <w:w w:val="135"/>
          <w:sz w:val="6"/>
        </w:rPr>
        <w:t>C9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spacing w:before="25"/>
        <w:ind w:left="25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1"/>
          <w:w w:val="135"/>
          <w:sz w:val="6"/>
        </w:rPr>
        <w:t>C9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02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0" w:right="26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2/1K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V</w:t>
      </w:r>
      <w:r>
        <w:rPr>
          <w:rFonts w:ascii="Arial"/>
          <w:color w:val="000080"/>
          <w:spacing w:val="8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R/1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6</w:t>
      </w:r>
      <w:r>
        <w:rPr>
          <w:rFonts w:ascii="Arial"/>
          <w:color w:val="000000"/>
          <w:sz w:val="6"/>
        </w:rPr>
      </w:r>
    </w:p>
    <w:p>
      <w:pPr>
        <w:spacing w:after="0" w:line="65" w:lineRule="exact"/>
        <w:jc w:val="center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4" w:equalWidth="0">
            <w:col w:w="4898" w:space="40"/>
            <w:col w:w="1535" w:space="40"/>
            <w:col w:w="464" w:space="40"/>
            <w:col w:w="6041"/>
          </w:cols>
        </w:sectPr>
      </w:pPr>
    </w:p>
    <w:p>
      <w:pPr>
        <w:spacing w:line="40" w:lineRule="exact" w:before="1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10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06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20"/>
        <w:rPr>
          <w:sz w:val="6"/>
          <w:szCs w:val="6"/>
        </w:rPr>
      </w:pPr>
    </w:p>
    <w:p>
      <w:pPr>
        <w:spacing w:before="0"/>
        <w:ind w:left="195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4"/>
          <w:w w:val="135"/>
          <w:sz w:val="6"/>
        </w:rPr>
        <w:t>N</w:t>
      </w:r>
      <w:r>
        <w:rPr>
          <w:rFonts w:ascii="Arial"/>
          <w:color w:val="000080"/>
          <w:w w:val="135"/>
          <w:sz w:val="6"/>
        </w:rPr>
        <w:t>C</w:t>
      </w:r>
      <w:r>
        <w:rPr>
          <w:rFonts w:ascii="Arial"/>
          <w:color w:val="000000"/>
          <w:sz w:val="6"/>
        </w:rPr>
      </w:r>
    </w:p>
    <w:p>
      <w:pPr>
        <w:spacing w:line="40" w:lineRule="exact" w:before="1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10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1"/>
          <w:w w:val="135"/>
          <w:sz w:val="6"/>
        </w:rPr>
        <w:t>Vb</w:t>
      </w:r>
      <w:r>
        <w:rPr>
          <w:rFonts w:ascii="Arial"/>
          <w:spacing w:val="-16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us</w:t>
      </w:r>
      <w:r>
        <w:rPr>
          <w:rFonts w:ascii="Arial"/>
          <w:sz w:val="6"/>
        </w:rPr>
      </w:r>
    </w:p>
    <w:p>
      <w:pPr>
        <w:spacing w:line="50" w:lineRule="exact" w:before="3"/>
        <w:rPr>
          <w:sz w:val="5"/>
          <w:szCs w:val="5"/>
        </w:rPr>
      </w:pPr>
      <w:r>
        <w:rPr/>
        <w:br w:type="column"/>
      </w:r>
      <w:r>
        <w:rPr>
          <w:sz w:val="5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10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16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3"/>
        <w:rPr>
          <w:sz w:val="6"/>
          <w:szCs w:val="6"/>
        </w:rPr>
      </w:pPr>
    </w:p>
    <w:p>
      <w:pPr>
        <w:spacing w:before="0"/>
        <w:ind w:left="10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39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K</w:t>
      </w:r>
      <w:r>
        <w:rPr>
          <w:rFonts w:ascii="Arial"/>
          <w:color w:val="000000"/>
          <w:sz w:val="6"/>
        </w:rPr>
      </w:r>
    </w:p>
    <w:p>
      <w:pPr>
        <w:spacing w:line="50" w:lineRule="exact" w:before="3"/>
        <w:rPr>
          <w:sz w:val="5"/>
          <w:szCs w:val="5"/>
        </w:rPr>
      </w:pPr>
      <w:r>
        <w:rPr/>
        <w:br w:type="column"/>
      </w:r>
      <w:r>
        <w:rPr>
          <w:sz w:val="5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10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17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3"/>
        <w:rPr>
          <w:sz w:val="6"/>
          <w:szCs w:val="6"/>
        </w:rPr>
      </w:pPr>
    </w:p>
    <w:p>
      <w:pPr>
        <w:spacing w:before="0"/>
        <w:ind w:left="10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39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K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0"/>
        <w:rPr>
          <w:sz w:val="6"/>
          <w:szCs w:val="6"/>
        </w:rPr>
      </w:pPr>
    </w:p>
    <w:p>
      <w:pPr>
        <w:spacing w:before="0"/>
        <w:ind w:left="10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320.014587pt;margin-top:3.882176pt;width:5.24pt;height:4.2518pt;mso-position-horizontal-relative:page;mso-position-vertical-relative:paragraph;z-index:-12268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6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1"/>
          <w:w w:val="135"/>
          <w:sz w:val="6"/>
        </w:rPr>
        <w:t>UB9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spacing w:before="3"/>
        <w:ind w:left="10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36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uF/4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V  </w:t>
      </w:r>
      <w:r>
        <w:rPr>
          <w:rFonts w:ascii="Arial"/>
          <w:color w:val="000080"/>
          <w:spacing w:val="20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36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uF/4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V</w:t>
      </w:r>
      <w:r>
        <w:rPr>
          <w:rFonts w:ascii="Arial"/>
          <w:color w:val="000000"/>
          <w:sz w:val="6"/>
        </w:rPr>
      </w:r>
    </w:p>
    <w:p>
      <w:pPr>
        <w:spacing w:line="40" w:lineRule="exact" w:before="6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45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DB9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07</w:t>
      </w:r>
      <w:r>
        <w:rPr>
          <w:rFonts w:ascii="Arial"/>
          <w:color w:val="000000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1N</w:t>
      </w:r>
      <w:r>
        <w:rPr>
          <w:rFonts w:ascii="Arial"/>
          <w:color w:val="000080"/>
          <w:spacing w:val="-10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400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7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20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3"/>
          <w:w w:val="135"/>
          <w:sz w:val="6"/>
        </w:rPr>
        <w:t>TB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90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80" w:lineRule="exact" w:before="5"/>
        <w:rPr>
          <w:sz w:val="8"/>
          <w:szCs w:val="8"/>
        </w:rPr>
      </w:pPr>
    </w:p>
    <w:p>
      <w:pPr>
        <w:tabs>
          <w:tab w:pos="359" w:val="left" w:leader="none"/>
        </w:tabs>
        <w:spacing w:before="0"/>
        <w:ind w:left="0" w:right="3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1</w:t>
        <w:tab/>
      </w:r>
      <w:r>
        <w:rPr>
          <w:rFonts w:ascii="Arial"/>
          <w:spacing w:val="-1"/>
          <w:w w:val="130"/>
          <w:sz w:val="6"/>
        </w:rPr>
        <w:t>12</w:t>
      </w:r>
      <w:r>
        <w:rPr>
          <w:rFonts w:ascii="Arial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spacing w:before="0"/>
        <w:ind w:left="0" w:right="3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1"/>
          <w:w w:val="130"/>
          <w:sz w:val="6"/>
        </w:rPr>
        <w:t>11</w:t>
      </w:r>
      <w:r>
        <w:rPr>
          <w:rFonts w:ascii="Arial"/>
          <w:sz w:val="6"/>
        </w:rPr>
      </w:r>
    </w:p>
    <w:p>
      <w:pPr>
        <w:spacing w:line="77" w:lineRule="exact" w:before="29"/>
        <w:ind w:left="102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DB9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51</w:t>
      </w:r>
      <w:r>
        <w:rPr>
          <w:rFonts w:ascii="Arial"/>
          <w:color w:val="000080"/>
          <w:spacing w:val="-12"/>
          <w:w w:val="135"/>
          <w:sz w:val="6"/>
        </w:rPr>
        <w:t> </w:t>
      </w:r>
      <w:r>
        <w:rPr>
          <w:rFonts w:ascii="Arial"/>
          <w:color w:val="000080"/>
          <w:spacing w:val="1"/>
          <w:w w:val="135"/>
          <w:position w:val="1"/>
          <w:sz w:val="6"/>
        </w:rPr>
        <w:t>MBRB2</w:t>
      </w:r>
      <w:r>
        <w:rPr>
          <w:rFonts w:ascii="Arial"/>
          <w:color w:val="000080"/>
          <w:spacing w:val="-15"/>
          <w:w w:val="135"/>
          <w:position w:val="1"/>
          <w:sz w:val="6"/>
        </w:rPr>
        <w:t> </w:t>
      </w:r>
      <w:r>
        <w:rPr>
          <w:rFonts w:ascii="Arial"/>
          <w:color w:val="000080"/>
          <w:spacing w:val="-1"/>
          <w:w w:val="135"/>
          <w:position w:val="1"/>
          <w:sz w:val="6"/>
        </w:rPr>
        <w:t>01</w:t>
      </w:r>
      <w:r>
        <w:rPr>
          <w:rFonts w:ascii="Arial"/>
          <w:color w:val="000080"/>
          <w:spacing w:val="-15"/>
          <w:w w:val="135"/>
          <w:position w:val="1"/>
          <w:sz w:val="6"/>
        </w:rPr>
        <w:t> </w:t>
      </w:r>
      <w:r>
        <w:rPr>
          <w:rFonts w:ascii="Arial"/>
          <w:color w:val="000080"/>
          <w:spacing w:val="-1"/>
          <w:w w:val="135"/>
          <w:position w:val="1"/>
          <w:sz w:val="6"/>
        </w:rPr>
        <w:t>00</w:t>
      </w:r>
      <w:r>
        <w:rPr>
          <w:rFonts w:ascii="Arial"/>
          <w:color w:val="000080"/>
          <w:spacing w:val="-15"/>
          <w:w w:val="135"/>
          <w:position w:val="1"/>
          <w:sz w:val="6"/>
        </w:rPr>
        <w:t> </w:t>
      </w:r>
      <w:r>
        <w:rPr>
          <w:rFonts w:ascii="Arial"/>
          <w:color w:val="000080"/>
          <w:spacing w:val="-1"/>
          <w:w w:val="135"/>
          <w:position w:val="1"/>
          <w:sz w:val="6"/>
        </w:rPr>
        <w:t>CTG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26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3</w:t>
      </w:r>
      <w:r>
        <w:rPr>
          <w:rFonts w:ascii="Arial"/>
          <w:sz w:val="6"/>
        </w:rPr>
      </w:r>
    </w:p>
    <w:p>
      <w:pPr>
        <w:spacing w:line="65" w:lineRule="exact" w:before="3"/>
        <w:ind w:left="607" w:right="349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2</w:t>
      </w:r>
      <w:r>
        <w:rPr>
          <w:rFonts w:ascii="Arial"/>
          <w:sz w:val="6"/>
        </w:rPr>
      </w:r>
    </w:p>
    <w:p>
      <w:pPr>
        <w:spacing w:line="103" w:lineRule="exact" w:before="0"/>
        <w:ind w:left="0" w:right="576" w:firstLine="0"/>
        <w:jc w:val="center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575.910339pt;margin-top:1.9837pt;width:2.251800pt;height:3.24pt;mso-position-horizontal-relative:page;mso-position-vertical-relative:paragraph;z-index:-12284" type="#_x0000_t202" filled="f" stroked="f">
            <v:textbox inset="0,0,0,0">
              <w:txbxContent>
                <w:p>
                  <w:pPr>
                    <w:spacing w:line="65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color w:val="000080"/>
                      <w:w w:val="135"/>
                      <w:sz w:val="6"/>
                    </w:rPr>
                    <w:t>5</w:t>
                  </w:r>
                  <w:r>
                    <w:rPr>
                      <w:rFonts w:ascii="Arial"/>
                      <w:color w:val="000000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1"/>
          <w:w w:val="135"/>
          <w:sz w:val="6"/>
        </w:rPr>
        <w:t>DB9</w:t>
      </w:r>
      <w:r>
        <w:rPr>
          <w:rFonts w:ascii="Arial"/>
          <w:color w:val="000000"/>
          <w:spacing w:val="1"/>
          <w:w w:val="135"/>
          <w:position w:val="4"/>
          <w:sz w:val="6"/>
        </w:rPr>
        <w:t>1</w:t>
      </w:r>
      <w:r>
        <w:rPr>
          <w:rFonts w:ascii="Arial"/>
          <w:color w:val="000000"/>
          <w:spacing w:val="-20"/>
          <w:w w:val="135"/>
          <w:position w:val="4"/>
          <w:sz w:val="6"/>
        </w:rPr>
        <w:t> </w:t>
      </w:r>
      <w:r>
        <w:rPr>
          <w:rFonts w:ascii="Arial"/>
          <w:color w:val="000080"/>
          <w:w w:val="135"/>
          <w:sz w:val="6"/>
        </w:rPr>
        <w:t>0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203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MBRB2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00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CTG</w:t>
      </w:r>
      <w:r>
        <w:rPr>
          <w:rFonts w:ascii="Arial"/>
          <w:color w:val="000000"/>
          <w:sz w:val="6"/>
        </w:rPr>
      </w:r>
    </w:p>
    <w:p>
      <w:pPr>
        <w:spacing w:line="67" w:lineRule="exact" w:before="3"/>
        <w:ind w:left="26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3</w:t>
      </w:r>
      <w:r>
        <w:rPr>
          <w:rFonts w:ascii="Arial"/>
          <w:sz w:val="6"/>
        </w:rPr>
      </w:r>
    </w:p>
    <w:p>
      <w:pPr>
        <w:spacing w:line="67" w:lineRule="exact" w:before="0"/>
        <w:ind w:left="607" w:right="349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2</w:t>
      </w:r>
      <w:r>
        <w:rPr>
          <w:rFonts w:ascii="Arial"/>
          <w:sz w:val="6"/>
        </w:rPr>
      </w:r>
    </w:p>
    <w:p>
      <w:pPr>
        <w:spacing w:before="3"/>
        <w:ind w:left="26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1</w:t>
      </w:r>
      <w:r>
        <w:rPr>
          <w:rFonts w:ascii="Arial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7"/>
        <w:rPr>
          <w:sz w:val="6"/>
          <w:szCs w:val="6"/>
        </w:rPr>
      </w:pPr>
    </w:p>
    <w:p>
      <w:pPr>
        <w:spacing w:before="0"/>
        <w:ind w:left="172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LB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95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0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3"/>
        <w:rPr>
          <w:sz w:val="6"/>
          <w:szCs w:val="6"/>
        </w:rPr>
      </w:pPr>
    </w:p>
    <w:p>
      <w:pPr>
        <w:tabs>
          <w:tab w:pos="642" w:val="left" w:leader="none"/>
        </w:tabs>
        <w:spacing w:before="0"/>
        <w:ind w:left="102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2</w:t>
        <w:tab/>
        <w:t>1</w:t>
      </w:r>
      <w:r>
        <w:rPr>
          <w:rFonts w:ascii="Arial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3"/>
        <w:rPr>
          <w:sz w:val="6"/>
          <w:szCs w:val="6"/>
        </w:rPr>
      </w:pPr>
    </w:p>
    <w:p>
      <w:pPr>
        <w:spacing w:before="0"/>
        <w:ind w:left="10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2"/>
          <w:w w:val="135"/>
          <w:sz w:val="6"/>
        </w:rPr>
        <w:t>+1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2V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sb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/3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w w:val="135"/>
          <w:sz w:val="6"/>
        </w:rPr>
        <w:t>A</w:t>
      </w:r>
      <w:r>
        <w:rPr>
          <w:rFonts w:ascii="Arial"/>
          <w:sz w:val="6"/>
        </w:rPr>
      </w:r>
    </w:p>
    <w:p>
      <w:pPr>
        <w:spacing w:after="0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10" w:equalWidth="0">
            <w:col w:w="364" w:space="262"/>
            <w:col w:w="296" w:space="690"/>
            <w:col w:w="364" w:space="183"/>
            <w:col w:w="364" w:space="1479"/>
            <w:col w:w="364" w:space="1702"/>
            <w:col w:w="1237" w:space="405"/>
            <w:col w:w="557" w:space="977"/>
            <w:col w:w="1043" w:space="505"/>
            <w:col w:w="688" w:space="939"/>
            <w:col w:w="639"/>
          </w:cols>
        </w:sect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20"/>
        <w:rPr>
          <w:sz w:val="6"/>
          <w:szCs w:val="6"/>
        </w:rPr>
      </w:pPr>
    </w:p>
    <w:p>
      <w:pPr>
        <w:spacing w:line="63" w:lineRule="exact" w:before="0"/>
        <w:ind w:left="0" w:right="144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spacing w:line="41" w:lineRule="exact"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w w:val="135"/>
          <w:sz w:val="6"/>
        </w:rPr>
        <w:t>1.5M/1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6</w:t>
      </w:r>
      <w:r>
        <w:rPr>
          <w:rFonts w:ascii="Arial"/>
          <w:color w:val="000000"/>
          <w:sz w:val="6"/>
        </w:rPr>
      </w:r>
    </w:p>
    <w:p>
      <w:pPr>
        <w:spacing w:before="17"/>
        <w:ind w:left="238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spacing w:val="1"/>
          <w:w w:val="135"/>
          <w:sz w:val="6"/>
        </w:rPr>
        <w:t>VCCP</w:t>
      </w:r>
      <w:r>
        <w:rPr>
          <w:rFonts w:ascii="Arial"/>
          <w:sz w:val="6"/>
        </w:rPr>
      </w:r>
    </w:p>
    <w:p>
      <w:pPr>
        <w:spacing w:line="120" w:lineRule="exact" w:before="10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tabs>
          <w:tab w:pos="1535" w:val="left" w:leader="none"/>
        </w:tabs>
        <w:spacing w:line="115" w:lineRule="exact" w:before="0"/>
        <w:ind w:left="96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FF0000"/>
          <w:spacing w:val="-3"/>
          <w:w w:val="135"/>
          <w:position w:val="1"/>
          <w:sz w:val="6"/>
        </w:rPr>
        <w:t>FB</w:t>
        <w:tab/>
      </w:r>
      <w:r>
        <w:rPr>
          <w:rFonts w:ascii="Arial"/>
          <w:color w:val="000000"/>
          <w:w w:val="135"/>
          <w:sz w:val="6"/>
        </w:rPr>
        <w:t>4     </w:t>
      </w:r>
      <w:r>
        <w:rPr>
          <w:rFonts w:ascii="Arial"/>
          <w:color w:val="004080"/>
          <w:spacing w:val="-3"/>
          <w:w w:val="135"/>
          <w:position w:val="-3"/>
          <w:sz w:val="6"/>
        </w:rPr>
        <w:t>FB</w:t>
      </w:r>
      <w:r>
        <w:rPr>
          <w:rFonts w:ascii="Arial"/>
          <w:color w:val="000000"/>
          <w:sz w:val="6"/>
        </w:rPr>
      </w:r>
    </w:p>
    <w:p>
      <w:pPr>
        <w:spacing w:line="120" w:lineRule="exact" w:before="16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109" w:lineRule="exact" w:before="0"/>
        <w:ind w:left="30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322.894592pt;margin-top:-7.074686pt;width:5.24pt;height:39.88865pt;mso-position-horizontal-relative:page;mso-position-vertical-relative:paragraph;z-index:-12267" type="#_x0000_t202" filled="f" stroked="f">
            <v:textbox inset="0,0,0,0" style="layout-flow:vertical;mso-layout-flow-alt:bottom-to-top">
              <w:txbxContent>
                <w:p>
                  <w:pPr>
                    <w:tabs>
                      <w:tab w:pos="588" w:val="left" w:leader="none"/>
                    </w:tabs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color w:val="004080"/>
                      <w:w w:val="135"/>
                      <w:sz w:val="6"/>
                    </w:rPr>
                    <w:t>V</w:t>
                  </w:r>
                  <w:r>
                    <w:rPr>
                      <w:rFonts w:ascii="Arial"/>
                      <w:color w:val="004080"/>
                      <w:spacing w:val="1"/>
                      <w:sz w:val="6"/>
                    </w:rPr>
                    <w:t> </w:t>
                  </w:r>
                  <w:r>
                    <w:rPr>
                      <w:rFonts w:ascii="Arial"/>
                      <w:color w:val="004080"/>
                      <w:w w:val="135"/>
                      <w:sz w:val="6"/>
                    </w:rPr>
                    <w:t>C</w:t>
                  </w:r>
                  <w:r>
                    <w:rPr>
                      <w:rFonts w:ascii="Arial"/>
                      <w:color w:val="004080"/>
                      <w:spacing w:val="5"/>
                      <w:sz w:val="6"/>
                    </w:rPr>
                    <w:t> </w:t>
                  </w:r>
                  <w:r>
                    <w:rPr>
                      <w:rFonts w:ascii="Arial"/>
                      <w:color w:val="004080"/>
                      <w:w w:val="135"/>
                      <w:sz w:val="6"/>
                    </w:rPr>
                    <w:t>C</w:t>
                  </w:r>
                  <w:r>
                    <w:rPr>
                      <w:rFonts w:ascii="Arial"/>
                      <w:color w:val="004080"/>
                      <w:sz w:val="6"/>
                    </w:rPr>
                    <w:tab/>
                  </w:r>
                  <w:r>
                    <w:rPr>
                      <w:rFonts w:ascii="Arial"/>
                      <w:color w:val="004080"/>
                      <w:w w:val="135"/>
                      <w:sz w:val="6"/>
                    </w:rPr>
                    <w:t>V</w:t>
                  </w:r>
                  <w:r>
                    <w:rPr>
                      <w:rFonts w:ascii="Arial"/>
                      <w:color w:val="004080"/>
                      <w:spacing w:val="1"/>
                      <w:sz w:val="6"/>
                    </w:rPr>
                    <w:t> </w:t>
                  </w:r>
                  <w:r>
                    <w:rPr>
                      <w:rFonts w:ascii="Arial"/>
                      <w:color w:val="004080"/>
                      <w:w w:val="135"/>
                      <w:sz w:val="6"/>
                    </w:rPr>
                    <w:t>s</w:t>
                  </w:r>
                  <w:r>
                    <w:rPr>
                      <w:rFonts w:ascii="Arial"/>
                      <w:color w:val="004080"/>
                      <w:spacing w:val="5"/>
                      <w:sz w:val="6"/>
                    </w:rPr>
                    <w:t> </w:t>
                  </w:r>
                  <w:r>
                    <w:rPr>
                      <w:rFonts w:ascii="Arial"/>
                      <w:color w:val="004080"/>
                      <w:spacing w:val="4"/>
                      <w:w w:val="135"/>
                      <w:sz w:val="6"/>
                    </w:rPr>
                    <w:t>t</w:t>
                  </w:r>
                  <w:r>
                    <w:rPr>
                      <w:rFonts w:ascii="Arial"/>
                      <w:color w:val="004080"/>
                      <w:w w:val="135"/>
                      <w:sz w:val="6"/>
                    </w:rPr>
                    <w:t>r</w:t>
                  </w:r>
                  <w:r>
                    <w:rPr>
                      <w:rFonts w:ascii="Arial"/>
                      <w:color w:val="000000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4080"/>
          <w:spacing w:val="1"/>
          <w:w w:val="135"/>
          <w:sz w:val="6"/>
        </w:rPr>
        <w:t>Dra</w:t>
      </w:r>
      <w:r>
        <w:rPr>
          <w:rFonts w:ascii="Arial"/>
          <w:color w:val="004080"/>
          <w:spacing w:val="-14"/>
          <w:w w:val="135"/>
          <w:sz w:val="6"/>
        </w:rPr>
        <w:t> </w:t>
      </w:r>
      <w:r>
        <w:rPr>
          <w:rFonts w:ascii="Arial"/>
          <w:color w:val="004080"/>
          <w:w w:val="135"/>
          <w:sz w:val="6"/>
        </w:rPr>
        <w:t>in   </w:t>
      </w:r>
      <w:r>
        <w:rPr>
          <w:rFonts w:ascii="Arial"/>
          <w:color w:val="004080"/>
          <w:spacing w:val="19"/>
          <w:w w:val="135"/>
          <w:sz w:val="6"/>
        </w:rPr>
        <w:t> </w:t>
      </w:r>
      <w:r>
        <w:rPr>
          <w:rFonts w:ascii="Arial"/>
          <w:color w:val="000000"/>
          <w:w w:val="135"/>
          <w:position w:val="4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before="3"/>
        <w:ind w:left="366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LB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90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tabs>
          <w:tab w:pos="1383" w:val="left" w:leader="none"/>
        </w:tabs>
        <w:spacing w:line="67" w:lineRule="exact" w:before="0"/>
        <w:ind w:left="289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1</w:t>
        <w:tab/>
        <w:t>2</w:t>
      </w:r>
      <w:r>
        <w:rPr>
          <w:rFonts w:ascii="Arial"/>
          <w:sz w:val="6"/>
        </w:rPr>
      </w:r>
    </w:p>
    <w:p>
      <w:pPr>
        <w:spacing w:line="38" w:lineRule="exact" w:before="0"/>
        <w:ind w:left="431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BE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2"/>
          <w:w w:val="135"/>
          <w:sz w:val="6"/>
        </w:rPr>
        <w:t>ND</w:t>
      </w:r>
      <w:r>
        <w:rPr>
          <w:rFonts w:ascii="Arial"/>
          <w:color w:val="000080"/>
          <w:spacing w:val="-1"/>
          <w:w w:val="135"/>
          <w:sz w:val="6"/>
        </w:rPr>
        <w:t> </w:t>
      </w:r>
      <w:r>
        <w:rPr>
          <w:rFonts w:ascii="Arial"/>
          <w:color w:val="000080"/>
          <w:spacing w:val="2"/>
          <w:w w:val="135"/>
          <w:sz w:val="6"/>
        </w:rPr>
        <w:t>CORE</w:t>
      </w:r>
      <w:r>
        <w:rPr>
          <w:rFonts w:ascii="Arial"/>
          <w:color w:val="000000"/>
          <w:sz w:val="6"/>
        </w:rPr>
      </w:r>
    </w:p>
    <w:p>
      <w:pPr>
        <w:tabs>
          <w:tab w:pos="359" w:val="left" w:leader="none"/>
        </w:tabs>
        <w:spacing w:before="3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w w:val="135"/>
          <w:sz w:val="6"/>
        </w:rPr>
        <w:t>2</w:t>
        <w:tab/>
      </w:r>
      <w:r>
        <w:rPr>
          <w:rFonts w:ascii="Arial"/>
          <w:spacing w:val="-1"/>
          <w:w w:val="130"/>
          <w:sz w:val="6"/>
        </w:rPr>
        <w:t>10</w:t>
      </w:r>
      <w:r>
        <w:rPr>
          <w:rFonts w:ascii="Arial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spacing w:before="0"/>
        <w:ind w:left="0" w:right="45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9</w:t>
      </w:r>
      <w:r>
        <w:rPr>
          <w:rFonts w:ascii="Arial"/>
          <w:sz w:val="6"/>
        </w:rPr>
      </w:r>
    </w:p>
    <w:p>
      <w:pPr>
        <w:spacing w:line="40" w:lineRule="exact" w:before="9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57</w:t>
      </w:r>
      <w:r>
        <w:rPr>
          <w:rFonts w:ascii="Arial"/>
          <w:color w:val="000000"/>
          <w:sz w:val="6"/>
        </w:rPr>
      </w:r>
    </w:p>
    <w:p>
      <w:pPr>
        <w:spacing w:before="32"/>
        <w:ind w:left="-28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3.3u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H</w:t>
      </w:r>
      <w:r>
        <w:rPr>
          <w:rFonts w:ascii="Arial"/>
          <w:color w:val="000000"/>
          <w:sz w:val="6"/>
        </w:rPr>
      </w:r>
    </w:p>
    <w:p>
      <w:pPr>
        <w:spacing w:line="40" w:lineRule="exact" w:before="4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46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54</w:t>
      </w:r>
      <w:r>
        <w:rPr>
          <w:rFonts w:ascii="Arial"/>
          <w:color w:val="000000"/>
          <w:sz w:val="6"/>
        </w:rPr>
      </w:r>
    </w:p>
    <w:p>
      <w:pPr>
        <w:spacing w:after="0"/>
        <w:jc w:val="center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9" w:equalWidth="0">
            <w:col w:w="1372" w:space="40"/>
            <w:col w:w="473" w:space="664"/>
            <w:col w:w="1793" w:space="40"/>
            <w:col w:w="663" w:space="40"/>
            <w:col w:w="1429" w:space="334"/>
            <w:col w:w="1417" w:space="1593"/>
            <w:col w:w="1228" w:space="40"/>
            <w:col w:w="203" w:space="40"/>
            <w:col w:w="1689"/>
          </w:cols>
        </w:sectPr>
      </w:pPr>
    </w:p>
    <w:p>
      <w:pPr>
        <w:spacing w:line="30" w:lineRule="exact" w:before="7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3"/>
          <w:w w:val="135"/>
          <w:sz w:val="6"/>
        </w:rPr>
        <w:t>ZD</w:t>
      </w:r>
      <w:r>
        <w:rPr>
          <w:rFonts w:ascii="Arial"/>
          <w:color w:val="000080"/>
          <w:spacing w:val="-12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B90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line="40" w:lineRule="exact" w:before="2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33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03</w:t>
      </w:r>
      <w:r>
        <w:rPr>
          <w:rFonts w:ascii="Arial"/>
          <w:color w:val="000000"/>
          <w:sz w:val="6"/>
        </w:rPr>
      </w:r>
    </w:p>
    <w:p>
      <w:pPr>
        <w:spacing w:line="40" w:lineRule="exact" w:before="8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339" w:right="0" w:firstLine="0"/>
        <w:jc w:val="left"/>
        <w:rPr>
          <w:rFonts w:ascii="Courier New" w:hAnsi="Courier New" w:cs="Courier New" w:eastAsia="Courier New"/>
          <w:sz w:val="6"/>
          <w:szCs w:val="6"/>
        </w:rPr>
      </w:pPr>
      <w:r>
        <w:rPr>
          <w:rFonts w:ascii="Courier New"/>
          <w:spacing w:val="-2"/>
          <w:w w:val="130"/>
          <w:sz w:val="6"/>
        </w:rPr>
        <w:t>FS</w:t>
      </w:r>
      <w:r>
        <w:rPr>
          <w:rFonts w:ascii="Courier New"/>
          <w:spacing w:val="-35"/>
          <w:w w:val="130"/>
          <w:sz w:val="6"/>
        </w:rPr>
        <w:t> </w:t>
      </w:r>
      <w:r>
        <w:rPr>
          <w:rFonts w:ascii="Courier New"/>
          <w:spacing w:val="-2"/>
          <w:w w:val="130"/>
          <w:sz w:val="6"/>
        </w:rPr>
        <w:t>Q0</w:t>
      </w:r>
      <w:r>
        <w:rPr>
          <w:rFonts w:ascii="Courier New"/>
          <w:spacing w:val="-35"/>
          <w:w w:val="130"/>
          <w:sz w:val="6"/>
        </w:rPr>
        <w:t> </w:t>
      </w:r>
      <w:r>
        <w:rPr>
          <w:rFonts w:ascii="Courier New"/>
          <w:spacing w:val="-2"/>
          <w:w w:val="130"/>
          <w:sz w:val="6"/>
        </w:rPr>
        <w:t>46</w:t>
      </w:r>
      <w:r>
        <w:rPr>
          <w:rFonts w:ascii="Courier New"/>
          <w:spacing w:val="-35"/>
          <w:w w:val="130"/>
          <w:sz w:val="6"/>
        </w:rPr>
        <w:t> </w:t>
      </w:r>
      <w:r>
        <w:rPr>
          <w:rFonts w:ascii="Courier New"/>
          <w:spacing w:val="-2"/>
          <w:w w:val="130"/>
          <w:sz w:val="6"/>
        </w:rPr>
        <w:t>5R</w:t>
      </w:r>
      <w:r>
        <w:rPr>
          <w:rFonts w:ascii="Courier New"/>
          <w:sz w:val="6"/>
        </w:rPr>
      </w:r>
    </w:p>
    <w:p>
      <w:pPr>
        <w:spacing w:line="40" w:lineRule="exact" w:before="2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12</w:t>
      </w:r>
      <w:r>
        <w:rPr>
          <w:rFonts w:ascii="Arial"/>
          <w:color w:val="000000"/>
          <w:sz w:val="6"/>
        </w:rPr>
      </w:r>
    </w:p>
    <w:p>
      <w:pPr>
        <w:tabs>
          <w:tab w:pos="359" w:val="left" w:leader="none"/>
        </w:tabs>
        <w:spacing w:before="25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w w:val="135"/>
          <w:sz w:val="6"/>
        </w:rPr>
        <w:t>3</w:t>
        <w:tab/>
      </w:r>
      <w:r>
        <w:rPr>
          <w:rFonts w:ascii="Arial"/>
          <w:w w:val="130"/>
          <w:sz w:val="6"/>
        </w:rPr>
        <w:t>8</w:t>
      </w:r>
      <w:r>
        <w:rPr>
          <w:rFonts w:ascii="Arial"/>
          <w:sz w:val="6"/>
        </w:rPr>
      </w:r>
    </w:p>
    <w:p>
      <w:pPr>
        <w:tabs>
          <w:tab w:pos="1497" w:val="left" w:leader="none"/>
          <w:tab w:pos="1902" w:val="right" w:leader="none"/>
        </w:tabs>
        <w:spacing w:before="68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13</w:t>
        <w:tab/>
      </w:r>
      <w:r>
        <w:rPr>
          <w:rFonts w:ascii="Arial"/>
          <w:color w:val="000000"/>
          <w:w w:val="135"/>
          <w:sz w:val="6"/>
        </w:rPr>
        <w:t>5</w:t>
        <w:tab/>
      </w:r>
      <w:r>
        <w:rPr>
          <w:rFonts w:ascii="Arial"/>
          <w:color w:val="000000"/>
          <w:w w:val="130"/>
          <w:sz w:val="6"/>
        </w:rPr>
        <w:t>7</w:t>
      </w:r>
      <w:r>
        <w:rPr>
          <w:rFonts w:ascii="Arial"/>
          <w:color w:val="000000"/>
          <w:sz w:val="6"/>
        </w:rPr>
      </w:r>
    </w:p>
    <w:p>
      <w:pPr>
        <w:spacing w:before="25"/>
        <w:ind w:left="0" w:right="207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CB9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51</w:t>
      </w:r>
      <w:r>
        <w:rPr>
          <w:rFonts w:ascii="Arial"/>
          <w:color w:val="000000"/>
          <w:sz w:val="6"/>
        </w:rPr>
      </w:r>
    </w:p>
    <w:p>
      <w:pPr>
        <w:spacing w:before="68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uF/2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5V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4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uF/2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5V</w:t>
      </w:r>
      <w:r>
        <w:rPr>
          <w:rFonts w:ascii="Arial"/>
          <w:color w:val="000000"/>
          <w:sz w:val="6"/>
        </w:rPr>
      </w:r>
    </w:p>
    <w:p>
      <w:pPr>
        <w:spacing w:line="64" w:lineRule="exact" w:before="1"/>
        <w:ind w:left="39" w:right="0" w:firstLine="93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CB9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53</w:t>
      </w:r>
      <w:r>
        <w:rPr>
          <w:rFonts w:ascii="Arial"/>
          <w:color w:val="000080"/>
          <w:spacing w:val="24"/>
          <w:w w:val="134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47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0u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F/25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V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36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after="0" w:line="65" w:lineRule="exact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9" w:equalWidth="0">
            <w:col w:w="3363" w:space="40"/>
            <w:col w:w="598" w:space="40"/>
            <w:col w:w="741" w:space="40"/>
            <w:col w:w="1109" w:space="40"/>
            <w:col w:w="2250" w:space="39"/>
            <w:col w:w="2385" w:space="40"/>
            <w:col w:w="515" w:space="40"/>
            <w:col w:w="463" w:space="40"/>
            <w:col w:w="1315"/>
          </w:cols>
        </w:sectPr>
      </w:pPr>
    </w:p>
    <w:p>
      <w:pPr>
        <w:spacing w:line="67" w:lineRule="exact" w:before="62"/>
        <w:ind w:left="0" w:right="144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02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w w:val="135"/>
          <w:sz w:val="6"/>
        </w:rPr>
        <w:t>1.5M/1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6</w:t>
      </w:r>
      <w:r>
        <w:rPr>
          <w:rFonts w:ascii="Arial"/>
          <w:color w:val="000000"/>
          <w:sz w:val="6"/>
        </w:rPr>
      </w:r>
    </w:p>
    <w:p>
      <w:pPr>
        <w:spacing w:before="33"/>
        <w:ind w:left="39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05</w:t>
      </w:r>
      <w:r>
        <w:rPr>
          <w:rFonts w:ascii="Arial"/>
          <w:color w:val="000000"/>
          <w:sz w:val="6"/>
        </w:rPr>
      </w:r>
    </w:p>
    <w:p>
      <w:pPr>
        <w:spacing w:before="60"/>
        <w:ind w:left="39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39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0K</w:t>
      </w:r>
      <w:r>
        <w:rPr>
          <w:rFonts w:ascii="Arial"/>
          <w:color w:val="000000"/>
          <w:sz w:val="6"/>
        </w:rPr>
      </w:r>
    </w:p>
    <w:p>
      <w:pPr>
        <w:spacing w:before="62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0"/>
        </w:rPr>
        <w:br w:type="column"/>
      </w:r>
      <w:r>
        <w:rPr>
          <w:rFonts w:ascii="Arial"/>
          <w:color w:val="000080"/>
          <w:w w:val="130"/>
          <w:sz w:val="6"/>
        </w:rPr>
        <w:t>6.8V</w:t>
      </w:r>
      <w:r>
        <w:rPr>
          <w:rFonts w:ascii="Arial"/>
          <w:color w:val="000000"/>
          <w:sz w:val="6"/>
        </w:rPr>
      </w:r>
    </w:p>
    <w:p>
      <w:pPr>
        <w:spacing w:before="62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47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3</w:t>
      </w:r>
      <w:r>
        <w:rPr>
          <w:rFonts w:ascii="Arial"/>
          <w:color w:val="000000"/>
          <w:sz w:val="6"/>
        </w:rPr>
      </w:r>
    </w:p>
    <w:p>
      <w:pPr>
        <w:spacing w:line="103" w:lineRule="exact" w:before="0"/>
        <w:ind w:left="16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w w:val="135"/>
          <w:position w:val="4"/>
          <w:sz w:val="6"/>
        </w:rPr>
        <w:t>2   </w:t>
      </w:r>
      <w:r>
        <w:rPr>
          <w:rFonts w:ascii="Arial"/>
          <w:spacing w:val="22"/>
          <w:w w:val="135"/>
          <w:position w:val="4"/>
          <w:sz w:val="6"/>
        </w:rPr>
        <w:t> </w:t>
      </w:r>
      <w:r>
        <w:rPr>
          <w:rFonts w:ascii="Arial"/>
          <w:color w:val="004080"/>
          <w:spacing w:val="1"/>
          <w:w w:val="135"/>
          <w:sz w:val="6"/>
        </w:rPr>
        <w:t>GND</w:t>
      </w:r>
      <w:r>
        <w:rPr>
          <w:rFonts w:ascii="Arial"/>
          <w:color w:val="000000"/>
          <w:sz w:val="6"/>
        </w:rPr>
      </w:r>
    </w:p>
    <w:p>
      <w:pPr>
        <w:tabs>
          <w:tab w:pos="576" w:val="right" w:leader="none"/>
        </w:tabs>
        <w:spacing w:line="103" w:lineRule="exact" w:before="0"/>
        <w:ind w:left="21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4080"/>
          <w:w w:val="135"/>
          <w:sz w:val="6"/>
        </w:rPr>
        <w:t>Sync</w:t>
      </w:r>
      <w:r>
        <w:rPr>
          <w:rFonts w:ascii="Arial"/>
          <w:color w:val="000000"/>
          <w:w w:val="107"/>
          <w:position w:val="4"/>
          <w:sz w:val="6"/>
        </w:rPr>
        <w:t> </w:t>
      </w:r>
      <w:r>
        <w:rPr>
          <w:rFonts w:ascii="Arial"/>
          <w:color w:val="000000"/>
          <w:position w:val="4"/>
          <w:sz w:val="6"/>
        </w:rPr>
        <w:tab/>
      </w:r>
      <w:r>
        <w:rPr>
          <w:rFonts w:ascii="Arial"/>
          <w:color w:val="000000"/>
          <w:position w:val="4"/>
          <w:sz w:val="6"/>
        </w:rPr>
        <w:t> </w:t>
      </w:r>
      <w:r>
        <w:rPr>
          <w:rFonts w:ascii="Arial"/>
          <w:color w:val="000000"/>
          <w:w w:val="135"/>
          <w:position w:val="4"/>
          <w:sz w:val="6"/>
        </w:rPr>
        <w:t>5</w:t>
      </w:r>
      <w:r>
        <w:rPr>
          <w:rFonts w:ascii="Arial"/>
          <w:color w:val="000000"/>
          <w:sz w:val="6"/>
        </w:rPr>
      </w:r>
    </w:p>
    <w:p>
      <w:pPr>
        <w:spacing w:before="134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6.2K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-F</w:t>
      </w:r>
      <w:r>
        <w:rPr>
          <w:rFonts w:ascii="Arial"/>
          <w:color w:val="000000"/>
          <w:sz w:val="6"/>
        </w:rPr>
      </w:r>
    </w:p>
    <w:p>
      <w:pPr>
        <w:spacing w:before="134"/>
        <w:ind w:left="7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12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K-F</w:t>
      </w:r>
      <w:r>
        <w:rPr>
          <w:rFonts w:ascii="Arial"/>
          <w:color w:val="000000"/>
          <w:sz w:val="6"/>
        </w:rPr>
      </w:r>
    </w:p>
    <w:p>
      <w:pPr>
        <w:spacing w:line="67" w:lineRule="exact" w:before="134"/>
        <w:ind w:left="27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14</w:t>
      </w:r>
      <w:r>
        <w:rPr>
          <w:rFonts w:ascii="Arial"/>
          <w:color w:val="000000"/>
          <w:sz w:val="6"/>
        </w:rPr>
      </w:r>
    </w:p>
    <w:p>
      <w:pPr>
        <w:tabs>
          <w:tab w:pos="1321" w:val="left" w:leader="none"/>
        </w:tabs>
        <w:spacing w:line="67" w:lineRule="exact" w:before="0"/>
        <w:ind w:left="27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320.014587pt;margin-top:7.017309pt;width:5.24pt;height:4.2518pt;mso-position-horizontal-relative:page;mso-position-vertical-relative:paragraph;z-index:-12269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8.134583pt;margin-top:4.137309pt;width:5.24pt;height:4.2518pt;mso-position-horizontal-relative:page;mso-position-vertical-relative:paragraph;z-index:-12262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1"/>
          <w:w w:val="135"/>
          <w:sz w:val="6"/>
        </w:rPr>
        <w:t>2.7R/12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06</w:t>
      </w:r>
      <w:r>
        <w:rPr>
          <w:rFonts w:ascii="Arial"/>
          <w:color w:val="000000"/>
          <w:spacing w:val="-1"/>
          <w:w w:val="135"/>
          <w:sz w:val="6"/>
        </w:rPr>
        <w:tab/>
      </w:r>
      <w:r>
        <w:rPr>
          <w:rFonts w:ascii="Arial"/>
          <w:color w:val="000000"/>
          <w:w w:val="135"/>
          <w:sz w:val="6"/>
        </w:rPr>
        <w:t>6</w:t>
      </w:r>
      <w:r>
        <w:rPr>
          <w:rFonts w:ascii="Arial"/>
          <w:color w:val="000000"/>
          <w:sz w:val="6"/>
        </w:rPr>
      </w:r>
    </w:p>
    <w:p>
      <w:pPr>
        <w:spacing w:after="0" w:line="67" w:lineRule="exact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9" w:equalWidth="0">
            <w:col w:w="1372" w:space="40"/>
            <w:col w:w="659" w:space="54"/>
            <w:col w:w="1138" w:space="40"/>
            <w:col w:w="582" w:space="40"/>
            <w:col w:w="505" w:space="40"/>
            <w:col w:w="577" w:space="40"/>
            <w:col w:w="1029" w:space="40"/>
            <w:col w:w="301" w:space="40"/>
            <w:col w:w="6561"/>
          </w:cols>
        </w:sectPr>
      </w:pPr>
    </w:p>
    <w:p>
      <w:pPr>
        <w:spacing w:line="67" w:lineRule="exact" w:before="341"/>
        <w:ind w:left="0" w:right="144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03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w w:val="135"/>
          <w:sz w:val="6"/>
        </w:rPr>
        <w:t>1.5M/1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20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6</w:t>
      </w:r>
      <w:r>
        <w:rPr>
          <w:rFonts w:ascii="Arial"/>
          <w:color w:val="000000"/>
          <w:sz w:val="6"/>
        </w:rPr>
      </w:r>
    </w:p>
    <w:p>
      <w:pPr>
        <w:spacing w:before="204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w w:val="135"/>
          <w:sz w:val="6"/>
        </w:rPr>
        <w:t>1</w:t>
      </w:r>
      <w:r>
        <w:rPr>
          <w:rFonts w:ascii="Arial"/>
          <w:sz w:val="6"/>
        </w:rPr>
      </w:r>
    </w:p>
    <w:p>
      <w:pPr>
        <w:spacing w:line="40" w:lineRule="exact" w:before="341"/>
        <w:ind w:left="39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177.454575pt;margin-top:17.692171pt;width:5.24pt;height:4.2518pt;mso-position-horizontal-relative:page;mso-position-vertical-relative:paragraph;z-index:-12282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QB9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spacing w:before="68"/>
        <w:ind w:left="30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QB9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02</w:t>
      </w:r>
      <w:r>
        <w:rPr>
          <w:rFonts w:ascii="Arial"/>
          <w:color w:val="000000"/>
          <w:sz w:val="6"/>
        </w:rPr>
      </w:r>
    </w:p>
    <w:p>
      <w:pPr>
        <w:spacing w:before="68"/>
        <w:ind w:left="28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218.854584pt;margin-top:-2.79784pt;width:5.24pt;height:17.5718pt;mso-position-horizontal-relative:page;mso-position-vertical-relative:paragraph;z-index:-12274" type="#_x0000_t202" filled="f" stroked="f">
            <v:textbox inset="0,0,0,0" style="layout-flow:vertical;mso-layout-flow-alt:bottom-to-top">
              <w:txbxContent>
                <w:p>
                  <w:pPr>
                    <w:tabs>
                      <w:tab w:pos="286" w:val="left" w:leader="none"/>
                    </w:tabs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  <w:tab/>
                  </w:r>
                  <w:r>
                    <w:rPr>
                      <w:rFonts w:ascii="Arial"/>
                      <w:w w:val="134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02.814575pt;margin-top:6.92216pt;width:5.24pt;height:4.2518pt;mso-position-horizontal-relative:page;mso-position-vertical-relative:paragraph;z-index:-12261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1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2N</w:t>
      </w:r>
      <w:r>
        <w:rPr>
          <w:rFonts w:ascii="Arial"/>
          <w:color w:val="000080"/>
          <w:spacing w:val="-10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700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2</w:t>
      </w:r>
      <w:r>
        <w:rPr>
          <w:rFonts w:ascii="Arial"/>
          <w:color w:val="000000"/>
          <w:sz w:val="6"/>
        </w:rPr>
      </w:r>
    </w:p>
    <w:p>
      <w:pPr>
        <w:spacing w:before="24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08</w:t>
      </w:r>
      <w:r>
        <w:rPr>
          <w:rFonts w:ascii="Arial"/>
          <w:color w:val="000000"/>
          <w:sz w:val="6"/>
        </w:rPr>
      </w:r>
    </w:p>
    <w:p>
      <w:pPr>
        <w:spacing w:before="233"/>
        <w:ind w:left="0" w:right="9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R</w:t>
      </w:r>
      <w:r>
        <w:rPr>
          <w:rFonts w:ascii="Arial"/>
          <w:color w:val="000000"/>
          <w:sz w:val="6"/>
        </w:rPr>
      </w:r>
    </w:p>
    <w:p>
      <w:pPr>
        <w:spacing w:before="32"/>
        <w:ind w:left="6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18</w:t>
      </w:r>
      <w:r>
        <w:rPr>
          <w:rFonts w:ascii="Arial"/>
          <w:color w:val="000000"/>
          <w:sz w:val="6"/>
        </w:rPr>
      </w:r>
    </w:p>
    <w:p>
      <w:pPr>
        <w:spacing w:before="176"/>
        <w:ind w:left="159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4"/>
          <w:w w:val="135"/>
          <w:sz w:val="6"/>
        </w:rPr>
        <w:t>N</w:t>
      </w:r>
      <w:r>
        <w:rPr>
          <w:rFonts w:ascii="Arial"/>
          <w:color w:val="000080"/>
          <w:w w:val="135"/>
          <w:sz w:val="6"/>
        </w:rPr>
        <w:t>C</w:t>
      </w:r>
      <w:r>
        <w:rPr>
          <w:rFonts w:ascii="Arial"/>
          <w:color w:val="000000"/>
          <w:sz w:val="6"/>
        </w:rPr>
      </w:r>
    </w:p>
    <w:p>
      <w:pPr>
        <w:spacing w:before="377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11</w:t>
      </w:r>
      <w:r>
        <w:rPr>
          <w:rFonts w:ascii="Arial"/>
          <w:color w:val="000000"/>
          <w:sz w:val="6"/>
        </w:rPr>
      </w:r>
    </w:p>
    <w:p>
      <w:pPr>
        <w:spacing w:before="66"/>
        <w:ind w:left="-2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04</w:t>
      </w:r>
      <w:r>
        <w:rPr>
          <w:rFonts w:ascii="Arial"/>
          <w:color w:val="000080"/>
          <w:w w:val="135"/>
          <w:sz w:val="6"/>
        </w:rPr>
        <w:t> </w:t>
      </w:r>
      <w:r>
        <w:rPr>
          <w:rFonts w:ascii="Arial"/>
          <w:color w:val="000080"/>
          <w:spacing w:val="9"/>
          <w:w w:val="135"/>
          <w:sz w:val="6"/>
        </w:rPr>
        <w:t> </w:t>
      </w: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05</w:t>
      </w:r>
      <w:r>
        <w:rPr>
          <w:rFonts w:ascii="Arial"/>
          <w:color w:val="000080"/>
          <w:w w:val="135"/>
          <w:sz w:val="6"/>
        </w:rPr>
        <w:t> </w:t>
      </w:r>
      <w:r>
        <w:rPr>
          <w:rFonts w:ascii="Arial"/>
          <w:color w:val="000080"/>
          <w:spacing w:val="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position w:val="3"/>
          <w:sz w:val="6"/>
        </w:rPr>
        <w:t>12</w:t>
      </w:r>
      <w:r>
        <w:rPr>
          <w:rFonts w:ascii="Arial"/>
          <w:color w:val="000080"/>
          <w:spacing w:val="-14"/>
          <w:w w:val="135"/>
          <w:position w:val="3"/>
          <w:sz w:val="6"/>
        </w:rPr>
        <w:t> </w:t>
      </w:r>
      <w:r>
        <w:rPr>
          <w:rFonts w:ascii="Arial"/>
          <w:color w:val="000080"/>
          <w:w w:val="135"/>
          <w:position w:val="3"/>
          <w:sz w:val="6"/>
        </w:rPr>
        <w:t>K</w:t>
      </w:r>
      <w:r>
        <w:rPr>
          <w:rFonts w:ascii="Arial"/>
          <w:color w:val="000000"/>
          <w:sz w:val="6"/>
        </w:rPr>
      </w:r>
    </w:p>
    <w:p>
      <w:pPr>
        <w:spacing w:before="68"/>
        <w:ind w:left="43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CB9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08</w:t>
      </w:r>
      <w:r>
        <w:rPr>
          <w:rFonts w:ascii="Arial"/>
          <w:color w:val="000000"/>
          <w:sz w:val="6"/>
        </w:rPr>
      </w:r>
    </w:p>
    <w:p>
      <w:pPr>
        <w:spacing w:before="68"/>
        <w:ind w:left="43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393.45459pt;margin-top:6.92216pt;width:5.24pt;height:4.2518pt;mso-position-horizontal-relative:page;mso-position-vertical-relative:paragraph;z-index:-12263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47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P</w:t>
      </w:r>
      <w:r>
        <w:rPr>
          <w:rFonts w:ascii="Arial"/>
          <w:color w:val="000000"/>
          <w:sz w:val="6"/>
        </w:rPr>
      </w:r>
    </w:p>
    <w:p>
      <w:pPr>
        <w:spacing w:line="425" w:lineRule="auto" w:before="68"/>
        <w:ind w:left="34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DB9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06</w:t>
      </w:r>
      <w:r>
        <w:rPr>
          <w:rFonts w:ascii="Arial"/>
          <w:color w:val="000080"/>
          <w:spacing w:val="2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BA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V70</w:t>
      </w:r>
      <w:r>
        <w:rPr>
          <w:rFonts w:ascii="Arial"/>
          <w:color w:val="000000"/>
          <w:sz w:val="6"/>
        </w:rPr>
      </w:r>
    </w:p>
    <w:p>
      <w:pPr>
        <w:spacing w:before="154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0"/>
        </w:rPr>
        <w:br w:type="column"/>
      </w:r>
      <w:r>
        <w:rPr>
          <w:rFonts w:ascii="Arial"/>
          <w:w w:val="130"/>
          <w:sz w:val="6"/>
        </w:rPr>
        <w:t>VCCP</w:t>
      </w:r>
      <w:r>
        <w:rPr>
          <w:rFonts w:ascii="Arial"/>
          <w:sz w:val="6"/>
        </w:rPr>
      </w:r>
    </w:p>
    <w:p>
      <w:pPr>
        <w:spacing w:before="442"/>
        <w:ind w:left="-2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65</w:t>
      </w:r>
      <w:r>
        <w:rPr>
          <w:rFonts w:ascii="Arial"/>
          <w:color w:val="000000"/>
          <w:sz w:val="6"/>
        </w:rPr>
      </w:r>
    </w:p>
    <w:p>
      <w:pPr>
        <w:spacing w:line="67" w:lineRule="exact" w:before="550"/>
        <w:ind w:left="11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UB9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53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B</w:t>
      </w:r>
      <w:r>
        <w:rPr>
          <w:rFonts w:ascii="Arial"/>
          <w:color w:val="000000"/>
          <w:sz w:val="6"/>
        </w:rPr>
      </w:r>
    </w:p>
    <w:p>
      <w:pPr>
        <w:spacing w:line="38" w:lineRule="exact" w:before="0"/>
        <w:ind w:left="11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478.774567pt;margin-top:.537312pt;width:5.24pt;height:4.2518pt;mso-position-horizontal-relative:page;mso-position-vertical-relative:paragraph;z-index:-12259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4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1"/>
          <w:w w:val="135"/>
          <w:sz w:val="6"/>
        </w:rPr>
        <w:t>PC8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17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B</w:t>
      </w:r>
      <w:r>
        <w:rPr>
          <w:rFonts w:ascii="Arial"/>
          <w:color w:val="000000"/>
          <w:sz w:val="6"/>
        </w:rPr>
      </w:r>
    </w:p>
    <w:p>
      <w:pPr>
        <w:spacing w:before="140"/>
        <w:ind w:left="23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1"/>
          <w:w w:val="135"/>
          <w:sz w:val="6"/>
        </w:rPr>
        <w:t>EFD33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.5</w:t>
      </w:r>
      <w:r>
        <w:rPr>
          <w:rFonts w:ascii="Arial"/>
          <w:color w:val="000000"/>
          <w:sz w:val="6"/>
        </w:rPr>
      </w:r>
    </w:p>
    <w:p>
      <w:pPr>
        <w:spacing w:after="0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12" w:equalWidth="0">
            <w:col w:w="1372" w:space="40"/>
            <w:col w:w="882" w:space="40"/>
            <w:col w:w="589" w:space="40"/>
            <w:col w:w="945" w:space="40"/>
            <w:col w:w="328" w:space="40"/>
            <w:col w:w="882" w:space="40"/>
            <w:col w:w="695" w:space="40"/>
            <w:col w:w="609" w:space="40"/>
            <w:col w:w="733" w:space="40"/>
            <w:col w:w="240" w:space="40"/>
            <w:col w:w="441" w:space="40"/>
            <w:col w:w="4902"/>
          </w:cols>
        </w:sectPr>
      </w:pPr>
    </w:p>
    <w:p>
      <w:pPr>
        <w:spacing w:before="198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04</w:t>
      </w:r>
      <w:r>
        <w:rPr>
          <w:rFonts w:ascii="Arial"/>
          <w:color w:val="000000"/>
          <w:sz w:val="6"/>
        </w:rPr>
      </w:r>
    </w:p>
    <w:p>
      <w:pPr>
        <w:spacing w:before="32"/>
        <w:ind w:left="0" w:right="108" w:firstLine="0"/>
        <w:jc w:val="righ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478.774567pt;margin-top:5.482157pt;width:5.24pt;height:4.2518pt;mso-position-horizontal-relative:page;mso-position-vertical-relative:paragraph;z-index:-12260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39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K</w:t>
      </w:r>
      <w:r>
        <w:rPr>
          <w:rFonts w:ascii="Arial"/>
          <w:color w:val="000000"/>
          <w:sz w:val="6"/>
        </w:rPr>
      </w:r>
    </w:p>
    <w:p>
      <w:pPr>
        <w:spacing w:before="25"/>
        <w:ind w:left="28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w w:val="135"/>
          <w:sz w:val="6"/>
        </w:rPr>
        <w:t>1</w:t>
      </w:r>
      <w:r>
        <w:rPr>
          <w:rFonts w:ascii="Arial"/>
          <w:sz w:val="6"/>
        </w:rPr>
      </w:r>
    </w:p>
    <w:p>
      <w:pPr>
        <w:spacing w:before="3"/>
        <w:ind w:left="57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177.454575pt;margin-top:7.272174pt;width:5.24pt;height:4.2518pt;mso-position-horizontal-relative:page;mso-position-vertical-relative:paragraph;z-index:-12283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2N</w:t>
      </w:r>
      <w:r>
        <w:rPr>
          <w:rFonts w:ascii="Arial"/>
          <w:color w:val="000080"/>
          <w:spacing w:val="-12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390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before="25"/>
        <w:ind w:left="28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/>
        <w:br w:type="column"/>
      </w:r>
      <w:r>
        <w:rPr>
          <w:rFonts w:ascii="Arial"/>
          <w:color w:val="000080"/>
          <w:w w:val="108"/>
          <w:sz w:val="6"/>
        </w:rPr>
      </w:r>
      <w:r>
        <w:rPr>
          <w:rFonts w:ascii="Arial"/>
          <w:color w:val="000080"/>
          <w:w w:val="108"/>
          <w:sz w:val="6"/>
          <w:u w:val="single" w:color="0000FF"/>
        </w:rPr>
        <w:t> </w:t>
      </w:r>
      <w:r>
        <w:rPr>
          <w:rFonts w:ascii="Arial"/>
          <w:color w:val="000080"/>
          <w:w w:val="108"/>
          <w:sz w:val="6"/>
        </w:rPr>
      </w:r>
      <w:r>
        <w:rPr>
          <w:rFonts w:ascii="Arial"/>
          <w:color w:val="000080"/>
          <w:sz w:val="6"/>
        </w:rPr>
        <w:t>        </w:t>
      </w:r>
      <w:r>
        <w:rPr>
          <w:rFonts w:ascii="Arial"/>
          <w:color w:val="000080"/>
          <w:spacing w:val="4"/>
          <w:sz w:val="6"/>
        </w:rPr>
        <w:t> </w:t>
      </w: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8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02</w:t>
      </w:r>
      <w:r>
        <w:rPr>
          <w:rFonts w:ascii="Arial"/>
          <w:color w:val="000000"/>
          <w:sz w:val="6"/>
        </w:rPr>
      </w:r>
    </w:p>
    <w:p>
      <w:pPr>
        <w:spacing w:before="68"/>
        <w:ind w:left="84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5</w:t>
      </w:r>
      <w:r>
        <w:rPr>
          <w:rFonts w:ascii="Arial"/>
          <w:color w:val="000000"/>
          <w:sz w:val="6"/>
        </w:rPr>
      </w:r>
    </w:p>
    <w:p>
      <w:pPr>
        <w:spacing w:before="25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before="25"/>
        <w:ind w:left="18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22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uF/5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00"/>
          <w:sz w:val="6"/>
        </w:rPr>
      </w:r>
    </w:p>
    <w:p>
      <w:pPr>
        <w:spacing w:line="69" w:lineRule="exact" w:before="413"/>
        <w:ind w:left="18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QB9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03</w:t>
      </w:r>
      <w:r>
        <w:rPr>
          <w:rFonts w:ascii="Arial"/>
          <w:color w:val="000000"/>
          <w:sz w:val="6"/>
        </w:rPr>
      </w:r>
    </w:p>
    <w:p>
      <w:pPr>
        <w:spacing w:line="69" w:lineRule="exact" w:before="507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DB9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02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0"/>
        </w:rPr>
        <w:br w:type="column"/>
      </w:r>
      <w:r>
        <w:rPr>
          <w:rFonts w:ascii="Arial"/>
          <w:color w:val="000080"/>
          <w:w w:val="130"/>
          <w:sz w:val="6"/>
        </w:rPr>
        <w:t>4.7K</w:t>
      </w:r>
      <w:r>
        <w:rPr>
          <w:rFonts w:ascii="Arial"/>
          <w:color w:val="000000"/>
          <w:sz w:val="6"/>
        </w:rPr>
      </w:r>
    </w:p>
    <w:p>
      <w:pPr>
        <w:spacing w:before="435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UB9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50</w:t>
      </w:r>
      <w:r>
        <w:rPr>
          <w:rFonts w:ascii="Arial"/>
          <w:color w:val="000000"/>
          <w:sz w:val="6"/>
        </w:rPr>
      </w:r>
    </w:p>
    <w:p>
      <w:pPr>
        <w:spacing w:before="97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54</w:t>
      </w:r>
      <w:r>
        <w:rPr>
          <w:rFonts w:ascii="Arial"/>
          <w:color w:val="000000"/>
          <w:sz w:val="6"/>
        </w:rPr>
      </w:r>
    </w:p>
    <w:p>
      <w:pPr>
        <w:spacing w:before="10"/>
        <w:ind w:left="0" w:right="117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33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0</w:t>
      </w:r>
      <w:r>
        <w:rPr>
          <w:rFonts w:ascii="Arial"/>
          <w:color w:val="000000"/>
          <w:sz w:val="6"/>
        </w:rPr>
      </w:r>
    </w:p>
    <w:p>
      <w:pPr>
        <w:spacing w:before="327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spacing w:val="-1"/>
          <w:w w:val="135"/>
          <w:sz w:val="6"/>
        </w:rPr>
        <w:t>PS</w:t>
      </w:r>
      <w:r>
        <w:rPr>
          <w:rFonts w:ascii="Arial"/>
          <w:sz w:val="6"/>
        </w:rPr>
      </w:r>
    </w:p>
    <w:p>
      <w:pPr>
        <w:spacing w:line="69" w:lineRule="exact" w:before="111"/>
        <w:ind w:left="-2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545.374573pt;margin-top:2.592155pt;width:5.24pt;height:17.5718pt;mso-position-horizontal-relative:page;mso-position-vertical-relative:paragraph;z-index:-12258" type="#_x0000_t202" filled="f" stroked="f">
            <v:textbox inset="0,0,0,0" style="layout-flow:vertical;mso-layout-flow-alt:bottom-to-top">
              <w:txbxContent>
                <w:p>
                  <w:pPr>
                    <w:tabs>
                      <w:tab w:pos="286" w:val="left" w:leader="none"/>
                    </w:tabs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  <w:tab/>
                  </w:r>
                  <w:r>
                    <w:rPr>
                      <w:rFonts w:ascii="Arial"/>
                      <w:w w:val="135"/>
                      <w:sz w:val="6"/>
                    </w:rPr>
                    <w:t>4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63.734558pt;margin-top:2.592155pt;width:5.24pt;height:17.5718pt;mso-position-horizontal-relative:page;mso-position-vertical-relative:paragraph;z-index:-12256" type="#_x0000_t202" filled="f" stroked="f">
            <v:textbox inset="0,0,0,0" style="layout-flow:vertical;mso-layout-flow-alt:bottom-to-top">
              <w:txbxContent>
                <w:p>
                  <w:pPr>
                    <w:tabs>
                      <w:tab w:pos="286" w:val="left" w:leader="none"/>
                    </w:tabs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  <w:tab/>
                  </w:r>
                  <w:r>
                    <w:rPr>
                      <w:rFonts w:ascii="Arial"/>
                      <w:w w:val="134"/>
                      <w:sz w:val="6"/>
                    </w:rPr>
                    <w:t>1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57</w:t>
      </w:r>
      <w:r>
        <w:rPr>
          <w:rFonts w:ascii="Arial"/>
          <w:color w:val="000000"/>
          <w:sz w:val="6"/>
        </w:rPr>
      </w:r>
    </w:p>
    <w:p>
      <w:pPr>
        <w:spacing w:before="10"/>
        <w:ind w:left="37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spacing w:val="-1"/>
          <w:w w:val="135"/>
          <w:sz w:val="6"/>
        </w:rPr>
        <w:t>+1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2V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sb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/3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w w:val="135"/>
          <w:sz w:val="6"/>
        </w:rPr>
        <w:t>A</w:t>
      </w:r>
      <w:r>
        <w:rPr>
          <w:rFonts w:ascii="Arial"/>
          <w:sz w:val="6"/>
        </w:rPr>
      </w:r>
    </w:p>
    <w:p>
      <w:pPr>
        <w:spacing w:line="50" w:lineRule="exact" w:before="1"/>
        <w:rPr>
          <w:sz w:val="5"/>
          <w:szCs w:val="5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64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52</w:t>
      </w:r>
      <w:r>
        <w:rPr>
          <w:rFonts w:ascii="Arial"/>
          <w:color w:val="000000"/>
          <w:sz w:val="6"/>
        </w:rPr>
      </w:r>
    </w:p>
    <w:p>
      <w:pPr>
        <w:spacing w:before="10"/>
        <w:ind w:left="64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18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K-F</w:t>
      </w:r>
      <w:r>
        <w:rPr>
          <w:rFonts w:ascii="Arial"/>
          <w:color w:val="000000"/>
          <w:sz w:val="6"/>
        </w:rPr>
      </w:r>
    </w:p>
    <w:p>
      <w:pPr>
        <w:spacing w:after="0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11" w:equalWidth="0">
            <w:col w:w="1098" w:space="40"/>
            <w:col w:w="884" w:space="40"/>
            <w:col w:w="463" w:space="932"/>
            <w:col w:w="981" w:space="40"/>
            <w:col w:w="553" w:space="40"/>
            <w:col w:w="1077" w:space="385"/>
            <w:col w:w="1008" w:space="237"/>
            <w:col w:w="1098" w:space="40"/>
            <w:col w:w="933" w:space="40"/>
            <w:col w:w="671" w:space="40"/>
            <w:col w:w="2458"/>
          </w:cols>
        </w:sectPr>
      </w:pPr>
    </w:p>
    <w:p>
      <w:pPr>
        <w:spacing w:line="65" w:lineRule="exact"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01</w:t>
      </w:r>
      <w:r>
        <w:rPr>
          <w:rFonts w:ascii="Arial"/>
          <w:color w:val="000000"/>
          <w:sz w:val="6"/>
        </w:rPr>
      </w:r>
    </w:p>
    <w:p>
      <w:pPr>
        <w:tabs>
          <w:tab w:pos="3356" w:val="left" w:leader="none"/>
          <w:tab w:pos="3761" w:val="right" w:leader="none"/>
        </w:tabs>
        <w:spacing w:line="65" w:lineRule="exact" w:before="0"/>
        <w:ind w:left="109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CB9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06</w:t>
        <w:tab/>
      </w:r>
      <w:r>
        <w:rPr>
          <w:rFonts w:ascii="Arial"/>
          <w:color w:val="000000"/>
          <w:w w:val="135"/>
          <w:sz w:val="6"/>
        </w:rPr>
        <w:t>2</w:t>
      </w:r>
      <w:r>
        <w:rPr>
          <w:rFonts w:ascii="Arial"/>
          <w:color w:val="000000"/>
          <w:w w:val="108"/>
          <w:sz w:val="6"/>
        </w:rPr>
        <w:t> </w:t>
      </w:r>
      <w:r>
        <w:rPr>
          <w:rFonts w:ascii="Arial"/>
          <w:color w:val="000000"/>
          <w:sz w:val="6"/>
        </w:rPr>
        <w:tab/>
      </w:r>
      <w:r>
        <w:rPr>
          <w:rFonts w:ascii="Arial"/>
          <w:color w:val="000000"/>
          <w:sz w:val="6"/>
        </w:rPr>
        <w:t> </w:t>
      </w:r>
      <w:r>
        <w:rPr>
          <w:rFonts w:ascii="Arial"/>
          <w:color w:val="000000"/>
          <w:w w:val="135"/>
          <w:sz w:val="6"/>
        </w:rPr>
        <w:t>3</w:t>
      </w:r>
      <w:r>
        <w:rPr>
          <w:rFonts w:ascii="Arial"/>
          <w:color w:val="000000"/>
          <w:sz w:val="6"/>
        </w:rPr>
      </w:r>
    </w:p>
    <w:p>
      <w:pPr>
        <w:tabs>
          <w:tab w:pos="2233" w:val="left" w:leader="none"/>
        </w:tabs>
        <w:spacing w:line="64" w:lineRule="exact" w:before="0"/>
        <w:ind w:left="98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position w:val="1"/>
          <w:sz w:val="6"/>
        </w:rPr>
        <w:t>PC8</w:t>
      </w:r>
      <w:r>
        <w:rPr>
          <w:rFonts w:ascii="Arial"/>
          <w:color w:val="000080"/>
          <w:spacing w:val="-14"/>
          <w:w w:val="135"/>
          <w:position w:val="1"/>
          <w:sz w:val="6"/>
        </w:rPr>
        <w:t> </w:t>
      </w:r>
      <w:r>
        <w:rPr>
          <w:rFonts w:ascii="Arial"/>
          <w:color w:val="000080"/>
          <w:spacing w:val="-1"/>
          <w:w w:val="135"/>
          <w:position w:val="1"/>
          <w:sz w:val="6"/>
        </w:rPr>
        <w:t>17</w:t>
      </w:r>
      <w:r>
        <w:rPr>
          <w:rFonts w:ascii="Arial"/>
          <w:color w:val="000080"/>
          <w:spacing w:val="-14"/>
          <w:w w:val="135"/>
          <w:position w:val="1"/>
          <w:sz w:val="6"/>
        </w:rPr>
        <w:t> </w:t>
      </w:r>
      <w:r>
        <w:rPr>
          <w:rFonts w:ascii="Arial"/>
          <w:color w:val="000080"/>
          <w:w w:val="135"/>
          <w:position w:val="1"/>
          <w:sz w:val="6"/>
        </w:rPr>
        <w:t>B</w:t>
        <w:tab/>
      </w:r>
      <w:r>
        <w:rPr>
          <w:rFonts w:ascii="Arial"/>
          <w:color w:val="000080"/>
          <w:spacing w:val="-1"/>
          <w:w w:val="135"/>
          <w:sz w:val="6"/>
        </w:rPr>
        <w:t>1k</w:t>
      </w:r>
      <w:r>
        <w:rPr>
          <w:rFonts w:ascii="Arial"/>
          <w:color w:val="000000"/>
          <w:sz w:val="6"/>
        </w:rPr>
      </w:r>
    </w:p>
    <w:p>
      <w:pPr>
        <w:spacing w:after="0" w:line="64" w:lineRule="exact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3" w:equalWidth="0">
            <w:col w:w="1242" w:space="40"/>
            <w:col w:w="3762" w:space="2588"/>
            <w:col w:w="5426"/>
          </w:cols>
        </w:sectPr>
      </w:pPr>
    </w:p>
    <w:p>
      <w:pPr>
        <w:spacing w:line="65" w:lineRule="exact" w:before="0"/>
        <w:ind w:left="93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22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uF/5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80"/>
          <w:w w:val="135"/>
          <w:sz w:val="6"/>
        </w:rPr>
        <w:t>  </w:t>
      </w:r>
      <w:r>
        <w:rPr>
          <w:rFonts w:ascii="Arial"/>
          <w:color w:val="000080"/>
          <w:spacing w:val="-1"/>
          <w:w w:val="135"/>
          <w:sz w:val="6"/>
        </w:rPr>
        <w:t>22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uF/5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00"/>
          <w:sz w:val="6"/>
        </w:rPr>
      </w:r>
    </w:p>
    <w:p>
      <w:pPr>
        <w:spacing w:before="25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0"/>
        </w:rPr>
        <w:br w:type="column"/>
      </w:r>
      <w:r>
        <w:rPr>
          <w:rFonts w:ascii="Arial"/>
          <w:w w:val="130"/>
          <w:sz w:val="6"/>
        </w:rPr>
        <w:t>VCCP</w:t>
      </w:r>
      <w:r>
        <w:rPr>
          <w:rFonts w:ascii="Arial"/>
          <w:sz w:val="6"/>
        </w:rPr>
      </w:r>
    </w:p>
    <w:p>
      <w:pPr>
        <w:spacing w:before="68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2N</w:t>
      </w:r>
      <w:r>
        <w:rPr>
          <w:rFonts w:ascii="Arial"/>
          <w:color w:val="000080"/>
          <w:spacing w:val="-12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390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before="133"/>
        <w:ind w:left="29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09</w:t>
      </w:r>
      <w:r>
        <w:rPr>
          <w:rFonts w:ascii="Arial"/>
          <w:color w:val="000000"/>
          <w:sz w:val="6"/>
        </w:rPr>
      </w:r>
    </w:p>
    <w:p>
      <w:pPr>
        <w:spacing w:before="68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2"/>
          <w:w w:val="135"/>
          <w:sz w:val="6"/>
        </w:rPr>
        <w:t>FR</w:t>
      </w:r>
      <w:r>
        <w:rPr>
          <w:rFonts w:ascii="Arial"/>
          <w:color w:val="000080"/>
          <w:spacing w:val="-12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104</w:t>
      </w:r>
      <w:r>
        <w:rPr>
          <w:rFonts w:ascii="Arial"/>
          <w:color w:val="000000"/>
          <w:sz w:val="6"/>
        </w:rPr>
      </w:r>
    </w:p>
    <w:p>
      <w:pPr>
        <w:spacing w:before="104"/>
        <w:ind w:left="0" w:right="34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09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93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CB9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56</w:t>
      </w:r>
      <w:r>
        <w:rPr>
          <w:rFonts w:ascii="Arial"/>
          <w:color w:val="000080"/>
          <w:w w:val="135"/>
          <w:sz w:val="6"/>
        </w:rPr>
        <w:t>   </w:t>
      </w:r>
      <w:r>
        <w:rPr>
          <w:rFonts w:ascii="Arial"/>
          <w:color w:val="000080"/>
          <w:spacing w:val="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N.C</w:t>
      </w:r>
      <w:r>
        <w:rPr>
          <w:rFonts w:ascii="Arial"/>
          <w:color w:val="000000"/>
          <w:sz w:val="6"/>
        </w:rPr>
      </w:r>
    </w:p>
    <w:p>
      <w:pPr>
        <w:spacing w:after="0" w:line="65" w:lineRule="exact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6" w:equalWidth="0">
            <w:col w:w="1718" w:space="40"/>
            <w:col w:w="1150" w:space="635"/>
            <w:col w:w="1237" w:space="40"/>
            <w:col w:w="556" w:space="40"/>
            <w:col w:w="780" w:space="2871"/>
            <w:col w:w="3991"/>
          </w:cols>
        </w:sectPr>
      </w:pPr>
    </w:p>
    <w:p>
      <w:pPr>
        <w:spacing w:line="64" w:lineRule="exact" w:before="37"/>
        <w:ind w:left="4566" w:right="0" w:firstLine="547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333.694580pt;margin-top:-4.961804pt;width:5.24pt;height:4.2518pt;mso-position-horizontal-relative:page;mso-position-vertical-relative:paragraph;z-index:-12266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1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1K</w:t>
      </w:r>
      <w:r>
        <w:rPr>
          <w:rFonts w:ascii="Arial"/>
          <w:color w:val="000080"/>
          <w:spacing w:val="21"/>
          <w:w w:val="135"/>
          <w:sz w:val="6"/>
        </w:rPr>
        <w:t> </w:t>
      </w: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00"/>
          <w:sz w:val="6"/>
        </w:rPr>
      </w:r>
    </w:p>
    <w:p>
      <w:pPr>
        <w:spacing w:before="3"/>
        <w:ind w:left="0" w:right="488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51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R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3"/>
        <w:rPr>
          <w:sz w:val="6"/>
          <w:szCs w:val="6"/>
        </w:rPr>
      </w:pPr>
    </w:p>
    <w:p>
      <w:pPr>
        <w:spacing w:before="0"/>
        <w:ind w:left="0" w:right="424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3"/>
          <w:w w:val="135"/>
          <w:sz w:val="6"/>
        </w:rPr>
        <w:t>ZD</w:t>
      </w:r>
      <w:r>
        <w:rPr>
          <w:rFonts w:ascii="Arial"/>
          <w:color w:val="000080"/>
          <w:spacing w:val="-10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B90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3</w:t>
      </w:r>
      <w:r>
        <w:rPr>
          <w:rFonts w:ascii="Arial"/>
          <w:color w:val="000000"/>
          <w:sz w:val="6"/>
        </w:rPr>
      </w:r>
    </w:p>
    <w:p>
      <w:pPr>
        <w:spacing w:line="60" w:lineRule="exact" w:before="8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before="0"/>
        <w:ind w:left="645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22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uF/5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5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CY9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07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7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UB9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52</w:t>
      </w:r>
      <w:r>
        <w:rPr>
          <w:rFonts w:ascii="Arial"/>
          <w:color w:val="000000"/>
          <w:sz w:val="6"/>
        </w:rPr>
      </w:r>
    </w:p>
    <w:p>
      <w:pPr>
        <w:spacing w:line="40" w:lineRule="exact" w:before="4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17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3"/>
          <w:w w:val="135"/>
          <w:sz w:val="6"/>
        </w:rPr>
        <w:t>TL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43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before="32"/>
        <w:ind w:left="246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RB9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55</w:t>
      </w:r>
      <w:r>
        <w:rPr>
          <w:rFonts w:ascii="Arial"/>
          <w:color w:val="000080"/>
          <w:w w:val="135"/>
          <w:sz w:val="6"/>
        </w:rPr>
        <w:t>     </w:t>
      </w: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K</w:t>
      </w:r>
      <w:r>
        <w:rPr>
          <w:rFonts w:ascii="Arial"/>
          <w:color w:val="000000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spacing w:before="0"/>
        <w:ind w:left="22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563.734558pt;margin-top:-2.957836pt;width:5.24pt;height:17.5718pt;mso-position-horizontal-relative:page;mso-position-vertical-relative:paragraph;z-index:-12257" type="#_x0000_t202" filled="f" stroked="f">
            <v:textbox inset="0,0,0,0" style="layout-flow:vertical;mso-layout-flow-alt:bottom-to-top">
              <w:txbxContent>
                <w:p>
                  <w:pPr>
                    <w:tabs>
                      <w:tab w:pos="286" w:val="left" w:leader="none"/>
                    </w:tabs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4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  <w:tab/>
                  </w:r>
                  <w:r>
                    <w:rPr>
                      <w:rFonts w:ascii="Arial"/>
                      <w:w w:val="134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w w:val="135"/>
          <w:sz w:val="6"/>
        </w:rPr>
        <w:t>1</w:t>
      </w:r>
      <w:r>
        <w:rPr>
          <w:rFonts w:ascii="Arial"/>
          <w:sz w:val="6"/>
        </w:rPr>
      </w:r>
    </w:p>
    <w:p>
      <w:pPr>
        <w:spacing w:before="32"/>
        <w:ind w:left="8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w w:val="135"/>
          <w:sz w:val="6"/>
        </w:rPr>
        <w:t>CB9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55</w:t>
      </w:r>
      <w:r>
        <w:rPr>
          <w:rFonts w:ascii="Arial"/>
          <w:color w:val="000080"/>
          <w:w w:val="135"/>
          <w:sz w:val="6"/>
        </w:rPr>
        <w:t>   </w:t>
      </w:r>
      <w:r>
        <w:rPr>
          <w:rFonts w:ascii="Arial"/>
          <w:color w:val="000080"/>
          <w:spacing w:val="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line="40" w:lineRule="exact" w:before="1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9" w:lineRule="exact" w:before="0"/>
        <w:ind w:left="-1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56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80" w:lineRule="exact" w:before="2"/>
        <w:rPr>
          <w:sz w:val="8"/>
          <w:szCs w:val="8"/>
        </w:rPr>
      </w:pPr>
    </w:p>
    <w:p>
      <w:pPr>
        <w:spacing w:line="69" w:lineRule="exact" w:before="0"/>
        <w:ind w:left="24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53</w:t>
      </w:r>
      <w:r>
        <w:rPr>
          <w:rFonts w:ascii="Arial"/>
          <w:color w:val="000000"/>
          <w:sz w:val="6"/>
        </w:rPr>
      </w:r>
    </w:p>
    <w:p>
      <w:pPr>
        <w:spacing w:after="0" w:line="69" w:lineRule="exact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7" w:equalWidth="0">
            <w:col w:w="5213" w:space="40"/>
            <w:col w:w="1015" w:space="40"/>
            <w:col w:w="817" w:space="40"/>
            <w:col w:w="2171" w:space="40"/>
            <w:col w:w="774" w:space="40"/>
            <w:col w:w="592" w:space="40"/>
            <w:col w:w="2236"/>
          </w:cols>
        </w:sectPr>
      </w:pPr>
    </w:p>
    <w:p>
      <w:pPr>
        <w:spacing w:line="65" w:lineRule="exact"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18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V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25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0V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ac-10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2</w:t>
      </w:r>
      <w:r>
        <w:rPr>
          <w:rFonts w:ascii="Arial"/>
          <w:color w:val="000080"/>
          <w:sz w:val="6"/>
        </w:rPr>
        <w:t>      </w:t>
      </w:r>
      <w:r>
        <w:rPr>
          <w:rFonts w:ascii="Arial"/>
          <w:color w:val="000080"/>
          <w:spacing w:val="-2"/>
          <w:sz w:val="6"/>
        </w:rPr>
        <w:t> </w:t>
      </w:r>
      <w:r>
        <w:rPr>
          <w:rFonts w:ascii="Arial"/>
          <w:color w:val="000080"/>
          <w:spacing w:val="-2"/>
          <w:w w:val="107"/>
          <w:sz w:val="6"/>
        </w:rPr>
      </w:r>
      <w:r>
        <w:rPr>
          <w:rFonts w:ascii="Arial"/>
          <w:color w:val="000080"/>
          <w:w w:val="107"/>
          <w:sz w:val="6"/>
          <w:u w:val="single" w:color="FF0000"/>
        </w:rPr>
        <w:t> </w:t>
      </w:r>
      <w:r>
        <w:rPr>
          <w:rFonts w:ascii="Arial"/>
          <w:color w:val="000080"/>
          <w:w w:val="107"/>
          <w:sz w:val="6"/>
        </w:rPr>
      </w:r>
      <w:r>
        <w:rPr>
          <w:rFonts w:ascii="Arial"/>
          <w:color w:val="000000"/>
          <w:sz w:val="6"/>
        </w:rPr>
      </w:r>
    </w:p>
    <w:p>
      <w:pPr>
        <w:tabs>
          <w:tab w:pos="3556" w:val="left" w:leader="none"/>
        </w:tabs>
        <w:spacing w:before="0"/>
        <w:ind w:left="262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1"/>
          <w:w w:val="135"/>
          <w:position w:val="1"/>
          <w:sz w:val="6"/>
        </w:rPr>
        <w:t>NC</w:t>
        <w:tab/>
      </w:r>
      <w:r>
        <w:rPr>
          <w:rFonts w:ascii="Arial"/>
          <w:color w:val="000080"/>
          <w:w w:val="135"/>
          <w:sz w:val="6"/>
        </w:rPr>
        <w:t>4.7K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-F</w:t>
      </w:r>
      <w:r>
        <w:rPr>
          <w:rFonts w:ascii="Arial"/>
          <w:color w:val="000000"/>
          <w:sz w:val="6"/>
        </w:rPr>
      </w:r>
    </w:p>
    <w:p>
      <w:pPr>
        <w:spacing w:after="0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3" w:equalWidth="0">
            <w:col w:w="4626" w:space="40"/>
            <w:col w:w="2799" w:space="40"/>
            <w:col w:w="5553"/>
          </w:cols>
        </w:sectPr>
      </w:pPr>
    </w:p>
    <w:p>
      <w:pPr>
        <w:spacing w:line="220" w:lineRule="exact" w:before="16"/>
        <w:rPr>
          <w:sz w:val="22"/>
          <w:szCs w:val="22"/>
        </w:rPr>
      </w:pPr>
    </w:p>
    <w:p>
      <w:pPr>
        <w:spacing w:after="0" w:line="220" w:lineRule="exact"/>
        <w:rPr>
          <w:sz w:val="22"/>
          <w:szCs w:val="22"/>
        </w:rPr>
        <w:sectPr>
          <w:type w:val="continuous"/>
          <w:pgSz w:w="16838" w:h="11920" w:orient="landscape"/>
          <w:pgMar w:top="1100" w:bottom="280" w:left="2000" w:right="1780"/>
        </w:sectPr>
      </w:pPr>
    </w:p>
    <w:p>
      <w:pPr>
        <w:spacing w:line="80" w:lineRule="exact" w:before="14"/>
        <w:rPr>
          <w:sz w:val="8"/>
          <w:szCs w:val="8"/>
        </w:rPr>
      </w:pPr>
    </w:p>
    <w:p>
      <w:pPr>
        <w:spacing w:before="0"/>
        <w:ind w:left="0" w:right="0" w:firstLine="0"/>
        <w:jc w:val="right"/>
        <w:rPr>
          <w:rFonts w:ascii="Courier New" w:hAnsi="Courier New" w:cs="Courier New" w:eastAsia="Courier New"/>
          <w:sz w:val="9"/>
          <w:szCs w:val="9"/>
        </w:rPr>
      </w:pPr>
      <w:r>
        <w:rPr>
          <w:rFonts w:ascii="Courier New"/>
          <w:w w:val="105"/>
          <w:sz w:val="9"/>
        </w:rPr>
        <w:t>OV</w:t>
      </w:r>
      <w:r>
        <w:rPr>
          <w:rFonts w:ascii="Courier New"/>
          <w:spacing w:val="-51"/>
          <w:w w:val="105"/>
          <w:sz w:val="9"/>
        </w:rPr>
        <w:t> </w:t>
      </w:r>
      <w:r>
        <w:rPr>
          <w:rFonts w:ascii="Courier New"/>
          <w:w w:val="105"/>
          <w:sz w:val="9"/>
        </w:rPr>
        <w:t>P</w:t>
      </w:r>
      <w:r>
        <w:rPr>
          <w:rFonts w:ascii="Courier New"/>
          <w:sz w:val="9"/>
        </w:rPr>
      </w:r>
    </w:p>
    <w:p>
      <w:pPr>
        <w:spacing w:line="40" w:lineRule="exact" w:before="3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155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69</w:t>
      </w:r>
      <w:r>
        <w:rPr>
          <w:rFonts w:ascii="Arial"/>
          <w:color w:val="000000"/>
          <w:sz w:val="6"/>
        </w:rPr>
      </w:r>
    </w:p>
    <w:p>
      <w:pPr>
        <w:spacing w:before="32"/>
        <w:ind w:left="24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191.134583pt;margin-top:12.322163pt;width:5.24pt;height:4.2518pt;mso-position-horizontal-relative:page;mso-position-vertical-relative:paragraph;z-index:-12277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1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1k</w:t>
      </w:r>
      <w:r>
        <w:rPr>
          <w:rFonts w:ascii="Arial"/>
          <w:color w:val="000000"/>
          <w:sz w:val="6"/>
        </w:rPr>
      </w:r>
    </w:p>
    <w:p>
      <w:pPr>
        <w:spacing w:line="50" w:lineRule="exact" w:before="7"/>
        <w:rPr>
          <w:sz w:val="5"/>
          <w:szCs w:val="5"/>
        </w:rPr>
      </w:pPr>
      <w:r>
        <w:rPr/>
        <w:br w:type="column"/>
      </w:r>
      <w:r>
        <w:rPr>
          <w:sz w:val="5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87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2"/>
          <w:w w:val="135"/>
          <w:sz w:val="6"/>
        </w:rPr>
        <w:t>+1</w:t>
      </w:r>
      <w:r>
        <w:rPr>
          <w:rFonts w:ascii="Arial"/>
          <w:spacing w:val="-15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2V</w:t>
      </w:r>
      <w:r>
        <w:rPr>
          <w:rFonts w:ascii="Arial"/>
          <w:spacing w:val="-15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sb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/3</w:t>
      </w:r>
      <w:r>
        <w:rPr>
          <w:rFonts w:ascii="Arial"/>
          <w:spacing w:val="-15"/>
          <w:w w:val="135"/>
          <w:sz w:val="6"/>
        </w:rPr>
        <w:t> </w:t>
      </w:r>
      <w:r>
        <w:rPr>
          <w:rFonts w:ascii="Arial"/>
          <w:w w:val="135"/>
          <w:sz w:val="6"/>
        </w:rPr>
        <w:t>A</w:t>
      </w:r>
      <w:r>
        <w:rPr>
          <w:rFonts w:ascii="Arial"/>
          <w:sz w:val="6"/>
        </w:rPr>
      </w:r>
    </w:p>
    <w:p>
      <w:pPr>
        <w:spacing w:line="40" w:lineRule="exact" w:before="1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3"/>
          <w:w w:val="135"/>
          <w:sz w:val="6"/>
        </w:rPr>
        <w:t>ZD</w:t>
      </w:r>
      <w:r>
        <w:rPr>
          <w:rFonts w:ascii="Arial"/>
          <w:color w:val="000080"/>
          <w:spacing w:val="-12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B90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before="17"/>
        <w:ind w:left="440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13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V</w:t>
      </w:r>
      <w:r>
        <w:rPr>
          <w:rFonts w:ascii="Arial"/>
          <w:color w:val="000000"/>
          <w:sz w:val="6"/>
        </w:rPr>
      </w:r>
    </w:p>
    <w:p>
      <w:pPr>
        <w:spacing w:line="50" w:lineRule="exact" w:before="7"/>
        <w:rPr>
          <w:sz w:val="5"/>
          <w:szCs w:val="5"/>
        </w:rPr>
      </w:pPr>
      <w:r>
        <w:rPr/>
        <w:br w:type="column"/>
      </w:r>
      <w:r>
        <w:rPr>
          <w:sz w:val="5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2"/>
          <w:w w:val="135"/>
          <w:sz w:val="6"/>
        </w:rPr>
        <w:t>+1</w:t>
      </w:r>
      <w:r>
        <w:rPr>
          <w:rFonts w:ascii="Arial"/>
          <w:spacing w:val="-15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2V</w:t>
      </w:r>
      <w:r>
        <w:rPr>
          <w:rFonts w:ascii="Arial"/>
          <w:spacing w:val="-15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sb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/3</w:t>
      </w:r>
      <w:r>
        <w:rPr>
          <w:rFonts w:ascii="Arial"/>
          <w:spacing w:val="-15"/>
          <w:w w:val="135"/>
          <w:sz w:val="6"/>
        </w:rPr>
        <w:t> </w:t>
      </w:r>
      <w:r>
        <w:rPr>
          <w:rFonts w:ascii="Arial"/>
          <w:w w:val="135"/>
          <w:sz w:val="6"/>
        </w:rPr>
        <w:t>A</w:t>
      </w:r>
      <w:r>
        <w:rPr>
          <w:rFonts w:ascii="Arial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2"/>
        <w:rPr>
          <w:sz w:val="6"/>
          <w:szCs w:val="6"/>
        </w:rPr>
      </w:pPr>
    </w:p>
    <w:p>
      <w:pPr>
        <w:spacing w:before="0"/>
        <w:ind w:left="0" w:right="4843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XS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951</w:t>
      </w:r>
      <w:r>
        <w:rPr>
          <w:rFonts w:ascii="Arial"/>
          <w:color w:val="000000"/>
          <w:sz w:val="6"/>
        </w:rPr>
      </w:r>
    </w:p>
    <w:p>
      <w:pPr>
        <w:spacing w:line="60" w:lineRule="exact" w:before="11"/>
        <w:rPr>
          <w:sz w:val="6"/>
          <w:szCs w:val="6"/>
        </w:rPr>
      </w:pPr>
    </w:p>
    <w:p>
      <w:pPr>
        <w:spacing w:line="87" w:lineRule="exact" w:before="0"/>
        <w:ind w:left="70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position w:val="4"/>
          <w:sz w:val="6"/>
        </w:rPr>
        <w:t>1   </w:t>
      </w:r>
      <w:r>
        <w:rPr>
          <w:rFonts w:ascii="Arial"/>
          <w:spacing w:val="21"/>
          <w:w w:val="135"/>
          <w:position w:val="4"/>
          <w:sz w:val="6"/>
        </w:rPr>
        <w:t> </w:t>
      </w:r>
      <w:r>
        <w:rPr>
          <w:rFonts w:ascii="Arial"/>
          <w:color w:val="004080"/>
          <w:spacing w:val="-1"/>
          <w:w w:val="135"/>
          <w:sz w:val="6"/>
        </w:rPr>
        <w:t>12</w:t>
      </w:r>
      <w:r>
        <w:rPr>
          <w:rFonts w:ascii="Arial"/>
          <w:color w:val="004080"/>
          <w:spacing w:val="-14"/>
          <w:w w:val="135"/>
          <w:sz w:val="6"/>
        </w:rPr>
        <w:t> </w:t>
      </w:r>
      <w:r>
        <w:rPr>
          <w:rFonts w:ascii="Arial"/>
          <w:color w:val="004080"/>
          <w:w w:val="135"/>
          <w:sz w:val="6"/>
        </w:rPr>
        <w:t>V</w:t>
      </w:r>
      <w:r>
        <w:rPr>
          <w:rFonts w:ascii="Arial"/>
          <w:color w:val="000000"/>
          <w:sz w:val="6"/>
        </w:rPr>
      </w:r>
    </w:p>
    <w:p>
      <w:pPr>
        <w:spacing w:line="68" w:lineRule="exact" w:before="0"/>
        <w:ind w:left="70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position w:val="4"/>
          <w:sz w:val="6"/>
        </w:rPr>
        <w:t>2   </w:t>
      </w:r>
      <w:r>
        <w:rPr>
          <w:rFonts w:ascii="Arial"/>
          <w:spacing w:val="22"/>
          <w:w w:val="135"/>
          <w:position w:val="4"/>
          <w:sz w:val="6"/>
        </w:rPr>
        <w:t> </w:t>
      </w:r>
      <w:r>
        <w:rPr>
          <w:rFonts w:ascii="Arial"/>
          <w:color w:val="004080"/>
          <w:spacing w:val="-1"/>
          <w:w w:val="135"/>
          <w:sz w:val="6"/>
        </w:rPr>
        <w:t>12</w:t>
      </w:r>
      <w:r>
        <w:rPr>
          <w:rFonts w:ascii="Arial"/>
          <w:color w:val="004080"/>
          <w:spacing w:val="-14"/>
          <w:w w:val="135"/>
          <w:sz w:val="6"/>
        </w:rPr>
        <w:t> </w:t>
      </w:r>
      <w:r>
        <w:rPr>
          <w:rFonts w:ascii="Arial"/>
          <w:color w:val="004080"/>
          <w:w w:val="135"/>
          <w:sz w:val="6"/>
        </w:rPr>
        <w:t>V</w:t>
      </w:r>
      <w:r>
        <w:rPr>
          <w:rFonts w:ascii="Arial"/>
          <w:color w:val="000000"/>
          <w:sz w:val="6"/>
        </w:rPr>
      </w:r>
    </w:p>
    <w:p>
      <w:pPr>
        <w:numPr>
          <w:ilvl w:val="0"/>
          <w:numId w:val="2"/>
        </w:numPr>
        <w:tabs>
          <w:tab w:pos="861" w:val="left" w:leader="none"/>
        </w:tabs>
        <w:spacing w:line="68" w:lineRule="exact" w:before="0"/>
        <w:ind w:left="861" w:right="0" w:hanging="159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-1"/>
          <w:w w:val="135"/>
          <w:sz w:val="6"/>
        </w:rPr>
        <w:t>EN</w:t>
      </w:r>
      <w:r>
        <w:rPr>
          <w:rFonts w:ascii="Arial"/>
          <w:color w:val="000000"/>
          <w:sz w:val="6"/>
        </w:rPr>
      </w:r>
    </w:p>
    <w:p>
      <w:pPr>
        <w:numPr>
          <w:ilvl w:val="0"/>
          <w:numId w:val="2"/>
        </w:numPr>
        <w:tabs>
          <w:tab w:pos="861" w:val="left" w:leader="none"/>
        </w:tabs>
        <w:spacing w:line="65" w:lineRule="exact" w:before="0"/>
        <w:ind w:left="861" w:right="0" w:hanging="159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-1"/>
          <w:w w:val="135"/>
          <w:sz w:val="6"/>
        </w:rPr>
        <w:t>DIM</w:t>
      </w:r>
      <w:r>
        <w:rPr>
          <w:rFonts w:ascii="Arial"/>
          <w:color w:val="000000"/>
          <w:sz w:val="6"/>
        </w:rPr>
      </w:r>
    </w:p>
    <w:p>
      <w:pPr>
        <w:numPr>
          <w:ilvl w:val="0"/>
          <w:numId w:val="2"/>
        </w:numPr>
        <w:tabs>
          <w:tab w:pos="861" w:val="left" w:leader="none"/>
        </w:tabs>
        <w:spacing w:line="68" w:lineRule="exact" w:before="0"/>
        <w:ind w:left="861" w:right="0" w:hanging="159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1"/>
          <w:w w:val="135"/>
          <w:sz w:val="6"/>
        </w:rPr>
        <w:t>GND</w:t>
      </w:r>
      <w:r>
        <w:rPr>
          <w:rFonts w:ascii="Arial"/>
          <w:color w:val="000000"/>
          <w:sz w:val="6"/>
        </w:rPr>
      </w:r>
    </w:p>
    <w:p>
      <w:pPr>
        <w:numPr>
          <w:ilvl w:val="0"/>
          <w:numId w:val="2"/>
        </w:numPr>
        <w:tabs>
          <w:tab w:pos="861" w:val="left" w:leader="none"/>
        </w:tabs>
        <w:spacing w:line="68" w:lineRule="exact" w:before="0"/>
        <w:ind w:left="861" w:right="0" w:hanging="159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1"/>
          <w:w w:val="135"/>
          <w:sz w:val="6"/>
        </w:rPr>
        <w:t>GND</w:t>
      </w:r>
      <w:r>
        <w:rPr>
          <w:rFonts w:ascii="Arial"/>
          <w:color w:val="000000"/>
          <w:sz w:val="6"/>
        </w:rPr>
      </w:r>
    </w:p>
    <w:p>
      <w:pPr>
        <w:numPr>
          <w:ilvl w:val="0"/>
          <w:numId w:val="2"/>
        </w:numPr>
        <w:tabs>
          <w:tab w:pos="861" w:val="left" w:leader="none"/>
        </w:tabs>
        <w:spacing w:line="87" w:lineRule="exact" w:before="0"/>
        <w:ind w:left="861" w:right="0" w:hanging="159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-1"/>
          <w:w w:val="135"/>
          <w:sz w:val="6"/>
        </w:rPr>
        <w:t>PS</w:t>
      </w:r>
      <w:r>
        <w:rPr>
          <w:rFonts w:ascii="Arial"/>
          <w:color w:val="004080"/>
          <w:spacing w:val="-14"/>
          <w:w w:val="135"/>
          <w:sz w:val="6"/>
        </w:rPr>
        <w:t> </w:t>
      </w:r>
      <w:r>
        <w:rPr>
          <w:rFonts w:ascii="Arial"/>
          <w:color w:val="004080"/>
          <w:w w:val="135"/>
          <w:sz w:val="6"/>
        </w:rPr>
        <w:t>ON</w:t>
      </w:r>
      <w:r>
        <w:rPr>
          <w:rFonts w:ascii="Arial"/>
          <w:color w:val="000000"/>
          <w:sz w:val="6"/>
        </w:rPr>
      </w:r>
    </w:p>
    <w:p>
      <w:pPr>
        <w:spacing w:line="90" w:lineRule="exact" w:before="7"/>
        <w:rPr>
          <w:sz w:val="9"/>
          <w:szCs w:val="9"/>
        </w:rPr>
      </w:pPr>
    </w:p>
    <w:p>
      <w:pPr>
        <w:spacing w:before="0"/>
        <w:ind w:left="1092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7P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3"/>
          <w:w w:val="135"/>
          <w:sz w:val="6"/>
        </w:rPr>
        <w:t>IN</w:t>
      </w:r>
      <w:r>
        <w:rPr>
          <w:rFonts w:ascii="Arial"/>
          <w:color w:val="000000"/>
          <w:sz w:val="6"/>
        </w:rPr>
      </w:r>
    </w:p>
    <w:p>
      <w:pPr>
        <w:spacing w:after="0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5" w:equalWidth="0">
            <w:col w:w="1844" w:space="40"/>
            <w:col w:w="417" w:space="40"/>
            <w:col w:w="756" w:space="1101"/>
            <w:col w:w="2088" w:space="40"/>
            <w:col w:w="6732"/>
          </w:cols>
        </w:sectPr>
      </w:pPr>
    </w:p>
    <w:p>
      <w:pPr>
        <w:spacing w:line="40" w:lineRule="exact" w:before="4"/>
        <w:rPr>
          <w:sz w:val="4"/>
          <w:szCs w:val="4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85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10519;top:5170;width:3499;height:2" coordorigin="10519,5170" coordsize="3499,2">
              <v:shape style="position:absolute;left:10519;top:5170;width:3499;height:2" coordorigin="10519,5170" coordsize="3499,0" path="m10519,5170l14018,5170e" filled="f" stroked="t" strokeweight=".360024pt" strokecolor="#800040">
                <v:path arrowok="t"/>
              </v:shape>
              <v:shape style="position:absolute;left:2380;top:2747;width:12146;height:5047" type="#_x0000_t75" stroked="false">
                <v:imagedata r:id="rId20" o:title=""/>
              </v:shape>
            </v:group>
            <v:group style="position:absolute;left:8496;top:8503;width:691;height:2" coordorigin="8496,8503" coordsize="691,2">
              <v:shape style="position:absolute;left:8496;top:8503;width:691;height:2" coordorigin="8496,8503" coordsize="691,0" path="m8496,8503l9187,8503e" filled="f" stroked="t" strokeweight=".36pt" strokecolor="#800040">
                <v:path arrowok="t"/>
              </v:shape>
            </v:group>
            <v:group style="position:absolute;left:7301;top:6970;width:94;height:2" coordorigin="7301,6970" coordsize="94,2">
              <v:shape style="position:absolute;left:7301;top:6970;width:94;height:2" coordorigin="7301,6970" coordsize="94,0" path="m7301,6970l7394,6970e" filled="f" stroked="t" strokeweight=".36pt" strokecolor="#FF0000">
                <v:path arrowok="t"/>
              </v:shape>
            </v:group>
            <v:group style="position:absolute;left:6934;top:6970;width:94;height:2" coordorigin="6934,6970" coordsize="94,2">
              <v:shape style="position:absolute;left:6934;top:6970;width:94;height:2" coordorigin="6934,6970" coordsize="94,0" path="m7027,6970l6934,6970e" filled="f" stroked="t" strokeweight=".36pt" strokecolor="#FF0000">
                <v:path arrowok="t"/>
              </v:shape>
            </v:group>
            <v:group style="position:absolute;left:7272;top:6970;width:29;height:22" coordorigin="7272,6970" coordsize="29,22">
              <v:shape style="position:absolute;left:7272;top:6970;width:29;height:22" coordorigin="7272,6970" coordsize="29,22" path="m7301,6970l7272,6991,7272,6991e" filled="f" stroked="t" strokeweight=".36pt" strokecolor="#0000FF">
                <v:path arrowok="t"/>
              </v:shape>
            </v:group>
            <v:group style="position:absolute;left:7222;top:6948;width:50;height:43" coordorigin="7222,6948" coordsize="50,43">
              <v:shape style="position:absolute;left:7222;top:6948;width:50;height:43" coordorigin="7222,6948" coordsize="50,43" path="m7272,6991l7222,6948,7222,6948e" filled="f" stroked="t" strokeweight=".36pt" strokecolor="#0000FF">
                <v:path arrowok="t"/>
              </v:shape>
            </v:group>
            <v:group style="position:absolute;left:7164;top:6948;width:58;height:43" coordorigin="7164,6948" coordsize="58,43">
              <v:shape style="position:absolute;left:7164;top:6948;width:58;height:43" coordorigin="7164,6948" coordsize="58,43" path="m7222,6948l7164,6991,7164,6991e" filled="f" stroked="t" strokeweight=".36pt" strokecolor="#0000FF">
                <v:path arrowok="t"/>
              </v:shape>
            </v:group>
            <v:group style="position:absolute;left:7106;top:6948;width:58;height:43" coordorigin="7106,6948" coordsize="58,43">
              <v:shape style="position:absolute;left:7106;top:6948;width:58;height:43" coordorigin="7106,6948" coordsize="58,43" path="m7164,6991l7106,6948,7106,6948e" filled="f" stroked="t" strokeweight=".36pt" strokecolor="#0000FF">
                <v:path arrowok="t"/>
              </v:shape>
            </v:group>
            <v:group style="position:absolute;left:7056;top:6948;width:50;height:43" coordorigin="7056,6948" coordsize="50,43">
              <v:shape style="position:absolute;left:7056;top:6948;width:50;height:43" coordorigin="7056,6948" coordsize="50,43" path="m7106,6948l7056,6991,7056,6991e" filled="f" stroked="t" strokeweight=".36pt" strokecolor="#0000FF">
                <v:path arrowok="t"/>
              </v:shape>
            </v:group>
            <v:group style="position:absolute;left:7027;top:6970;width:29;height:22" coordorigin="7027,6970" coordsize="29,22">
              <v:shape style="position:absolute;left:7027;top:6970;width:29;height:22" coordorigin="7027,6970" coordsize="29,22" path="m7056,6991l7027,6970,7027,6970e" filled="f" stroked="t" strokeweight=".36pt" strokecolor="#0000FF">
                <v:path arrowok="t"/>
              </v:shape>
            </v:group>
            <v:group style="position:absolute;left:7762;top:8640;width:1102;height:2" coordorigin="7762,8640" coordsize="1102,2">
              <v:shape style="position:absolute;left:7762;top:8640;width:1102;height:2" coordorigin="7762,8640" coordsize="1102,0" path="m8863,8640l7762,8640,7762,8640e" filled="f" stroked="t" strokeweight=".36pt" strokecolor="#800040">
                <v:path arrowok="t"/>
              </v:shape>
            </v:group>
            <v:group style="position:absolute;left:11376;top:7812;width:130;height:2" coordorigin="11376,7812" coordsize="130,2">
              <v:shape style="position:absolute;left:11376;top:7812;width:130;height:2" coordorigin="11376,7812" coordsize="130,0" path="m11376,7812l11506,7812,11506,7812e" filled="f" stroked="t" strokeweight=".36pt" strokecolor="#FF0000">
                <v:path arrowok="t"/>
              </v:shape>
            </v:group>
            <v:group style="position:absolute;left:11405;top:7834;width:72;height:2" coordorigin="11405,7834" coordsize="72,2">
              <v:shape style="position:absolute;left:11405;top:7834;width:72;height:2" coordorigin="11405,7834" coordsize="72,0" path="m11477,7834l11405,7834,11405,7834e" filled="f" stroked="t" strokeweight=".36pt" strokecolor="#FF0000">
                <v:path arrowok="t"/>
              </v:shape>
            </v:group>
            <v:group style="position:absolute;left:11434;top:7848;width:14;height:2" coordorigin="11434,7848" coordsize="14,2">
              <v:shape style="position:absolute;left:11434;top:7848;width:14;height:2" coordorigin="11434,7848" coordsize="14,0" path="m11434,7848l11448,7848,11448,7848e" filled="f" stroked="t" strokeweight=".36pt" strokecolor="#FF0000">
                <v:path arrowok="t"/>
              </v:shape>
            </v:group>
            <v:group style="position:absolute;left:8402;top:8201;width:281;height:65" coordorigin="8402,8201" coordsize="281,65">
              <v:shape style="position:absolute;left:8402;top:8201;width:281;height:65" coordorigin="8402,8201" coordsize="281,65" path="m8683,8230l8590,8266,8402,8266,8402,8201,8590,8201,8683,8230e" filled="f" stroked="t" strokeweight=".36pt" strokecolor="#FF0000">
                <v:path arrowok="t"/>
              </v:shape>
            </v:group>
            <v:group style="position:absolute;left:3665;top:4759;width:94;height:202" coordorigin="3665,4759" coordsize="94,202">
              <v:shape style="position:absolute;left:3665;top:4759;width:94;height:202" coordorigin="3665,4759" coordsize="94,202" path="m3715,4961l3665,4896,3665,4759,3758,4759,3758,4896,3715,4961e" filled="f" stroked="t" strokeweight=".36pt" strokecolor="#FF0000">
                <v:path arrowok="t"/>
              </v:shape>
            </v:group>
            <v:group style="position:absolute;left:5368;top:5371;width:7;height:2" coordorigin="5368,5371" coordsize="7,2">
              <v:shape style="position:absolute;left:5368;top:5371;width:7;height:2" coordorigin="5368,5371" coordsize="7,0" path="m5368,5371l5375,5371e" filled="f" stroked="t" strokeweight="3.6pt" strokecolor="#800040">
                <v:path arrowok="t"/>
              </v:shape>
            </v:group>
            <v:group style="position:absolute;left:3715;top:4961;width:2;height:137" coordorigin="3715,4961" coordsize="2,137">
              <v:shape style="position:absolute;left:3715;top:4961;width:2;height:137" coordorigin="3715,4961" coordsize="0,137" path="m3715,5098l3715,4961,3715,4961e" filled="f" stroked="t" strokeweight=".36pt" strokecolor="#800040">
                <v:path arrowok="t"/>
              </v:shape>
            </v:group>
            <v:group style="position:absolute;left:7531;top:8366;width:2;height:1397" coordorigin="7531,8366" coordsize="2,1397">
              <v:shape style="position:absolute;left:7531;top:8366;width:2;height:1397" coordorigin="7531,8366" coordsize="0,1397" path="m7531,9763l7531,8366,7531,8366e" filled="f" stroked="t" strokeweight=".36pt" strokecolor="#800040">
                <v:path arrowok="t"/>
              </v:shape>
            </v:group>
            <v:group style="position:absolute;left:8683;top:8230;width:180;height:2" coordorigin="8683,8230" coordsize="180,2">
              <v:shape style="position:absolute;left:8683;top:8230;width:180;height:2" coordorigin="8683,8230" coordsize="180,0" path="m8863,8230l8683,8230,8683,8230e" filled="f" stroked="t" strokeweight=".36pt" strokecolor="#800040">
                <v:path arrowok="t"/>
              </v:shape>
            </v:group>
            <v:group style="position:absolute;left:7762;top:9900;width:1289;height:2" coordorigin="7762,9900" coordsize="1289,2">
              <v:shape style="position:absolute;left:7762;top:9900;width:1289;height:2" coordorigin="7762,9900" coordsize="1289,0" path="m9050,9900l7762,9900,7762,9900e" filled="f" stroked="t" strokeweight=".36pt" strokecolor="#800040">
                <v:path arrowok="t"/>
              </v:shape>
            </v:group>
            <v:group style="position:absolute;left:8860;top:8266;width:7;height:2" coordorigin="8860,8266" coordsize="7,2">
              <v:shape style="position:absolute;left:8860;top:8266;width:7;height:2" coordorigin="8860,8266" coordsize="7,0" path="m8860,8266l8867,8266e" filled="f" stroked="t" strokeweight="3.6pt" strokecolor="#800040">
                <v:path arrowok="t"/>
              </v:shape>
            </v:group>
            <v:group style="position:absolute;left:8849;top:8222;width:22;height:14" coordorigin="8849,8222" coordsize="22,14">
              <v:shape style="position:absolute;left:8849;top:8222;width:22;height:14" coordorigin="8849,8222" coordsize="22,14" path="m8856,8237l8849,8230,8856,8222,8870,8230,8856,8237xe" filled="t" fillcolor="#FF00FF" stroked="f">
                <v:path arrowok="t"/>
                <v:fill type="solid"/>
              </v:shape>
            </v:group>
            <v:group style="position:absolute;left:8849;top:8222;width:22;height:14" coordorigin="8849,8222" coordsize="22,14">
              <v:shape style="position:absolute;left:8849;top:8222;width:22;height:14" coordorigin="8849,8222" coordsize="22,14" path="m8849,8230l8856,8222,8870,8230,8856,8237,8849,8230e" filled="f" stroked="t" strokeweight=".36pt" strokecolor="#FF00FF">
                <v:path arrowok="t"/>
              </v:shape>
            </v:group>
            <v:group style="position:absolute;left:7625;top:9835;width:1426;height:2" coordorigin="7625,9835" coordsize="1426,2">
              <v:shape style="position:absolute;left:7625;top:9835;width:1426;height:2" coordorigin="7625,9835" coordsize="1426,0" path="m9050,9835l7625,9835,7625,9835e" filled="f" stroked="t" strokeweight=".36pt" strokecolor="#800040">
                <v:path arrowok="t"/>
              </v:shape>
            </v:group>
            <v:group style="position:absolute;left:7625;top:8438;width:2;height:1397" coordorigin="7625,8438" coordsize="2,1397">
              <v:shape style="position:absolute;left:7625;top:8438;width:2;height:1397" coordorigin="7625,8438" coordsize="0,1397" path="m7625,9835l7625,8438,7625,8438e" filled="f" stroked="t" strokeweight=".36pt" strokecolor="#800040">
                <v:path arrowok="t"/>
              </v:shape>
            </v:group>
            <v:group style="position:absolute;left:6840;top:7589;width:2;height:65" coordorigin="6840,7589" coordsize="2,65">
              <v:shape style="position:absolute;left:6840;top:7589;width:2;height:65" coordorigin="6840,7589" coordsize="0,65" path="m6840,7589l6840,7654e" filled="f" stroked="t" strokeweight=".36pt" strokecolor="#FF0000">
                <v:path arrowok="t"/>
              </v:shape>
            </v:group>
            <v:group style="position:absolute;left:6840;top:7243;width:2;height:137" coordorigin="6840,7243" coordsize="2,137">
              <v:shape style="position:absolute;left:6840;top:7243;width:2;height:137" coordorigin="6840,7243" coordsize="0,137" path="m6840,7380l6840,7243e" filled="f" stroked="t" strokeweight=".36pt" strokecolor="#FF0000">
                <v:path arrowok="t"/>
              </v:shape>
            </v:group>
            <v:group style="position:absolute;left:6746;top:7452;width:187;height:65" coordorigin="6746,7452" coordsize="187,65">
              <v:shape style="position:absolute;left:6746;top:7452;width:187;height:65" coordorigin="6746,7452" coordsize="187,65" path="m6934,7517l6746,7517,6840,7452,6934,7517xe" filled="t" fillcolor="#0000FF" stroked="f">
                <v:path arrowok="t"/>
                <v:fill type="solid"/>
              </v:shape>
            </v:group>
            <v:group style="position:absolute;left:6746;top:7452;width:187;height:65" coordorigin="6746,7452" coordsize="187,65">
              <v:shape style="position:absolute;left:6746;top:7452;width:187;height:65" coordorigin="6746,7452" coordsize="187,65" path="m6746,7517l6934,7517,6840,7452,6746,7517xe" filled="f" stroked="t" strokeweight=".36pt" strokecolor="#0000FF">
                <v:path arrowok="t"/>
              </v:shape>
            </v:group>
            <v:group style="position:absolute;left:6836;top:7553;width:7;height:2" coordorigin="6836,7553" coordsize="7,2">
              <v:shape style="position:absolute;left:6836;top:7553;width:7;height:2" coordorigin="6836,7553" coordsize="7,0" path="m6836,7553l6844,7553e" filled="f" stroked="t" strokeweight="3.6pt" strokecolor="#0000FF">
                <v:path arrowok="t"/>
              </v:shape>
            </v:group>
            <v:group style="position:absolute;left:6836;top:7416;width:7;height:2" coordorigin="6836,7416" coordsize="7,2">
              <v:shape style="position:absolute;left:6836;top:7416;width:7;height:2" coordorigin="6836,7416" coordsize="7,0" path="m6836,7416l6844,7416e" filled="f" stroked="t" strokeweight="3.6pt" strokecolor="#0000FF">
                <v:path arrowok="t"/>
              </v:shape>
            </v:group>
            <v:group style="position:absolute;left:6746;top:7452;width:50;height:29" coordorigin="6746,7452" coordsize="50,29">
              <v:shape style="position:absolute;left:6746;top:7452;width:50;height:29" coordorigin="6746,7452" coordsize="50,29" path="m6746,7481l6797,7452,6797,7452e" filled="f" stroked="t" strokeweight=".36pt" strokecolor="#0000FF">
                <v:path arrowok="t"/>
              </v:shape>
            </v:group>
            <v:group style="position:absolute;left:6797;top:7452;width:94;height:2" coordorigin="6797,7452" coordsize="94,2">
              <v:shape style="position:absolute;left:6797;top:7452;width:94;height:2" coordorigin="6797,7452" coordsize="94,0" path="m6797,7452l6890,7452,6890,7452e" filled="f" stroked="t" strokeweight=".36pt" strokecolor="#0000FF">
                <v:path arrowok="t"/>
              </v:shape>
            </v:group>
            <v:group style="position:absolute;left:6890;top:7416;width:43;height:36" coordorigin="6890,7416" coordsize="43,36">
              <v:shape style="position:absolute;left:6890;top:7416;width:43;height:36" coordorigin="6890,7416" coordsize="43,36" path="m6890,7452l6934,7416,6934,7416e" filled="f" stroked="t" strokeweight=".36pt" strokecolor="#0000FF">
                <v:path arrowok="t"/>
              </v:shape>
            </v:group>
            <v:group style="position:absolute;left:8860;top:8539;width:7;height:2" coordorigin="8860,8539" coordsize="7,2">
              <v:shape style="position:absolute;left:8860;top:8539;width:7;height:2" coordorigin="8860,8539" coordsize="7,0" path="m8860,8539l8867,8539e" filled="f" stroked="t" strokeweight="3.6pt" strokecolor="#800040">
                <v:path arrowok="t"/>
              </v:shape>
            </v:group>
            <v:group style="position:absolute;left:7531;top:8366;width:1332;height:2" coordorigin="7531,8366" coordsize="1332,2">
              <v:shape style="position:absolute;left:7531;top:8366;width:1332;height:2" coordorigin="7531,8366" coordsize="1332,0" path="m8863,8366l7531,8366,7531,8366e" filled="f" stroked="t" strokeweight=".36pt" strokecolor="#800040">
                <v:path arrowok="t"/>
              </v:shape>
            </v:group>
            <v:group style="position:absolute;left:6746;top:7718;width:187;height:72" coordorigin="6746,7718" coordsize="187,72">
              <v:shape style="position:absolute;left:6746;top:7718;width:187;height:72" coordorigin="6746,7718" coordsize="187,72" path="m6746,7718l6934,7718,6840,7790,6746,7718e" filled="f" stroked="t" strokeweight=".36pt" strokecolor="#FF0000">
                <v:path arrowok="t"/>
              </v:shape>
            </v:group>
            <v:group style="position:absolute;left:6836;top:7686;width:7;height:2" coordorigin="6836,7686" coordsize="7,2">
              <v:shape style="position:absolute;left:6836;top:7686;width:7;height:2" coordorigin="6836,7686" coordsize="7,0" path="m6836,7686l6844,7686e" filled="f" stroked="t" strokeweight="3.24pt" strokecolor="#800040">
                <v:path arrowok="t"/>
              </v:shape>
            </v:group>
            <v:group style="position:absolute;left:5566;top:5177;width:166;height:2" coordorigin="5566,5177" coordsize="166,2">
              <v:shape style="position:absolute;left:5566;top:5177;width:166;height:2" coordorigin="5566,5177" coordsize="166,0" path="m5566,5177l5731,5177,5731,5177e" filled="f" stroked="t" strokeweight=".36pt" strokecolor="#0000FF">
                <v:path arrowok="t"/>
              </v:shape>
            </v:group>
            <v:group style="position:absolute;left:5641;top:5188;width:7;height:2" coordorigin="5641,5188" coordsize="7,2">
              <v:shape style="position:absolute;left:5641;top:5188;width:7;height:2" coordorigin="5641,5188" coordsize="7,0" path="m5641,5188l5648,5188e" filled="f" stroked="t" strokeweight="1.08pt" strokecolor="#0000FF">
                <v:path arrowok="t"/>
              </v:shape>
            </v:group>
            <v:group style="position:absolute;left:8496;top:8438;width:2;height:137" coordorigin="8496,8438" coordsize="2,137">
              <v:shape style="position:absolute;left:8496;top:8438;width:2;height:137" coordorigin="8496,8438" coordsize="0,137" path="m8496,8438l8496,8575,8496,8575e" filled="f" stroked="t" strokeweight=".36pt" strokecolor="#FF0000">
                <v:path arrowok="t"/>
              </v:shape>
            </v:group>
            <v:group style="position:absolute;left:8467;top:8460;width:2;height:94" coordorigin="8467,8460" coordsize="2,94">
              <v:shape style="position:absolute;left:8467;top:8460;width:2;height:94" coordorigin="8467,8460" coordsize="0,94" path="m8467,8460l8467,8554,8467,8554e" filled="f" stroked="t" strokeweight=".36pt" strokecolor="#FF0000">
                <v:path arrowok="t"/>
              </v:shape>
            </v:group>
            <v:group style="position:absolute;left:8435;top:8503;width:7;height:2" coordorigin="8435,8503" coordsize="7,2">
              <v:shape style="position:absolute;left:8435;top:8503;width:7;height:2" coordorigin="8435,8503" coordsize="7,0" path="m8435,8503l8442,8503e" filled="f" stroked="t" strokeweight="2.88pt" strokecolor="#FF0000">
                <v:path arrowok="t"/>
              </v:shape>
            </v:group>
            <v:group style="position:absolute;left:8413;top:8503;width:7;height:2" coordorigin="8413,8503" coordsize="7,2">
              <v:shape style="position:absolute;left:8413;top:8503;width:7;height:2" coordorigin="8413,8503" coordsize="7,0" path="m8413,8503l8420,8503e" filled="f" stroked="t" strokeweight=".72pt" strokecolor="#FF0000">
                <v:path arrowok="t"/>
              </v:shape>
            </v:group>
            <v:group style="position:absolute;left:7625;top:8438;width:1238;height:2" coordorigin="7625,8438" coordsize="1238,2">
              <v:shape style="position:absolute;left:7625;top:8438;width:1238;height:2" coordorigin="7625,8438" coordsize="1238,0" path="m8863,8438l7625,8438,7625,8438e" filled="f" stroked="t" strokeweight=".36pt" strokecolor="#800040">
                <v:path arrowok="t"/>
              </v:shape>
            </v:group>
            <v:group style="position:absolute;left:7531;top:9763;width:1519;height:2" coordorigin="7531,9763" coordsize="1519,2">
              <v:shape style="position:absolute;left:7531;top:9763;width:1519;height:2" coordorigin="7531,9763" coordsize="1519,0" path="m9050,9763l7531,9763,7531,9763e" filled="f" stroked="t" strokeweight=".36pt" strokecolor="#800040">
                <v:path arrowok="t"/>
              </v:shape>
            </v:group>
            <v:group style="position:absolute;left:7718;top:7142;width:2;height:65" coordorigin="7718,7142" coordsize="2,65">
              <v:shape style="position:absolute;left:7718;top:7142;width:2;height:65" coordorigin="7718,7142" coordsize="0,65" path="m7718,7142l7718,7207e" filled="f" stroked="t" strokeweight=".36pt" strokecolor="#FF0000">
                <v:path arrowok="t"/>
              </v:shape>
            </v:group>
            <v:group style="position:absolute;left:7632;top:7121;width:166;height:2" coordorigin="7632,7121" coordsize="166,2">
              <v:shape style="position:absolute;left:7632;top:7121;width:166;height:2" coordorigin="7632,7121" coordsize="166,0" path="m7632,7121l7798,7121,7798,7121e" filled="f" stroked="t" strokeweight=".36pt" strokecolor="#0000FF">
                <v:path arrowok="t"/>
              </v:shape>
            </v:group>
            <v:group style="position:absolute;left:7715;top:7132;width:7;height:2" coordorigin="7715,7132" coordsize="7,2">
              <v:shape style="position:absolute;left:7715;top:7132;width:7;height:2" coordorigin="7715,7132" coordsize="7,0" path="m7715,7132l7722,7132e" filled="f" stroked="t" strokeweight="1.08pt" strokecolor="#0000FF">
                <v:path arrowok="t"/>
              </v:shape>
            </v:group>
            <v:group style="position:absolute;left:12906;top:7754;width:7;height:2" coordorigin="12906,7754" coordsize="7,2">
              <v:shape style="position:absolute;left:12906;top:7754;width:7;height:2" coordorigin="12906,7754" coordsize="7,0" path="m12906,7754l12913,7754e" filled="f" stroked="t" strokeweight="3.6pt" strokecolor="#800040">
                <v:path arrowok="t"/>
              </v:shape>
            </v:group>
            <v:group style="position:absolute;left:12895;top:7711;width:29;height:14" coordorigin="12895,7711" coordsize="29,14">
              <v:shape style="position:absolute;left:12895;top:7711;width:29;height:14" coordorigin="12895,7711" coordsize="29,14" path="m12917,7726l12902,7726,12895,7718,12902,7711,12917,7711,12924,7718,12917,7726xe" filled="t" fillcolor="#FF00FF" stroked="f">
                <v:path arrowok="t"/>
                <v:fill type="solid"/>
              </v:shape>
            </v:group>
            <v:group style="position:absolute;left:12895;top:7711;width:29;height:14" coordorigin="12895,7711" coordsize="29,14">
              <v:shape style="position:absolute;left:12895;top:7711;width:29;height:14" coordorigin="12895,7711" coordsize="29,14" path="m12895,7718l12902,7711,12910,7711,12917,7711,12924,7718,12917,7726,12910,7726,12902,7726,12895,7718e" filled="f" stroked="t" strokeweight=".36pt" strokecolor="#FF00FF">
                <v:path arrowok="t"/>
              </v:shape>
            </v:group>
            <v:group style="position:absolute;left:9047;top:9187;width:7;height:2" coordorigin="9047,9187" coordsize="7,2">
              <v:shape style="position:absolute;left:9047;top:9187;width:7;height:2" coordorigin="9047,9187" coordsize="7,0" path="m9047,9187l9054,9187e" filled="f" stroked="t" strokeweight="3.6pt" strokecolor="#800040">
                <v:path arrowok="t"/>
              </v:shape>
            </v:group>
            <v:group style="position:absolute;left:9029;top:9137;width:29;height:22" coordorigin="9029,9137" coordsize="29,22">
              <v:shape style="position:absolute;left:9029;top:9137;width:29;height:22" coordorigin="9029,9137" coordsize="29,22" path="m9050,9158l9036,9158,9029,9144,9036,9137,9050,9137,9058,9144,9050,9158xe" filled="t" fillcolor="#FF00FF" stroked="f">
                <v:path arrowok="t"/>
                <v:fill type="solid"/>
              </v:shape>
            </v:group>
            <v:group style="position:absolute;left:9029;top:9137;width:29;height:22" coordorigin="9029,9137" coordsize="29,22">
              <v:shape style="position:absolute;left:9029;top:9137;width:29;height:22" coordorigin="9029,9137" coordsize="29,22" path="m9029,9144l9036,9137,9043,9137,9050,9137,9058,9144,9050,9158,9043,9158,9036,9158,9029,9144e" filled="f" stroked="t" strokeweight=".36pt" strokecolor="#FF00FF">
                <v:path arrowok="t"/>
              </v:shape>
            </v:group>
            <v:group style="position:absolute;left:9047;top:9526;width:7;height:2" coordorigin="9047,9526" coordsize="7,2">
              <v:shape style="position:absolute;left:9047;top:9526;width:7;height:2" coordorigin="9047,9526" coordsize="7,0" path="m9047,9526l9054,9526e" filled="f" stroked="t" strokeweight="3.6pt" strokecolor="#800040">
                <v:path arrowok="t"/>
              </v:shape>
            </v:group>
            <v:group style="position:absolute;left:9029;top:9482;width:29;height:14" coordorigin="9029,9482" coordsize="29,14">
              <v:shape style="position:absolute;left:9029;top:9482;width:29;height:14" coordorigin="9029,9482" coordsize="29,14" path="m9050,9497l9036,9497,9029,9490,9036,9482,9050,9482,9058,9490,9050,9497xe" filled="t" fillcolor="#FF00FF" stroked="f">
                <v:path arrowok="t"/>
                <v:fill type="solid"/>
              </v:shape>
            </v:group>
            <v:group style="position:absolute;left:9029;top:9482;width:29;height:14" coordorigin="9029,9482" coordsize="29,14">
              <v:shape style="position:absolute;left:9029;top:9482;width:29;height:14" coordorigin="9029,9482" coordsize="29,14" path="m9029,9490l9036,9482,9043,9482,9050,9482,9058,9490,9050,9497,9043,9497,9036,9497,9029,9490e" filled="f" stroked="t" strokeweight=".36pt" strokecolor="#FF00FF">
                <v:path arrowok="t"/>
              </v:shape>
            </v:group>
            <v:group style="position:absolute;left:9050;top:9014;width:94;height:2" coordorigin="9050,9014" coordsize="94,2">
              <v:shape style="position:absolute;left:9050;top:9014;width:94;height:2" coordorigin="9050,9014" coordsize="94,0" path="m9144,9014l9050,9014e" filled="f" stroked="t" strokeweight=".36pt" strokecolor="#FF0000">
                <v:path arrowok="t"/>
              </v:shape>
            </v:group>
            <v:group style="position:absolute;left:9050;top:9086;width:94;height:2" coordorigin="9050,9086" coordsize="94,2">
              <v:shape style="position:absolute;left:9050;top:9086;width:94;height:2" coordorigin="9050,9086" coordsize="94,0" path="m9144,9086l9050,9086e" filled="f" stroked="t" strokeweight=".36pt" strokecolor="#FF0000">
                <v:path arrowok="t"/>
              </v:shape>
            </v:group>
            <v:group style="position:absolute;left:9050;top:9151;width:94;height:2" coordorigin="9050,9151" coordsize="94,2">
              <v:shape style="position:absolute;left:9050;top:9151;width:94;height:2" coordorigin="9050,9151" coordsize="94,0" path="m9144,9151l9050,9151e" filled="f" stroked="t" strokeweight=".36pt" strokecolor="#FF0000">
                <v:path arrowok="t"/>
              </v:shape>
            </v:group>
            <v:group style="position:absolute;left:9050;top:9223;width:94;height:2" coordorigin="9050,9223" coordsize="94,2">
              <v:shape style="position:absolute;left:9050;top:9223;width:94;height:2" coordorigin="9050,9223" coordsize="94,0" path="m9144,9223l9050,9223e" filled="f" stroked="t" strokeweight=".36pt" strokecolor="#FF0000">
                <v:path arrowok="t"/>
              </v:shape>
            </v:group>
            <v:group style="position:absolute;left:9050;top:9288;width:94;height:2" coordorigin="9050,9288" coordsize="94,2">
              <v:shape style="position:absolute;left:9050;top:9288;width:94;height:2" coordorigin="9050,9288" coordsize="94,0" path="m9144,9288l9050,9288e" filled="f" stroked="t" strokeweight=".36pt" strokecolor="#FF0000">
                <v:path arrowok="t"/>
              </v:shape>
            </v:group>
            <v:group style="position:absolute;left:9050;top:9360;width:94;height:2" coordorigin="9050,9360" coordsize="94,2">
              <v:shape style="position:absolute;left:9050;top:9360;width:94;height:2" coordorigin="9050,9360" coordsize="94,0" path="m9144,9360l9050,9360e" filled="f" stroked="t" strokeweight=".36pt" strokecolor="#FF0000">
                <v:path arrowok="t"/>
              </v:shape>
            </v:group>
            <v:group style="position:absolute;left:9050;top:9425;width:94;height:2" coordorigin="9050,9425" coordsize="94,2">
              <v:shape style="position:absolute;left:9050;top:9425;width:94;height:2" coordorigin="9050,9425" coordsize="94,0" path="m9144,9425l9050,9425e" filled="f" stroked="t" strokeweight=".36pt" strokecolor="#FF0000">
                <v:path arrowok="t"/>
              </v:shape>
            </v:group>
            <v:group style="position:absolute;left:9050;top:9490;width:94;height:2" coordorigin="9050,9490" coordsize="94,2">
              <v:shape style="position:absolute;left:9050;top:9490;width:94;height:2" coordorigin="9050,9490" coordsize="94,0" path="m9144,9490l9050,9490e" filled="f" stroked="t" strokeweight=".36pt" strokecolor="#FF0000">
                <v:path arrowok="t"/>
              </v:shape>
            </v:group>
            <v:group style="position:absolute;left:9050;top:9562;width:94;height:2" coordorigin="9050,9562" coordsize="94,2">
              <v:shape style="position:absolute;left:9050;top:9562;width:94;height:2" coordorigin="9050,9562" coordsize="94,0" path="m9144,9562l9050,9562e" filled="f" stroked="t" strokeweight=".36pt" strokecolor="#FF0000">
                <v:path arrowok="t"/>
              </v:shape>
            </v:group>
            <v:group style="position:absolute;left:9050;top:9626;width:94;height:2" coordorigin="9050,9626" coordsize="94,2">
              <v:shape style="position:absolute;left:9050;top:9626;width:94;height:2" coordorigin="9050,9626" coordsize="94,0" path="m9144,9626l9050,9626e" filled="f" stroked="t" strokeweight=".36pt" strokecolor="#FF0000">
                <v:path arrowok="t"/>
              </v:shape>
            </v:group>
            <v:group style="position:absolute;left:9050;top:9698;width:94;height:2" coordorigin="9050,9698" coordsize="94,2">
              <v:shape style="position:absolute;left:9050;top:9698;width:94;height:2" coordorigin="9050,9698" coordsize="94,0" path="m9144,9698l9050,9698e" filled="f" stroked="t" strokeweight=".36pt" strokecolor="#FF0000">
                <v:path arrowok="t"/>
              </v:shape>
            </v:group>
            <v:group style="position:absolute;left:9022;top:9677;width:65;height:50" coordorigin="9022,9677" coordsize="65,50">
              <v:shape style="position:absolute;left:9022;top:9677;width:65;height:50" coordorigin="9022,9677" coordsize="65,50" path="m9022,9677l9086,9727e" filled="f" stroked="t" strokeweight=".36pt" strokecolor="#804000">
                <v:path arrowok="t"/>
              </v:shape>
            </v:group>
            <v:group style="position:absolute;left:9014;top:9677;width:65;height:50" coordorigin="9014,9677" coordsize="65,50">
              <v:shape style="position:absolute;left:9014;top:9677;width:65;height:50" coordorigin="9014,9677" coordsize="65,50" path="m9079,9677l9014,9727e" filled="f" stroked="t" strokeweight=".36pt" strokecolor="#804000">
                <v:path arrowok="t"/>
              </v:shape>
            </v:group>
            <v:group style="position:absolute;left:9050;top:9763;width:94;height:2" coordorigin="9050,9763" coordsize="94,2">
              <v:shape style="position:absolute;left:9050;top:9763;width:94;height:2" coordorigin="9050,9763" coordsize="94,0" path="m9144,9763l9050,9763e" filled="f" stroked="t" strokeweight=".36pt" strokecolor="#FF0000">
                <v:path arrowok="t"/>
              </v:shape>
            </v:group>
            <v:group style="position:absolute;left:9050;top:9835;width:94;height:2" coordorigin="9050,9835" coordsize="94,2">
              <v:shape style="position:absolute;left:9050;top:9835;width:94;height:2" coordorigin="9050,9835" coordsize="94,0" path="m9144,9835l9050,9835e" filled="f" stroked="t" strokeweight=".36pt" strokecolor="#FF0000">
                <v:path arrowok="t"/>
              </v:shape>
            </v:group>
            <v:group style="position:absolute;left:9050;top:9900;width:94;height:2" coordorigin="9050,9900" coordsize="94,2">
              <v:shape style="position:absolute;left:9050;top:9900;width:94;height:2" coordorigin="9050,9900" coordsize="94,0" path="m9144,9900l9050,9900e" filled="f" stroked="t" strokeweight=".36pt" strokecolor="#FF0000">
                <v:path arrowok="t"/>
              </v:shape>
            </v:group>
            <v:group style="position:absolute;left:9144;top:8950;width:180;height:1022" coordorigin="9144,8950" coordsize="180,1022">
              <v:shape style="position:absolute;left:9144;top:8950;width:180;height:1022" coordorigin="9144,8950" coordsize="180,1022" path="m9144,9972l9324,9972,9324,8950,9144,8950,9144,9972xe" filled="f" stroked="t" strokeweight=".36pt" strokecolor="#0000FF">
                <v:path arrowok="t"/>
              </v:shape>
            </v:group>
            <v:group style="position:absolute;left:9047;top:9256;width:7;height:2" coordorigin="9047,9256" coordsize="7,2">
              <v:shape style="position:absolute;left:9047;top:9256;width:7;height:2" coordorigin="9047,9256" coordsize="7,0" path="m9047,9256l9054,9256e" filled="f" stroked="t" strokeweight="3.24pt" strokecolor="#800040">
                <v:path arrowok="t"/>
              </v:shape>
            </v:group>
            <v:group style="position:absolute;left:9029;top:9209;width:29;height:22" coordorigin="9029,9209" coordsize="29,22">
              <v:shape style="position:absolute;left:9029;top:9209;width:29;height:22" coordorigin="9029,9209" coordsize="29,22" path="m9050,9230l9036,9230,9029,9216,9036,9209,9050,9209,9058,9216,9050,9230xe" filled="t" fillcolor="#FF00FF" stroked="f">
                <v:path arrowok="t"/>
                <v:fill type="solid"/>
              </v:shape>
            </v:group>
            <v:group style="position:absolute;left:9029;top:9209;width:29;height:22" coordorigin="9029,9209" coordsize="29,22">
              <v:shape style="position:absolute;left:9029;top:9209;width:29;height:22" coordorigin="9029,9209" coordsize="29,22" path="m9029,9216l9036,9209,9043,9209,9050,9209,9058,9216,9050,9230,9043,9230,9036,9230,9029,9216e" filled="f" stroked="t" strokeweight=".36pt" strokecolor="#FF00FF">
                <v:path arrowok="t"/>
              </v:shape>
            </v:group>
            <v:group style="position:absolute;left:9047;top:9050;width:7;height:2" coordorigin="9047,9050" coordsize="7,2">
              <v:shape style="position:absolute;left:9047;top:9050;width:7;height:2" coordorigin="9047,9050" coordsize="7,0" path="m9047,9050l9054,9050e" filled="f" stroked="t" strokeweight="3.6pt" strokecolor="#800040">
                <v:path arrowok="t"/>
              </v:shape>
            </v:group>
            <v:group style="position:absolute;left:9029;top:9072;width:29;height:22" coordorigin="9029,9072" coordsize="29,22">
              <v:shape style="position:absolute;left:9029;top:9072;width:29;height:22" coordorigin="9029,9072" coordsize="29,22" path="m9050,9094l9036,9094,9029,9079,9036,9072,9050,9072,9058,9079,9050,9094xe" filled="t" fillcolor="#FF00FF" stroked="f">
                <v:path arrowok="t"/>
                <v:fill type="solid"/>
              </v:shape>
            </v:group>
            <v:group style="position:absolute;left:9029;top:9072;width:29;height:22" coordorigin="9029,9072" coordsize="29,22">
              <v:shape style="position:absolute;left:9029;top:9072;width:29;height:22" coordorigin="9029,9072" coordsize="29,22" path="m9029,9079l9036,9072,9043,9072,9050,9072,9058,9079,9050,9094,9043,9094,9036,9094,9029,9079e" filled="f" stroked="t" strokeweight=".36pt" strokecolor="#FF00FF">
                <v:path arrowok="t"/>
              </v:shape>
            </v:group>
            <v:group style="position:absolute;left:9029;top:9000;width:29;height:22" coordorigin="9029,9000" coordsize="29,22">
              <v:shape style="position:absolute;left:9029;top:9000;width:29;height:22" coordorigin="9029,9000" coordsize="29,22" path="m9050,9022l9036,9022,9029,9007,9036,9000,9050,9000,9058,9007,9050,9022xe" filled="t" fillcolor="#FF00FF" stroked="f">
                <v:path arrowok="t"/>
                <v:fill type="solid"/>
              </v:shape>
            </v:group>
            <v:group style="position:absolute;left:9029;top:9000;width:29;height:22" coordorigin="9029,9000" coordsize="29,22">
              <v:shape style="position:absolute;left:9029;top:9000;width:29;height:22" coordorigin="9029,9000" coordsize="29,22" path="m9029,9007l9036,9000,9043,9000,9050,9000,9058,9007,9050,9022,9043,9022,9036,9022,9029,9007e" filled="f" stroked="t" strokeweight=".36pt" strokecolor="#FF00FF">
                <v:path arrowok="t"/>
              </v:shape>
            </v:group>
            <v:group style="position:absolute;left:8863;top:9288;width:2;height:137" coordorigin="8863,9288" coordsize="2,137">
              <v:shape style="position:absolute;left:8863;top:9288;width:2;height:137" coordorigin="8863,9288" coordsize="0,137" path="m8863,9425l8863,9288,8863,9288e" filled="f" stroked="t" strokeweight=".36pt" strokecolor="#FF0000">
                <v:path arrowok="t"/>
              </v:shape>
            </v:group>
            <v:group style="position:absolute;left:8834;top:9310;width:2;height:94" coordorigin="8834,9310" coordsize="2,94">
              <v:shape style="position:absolute;left:8834;top:9310;width:2;height:94" coordorigin="8834,9310" coordsize="0,94" path="m8834,9403l8834,9310,8834,9310e" filled="f" stroked="t" strokeweight=".36pt" strokecolor="#FF0000">
                <v:path arrowok="t"/>
              </v:shape>
            </v:group>
            <v:group style="position:absolute;left:8809;top:9356;width:7;height:2" coordorigin="8809,9356" coordsize="7,2">
              <v:shape style="position:absolute;left:8809;top:9356;width:7;height:2" coordorigin="8809,9356" coordsize="7,0" path="m8809,9356l8816,9356e" filled="f" stroked="t" strokeweight="2.52pt" strokecolor="#FF0000">
                <v:path arrowok="t"/>
              </v:shape>
            </v:group>
            <v:group style="position:absolute;left:8780;top:9356;width:7;height:2" coordorigin="8780,9356" coordsize="7,2">
              <v:shape style="position:absolute;left:8780;top:9356;width:7;height:2" coordorigin="8780,9356" coordsize="7,0" path="m8780,9356l8788,9356e" filled="f" stroked="t" strokeweight=".36pt" strokecolor="#FF0000">
                <v:path arrowok="t"/>
              </v:shape>
            </v:group>
            <v:group style="position:absolute;left:7718;top:7207;width:2;height:446" coordorigin="7718,7207" coordsize="2,446">
              <v:shape style="position:absolute;left:7718;top:7207;width:2;height:446" coordorigin="7718,7207" coordsize="0,446" path="m7718,7654l7718,7207,7718,7207e" filled="f" stroked="t" strokeweight=".36pt" strokecolor="#800040">
                <v:path arrowok="t"/>
              </v:shape>
            </v:group>
            <v:group style="position:absolute;left:9047;top:9594;width:7;height:2" coordorigin="9047,9594" coordsize="7,2">
              <v:shape style="position:absolute;left:9047;top:9594;width:7;height:2" coordorigin="9047,9594" coordsize="7,0" path="m9047,9594l9054,9594e" filled="f" stroked="t" strokeweight="3.24pt" strokecolor="#800040">
                <v:path arrowok="t"/>
              </v:shape>
            </v:group>
            <v:group style="position:absolute;left:9029;top:9547;width:29;height:22" coordorigin="9029,9547" coordsize="29,22">
              <v:shape style="position:absolute;left:9029;top:9547;width:29;height:22" coordorigin="9029,9547" coordsize="29,22" path="m9050,9569l9036,9569,9029,9554,9036,9547,9050,9547,9058,9554,9050,9569xe" filled="t" fillcolor="#FF00FF" stroked="f">
                <v:path arrowok="t"/>
                <v:fill type="solid"/>
              </v:shape>
            </v:group>
            <v:group style="position:absolute;left:9029;top:9547;width:29;height:22" coordorigin="9029,9547" coordsize="29,22">
              <v:shape style="position:absolute;left:9029;top:9547;width:29;height:22" coordorigin="9029,9547" coordsize="29,22" path="m9029,9554l9036,9547,9043,9547,9050,9547,9058,9554,9050,9569,9043,9569,9036,9569,9029,9554e" filled="f" stroked="t" strokeweight=".36pt" strokecolor="#FF00FF">
                <v:path arrowok="t"/>
              </v:shape>
            </v:group>
            <v:group style="position:absolute;left:9047;top:9392;width:7;height:2" coordorigin="9047,9392" coordsize="7,2">
              <v:shape style="position:absolute;left:9047;top:9392;width:7;height:2" coordorigin="9047,9392" coordsize="7,0" path="m9047,9392l9054,9392e" filled="f" stroked="t" strokeweight="3.24pt" strokecolor="#800040">
                <v:path arrowok="t"/>
              </v:shape>
            </v:group>
            <v:group style="position:absolute;left:9029;top:9346;width:29;height:14" coordorigin="9029,9346" coordsize="29,14">
              <v:shape style="position:absolute;left:9029;top:9346;width:29;height:14" coordorigin="9029,9346" coordsize="29,14" path="m9050,9360l9036,9360,9029,9353,9036,9346,9050,9346,9058,9353,9050,9360xe" filled="t" fillcolor="#FF00FF" stroked="f">
                <v:path arrowok="t"/>
                <v:fill type="solid"/>
              </v:shape>
            </v:group>
            <v:group style="position:absolute;left:9029;top:9346;width:29;height:14" coordorigin="9029,9346" coordsize="29,14">
              <v:shape style="position:absolute;left:9029;top:9346;width:29;height:14" coordorigin="9029,9346" coordsize="29,14" path="m9029,9353l9036,9346,9043,9346,9050,9346,9058,9353,9050,9360,9043,9360,9036,9360,9029,9353e" filled="f" stroked="t" strokeweight=".36pt" strokecolor="#FF00FF">
                <v:path arrowok="t"/>
              </v:shape>
            </v:group>
            <v:group style="position:absolute;left:9047;top:9119;width:7;height:2" coordorigin="9047,9119" coordsize="7,2">
              <v:shape style="position:absolute;left:9047;top:9119;width:7;height:2" coordorigin="9047,9119" coordsize="7,0" path="m9047,9119l9054,9119e" filled="f" stroked="t" strokeweight="3.24pt" strokecolor="#800040">
                <v:path arrowok="t"/>
              </v:shape>
            </v:group>
            <v:group style="position:absolute;left:9029;top:9072;width:29;height:22" coordorigin="9029,9072" coordsize="29,22">
              <v:shape style="position:absolute;left:9029;top:9072;width:29;height:22" coordorigin="9029,9072" coordsize="29,22" path="m9050,9094l9036,9094,9029,9079,9036,9072,9050,9072,9058,9079,9050,9094xe" filled="t" fillcolor="#FF00FF" stroked="f">
                <v:path arrowok="t"/>
                <v:fill type="solid"/>
              </v:shape>
            </v:group>
            <v:group style="position:absolute;left:9029;top:9072;width:29;height:22" coordorigin="9029,9072" coordsize="29,22">
              <v:shape style="position:absolute;left:9029;top:9072;width:29;height:22" coordorigin="9029,9072" coordsize="29,22" path="m9029,9079l9036,9072,9043,9072,9050,9072,9058,9079,9050,9094,9043,9094,9036,9094,9029,9079e" filled="f" stroked="t" strokeweight=".36pt" strokecolor="#FF00FF">
                <v:path arrowok="t"/>
              </v:shape>
            </v:group>
            <v:group style="position:absolute;left:6840;top:7654;width:878;height:2" coordorigin="6840,7654" coordsize="878,2">
              <v:shape style="position:absolute;left:6840;top:7654;width:878;height:2" coordorigin="6840,7654" coordsize="878,0" path="m7718,7654l6840,7654,6840,7654e" filled="f" stroked="t" strokeweight=".36pt" strokecolor="#800040">
                <v:path arrowok="t"/>
              </v:shape>
            </v:group>
            <v:group style="position:absolute;left:6826;top:7639;width:22;height:22" coordorigin="6826,7639" coordsize="22,22">
              <v:shape style="position:absolute;left:6826;top:7639;width:22;height:22" coordorigin="6826,7639" coordsize="22,22" path="m6833,7661l6826,7646,6833,7639,6847,7646,6833,7661xe" filled="t" fillcolor="#FF00FF" stroked="f">
                <v:path arrowok="t"/>
                <v:fill type="solid"/>
              </v:shape>
            </v:group>
            <v:group style="position:absolute;left:6826;top:7639;width:22;height:22" coordorigin="6826,7639" coordsize="22,22">
              <v:shape style="position:absolute;left:6826;top:7639;width:22;height:22" coordorigin="6826,7639" coordsize="22,22" path="m6826,7646l6833,7639,6847,7646,6833,7661,6826,7646e" filled="f" stroked="t" strokeweight=".36pt" strokecolor="#FF00FF">
                <v:path arrowok="t"/>
              </v:shape>
            </v:group>
            <v:group style="position:absolute;left:8863;top:9360;width:187;height:2" coordorigin="8863,9360" coordsize="187,2">
              <v:shape style="position:absolute;left:8863;top:9360;width:187;height:2" coordorigin="8863,9360" coordsize="187,0" path="m9050,9360l8863,9360,8863,9360e" filled="f" stroked="t" strokeweight=".36pt" strokecolor="#800040">
                <v:path arrowok="t"/>
              </v:shape>
            </v:group>
            <v:group style="position:absolute;left:8863;top:9014;width:187;height:2" coordorigin="8863,9014" coordsize="187,2">
              <v:shape style="position:absolute;left:8863;top:9014;width:187;height:2" coordorigin="8863,9014" coordsize="187,0" path="m9050,9014l8863,9014,8863,9014e" filled="f" stroked="t" strokeweight=".36pt" strokecolor="#800040">
                <v:path arrowok="t"/>
              </v:shape>
            </v:group>
            <v:group style="position:absolute;left:9047;top:9457;width:7;height:2" coordorigin="9047,9457" coordsize="7,2">
              <v:shape style="position:absolute;left:9047;top:9457;width:7;height:2" coordorigin="9047,9457" coordsize="7,0" path="m9047,9457l9054,9457e" filled="f" stroked="t" strokeweight="3.24pt" strokecolor="#800040">
                <v:path arrowok="t"/>
              </v:shape>
            </v:group>
            <v:group style="position:absolute;left:9029;top:9410;width:29;height:22" coordorigin="9029,9410" coordsize="29,22">
              <v:shape style="position:absolute;left:9029;top:9410;width:29;height:22" coordorigin="9029,9410" coordsize="29,22" path="m9050,9432l9036,9432,9029,9418,9036,9410,9050,9410,9058,9418,9050,9432xe" filled="t" fillcolor="#FF00FF" stroked="f">
                <v:path arrowok="t"/>
                <v:fill type="solid"/>
              </v:shape>
            </v:group>
            <v:group style="position:absolute;left:9029;top:9410;width:29;height:22" coordorigin="9029,9410" coordsize="29,22">
              <v:shape style="position:absolute;left:9029;top:9410;width:29;height:22" coordorigin="9029,9410" coordsize="29,22" path="m9029,9418l9036,9410,9043,9410,9050,9410,9058,9418,9050,9432,9043,9432,9036,9432,9029,9418e" filled="f" stroked="t" strokeweight=".36pt" strokecolor="#FF00FF">
                <v:path arrowok="t"/>
              </v:shape>
            </v:group>
            <v:group style="position:absolute;left:4633;top:8507;width:7;height:2" coordorigin="4633,8507" coordsize="7,2">
              <v:shape style="position:absolute;left:4633;top:8507;width:7;height:2" coordorigin="4633,8507" coordsize="7,0" path="m4633,8507l4640,8507e" filled="f" stroked="t" strokeweight="3.24pt" strokecolor="#800040">
                <v:path arrowok="t"/>
              </v:shape>
            </v:group>
            <v:group style="position:absolute;left:4615;top:8460;width:29;height:14" coordorigin="4615,8460" coordsize="29,14">
              <v:shape style="position:absolute;left:4615;top:8460;width:29;height:14" coordorigin="4615,8460" coordsize="29,14" path="m4637,8474l4622,8474,4615,8467,4622,8460,4637,8460,4644,8467,4637,8474xe" filled="t" fillcolor="#FF00FF" stroked="f">
                <v:path arrowok="t"/>
                <v:fill type="solid"/>
              </v:shape>
            </v:group>
            <v:group style="position:absolute;left:4615;top:8460;width:29;height:14" coordorigin="4615,8460" coordsize="29,14">
              <v:shape style="position:absolute;left:4615;top:8460;width:29;height:14" coordorigin="4615,8460" coordsize="29,14" path="m4615,8467l4622,8460,4630,8460,4637,8460,4644,8467,4637,8474,4630,8474,4622,8474,4615,8467e" filled="f" stroked="t" strokeweight=".36pt" strokecolor="#FF00FF">
                <v:path arrowok="t"/>
              </v:shape>
            </v:group>
            <v:group style="position:absolute;left:3989;top:9252;width:2;height:72" coordorigin="3989,9252" coordsize="2,72">
              <v:shape style="position:absolute;left:3989;top:9252;width:2;height:72" coordorigin="3989,9252" coordsize="0,72" path="m3989,9324l3989,9252e" filled="f" stroked="t" strokeweight=".36pt" strokecolor="#FF0000">
                <v:path arrowok="t"/>
              </v:shape>
            </v:group>
            <v:group style="position:absolute;left:3989;top:9461;width:2;height:65" coordorigin="3989,9461" coordsize="2,65">
              <v:shape style="position:absolute;left:3989;top:9461;width:2;height:65" coordorigin="3989,9461" coordsize="0,65" path="m3989,9461l3989,9526e" filled="f" stroked="t" strokeweight=".36pt" strokecolor="#FF0000">
                <v:path arrowok="t"/>
              </v:shape>
            </v:group>
            <v:group style="position:absolute;left:4176;top:9389;width:86;height:2" coordorigin="4176,9389" coordsize="86,2">
              <v:shape style="position:absolute;left:4176;top:9389;width:86;height:2" coordorigin="4176,9389" coordsize="86,0" path="m4176,9389l4262,9389e" filled="f" stroked="t" strokeweight=".36pt" strokecolor="#FF0000">
                <v:path arrowok="t"/>
              </v:shape>
            </v:group>
            <v:group style="position:absolute;left:3989;top:9324;width:94;height:43" coordorigin="3989,9324" coordsize="94,43">
              <v:shape style="position:absolute;left:3989;top:9324;width:94;height:43" coordorigin="3989,9324" coordsize="94,43" path="m3989,9324l4082,9367,4082,9367e" filled="f" stroked="t" strokeweight=".36pt" strokecolor="#0000FF">
                <v:path arrowok="t"/>
              </v:shape>
            </v:group>
            <v:group style="position:absolute;left:3989;top:9410;width:94;height:50" coordorigin="3989,9410" coordsize="94,50">
              <v:shape style="position:absolute;left:3989;top:9410;width:94;height:50" coordorigin="3989,9410" coordsize="94,50" path="m4082,9410l3989,9461,3989,9461e" filled="f" stroked="t" strokeweight=".36pt" strokecolor="#0000FF">
                <v:path arrowok="t"/>
              </v:shape>
            </v:group>
            <v:group style="position:absolute;left:4082;top:9324;width:2;height:137" coordorigin="4082,9324" coordsize="2,137">
              <v:shape style="position:absolute;left:4082;top:9324;width:2;height:137" coordorigin="4082,9324" coordsize="0,137" path="m4082,9324l4082,9461,4082,9461e" filled="f" stroked="t" strokeweight=".36pt" strokecolor="#0000FF">
                <v:path arrowok="t"/>
              </v:shape>
            </v:group>
            <v:group style="position:absolute;left:4082;top:9389;width:94;height:2" coordorigin="4082,9389" coordsize="94,2">
              <v:shape style="position:absolute;left:4082;top:9389;width:94;height:2" coordorigin="4082,9389" coordsize="94,0" path="m4082,9389l4176,9389,4176,9389e" filled="f" stroked="t" strokeweight=".36pt" strokecolor="#0000FF">
                <v:path arrowok="t"/>
              </v:shape>
            </v:group>
            <v:group style="position:absolute;left:3989;top:9425;width:58;height:36" coordorigin="3989,9425" coordsize="58,36">
              <v:shape style="position:absolute;left:3989;top:9425;width:58;height:36" coordorigin="3989,9425" coordsize="58,36" path="m3989,9461l4025,9425,4046,9446,3989,9461xe" filled="t" fillcolor="#0000FF" stroked="f">
                <v:path arrowok="t"/>
                <v:fill type="solid"/>
              </v:shape>
            </v:group>
            <v:group style="position:absolute;left:3989;top:9425;width:58;height:36" coordorigin="3989,9425" coordsize="58,36">
              <v:shape style="position:absolute;left:3989;top:9425;width:58;height:36" coordorigin="3989,9425" coordsize="58,36" path="m3989,9461l4025,9425,4046,9446,3989,9461xe" filled="f" stroked="t" strokeweight=".36pt" strokecolor="#0000FF">
                <v:path arrowok="t"/>
              </v:shape>
            </v:group>
            <v:group style="position:absolute;left:4637;top:9151;width:2;height:72" coordorigin="4637,9151" coordsize="2,72">
              <v:shape style="position:absolute;left:4637;top:9151;width:2;height:72" coordorigin="4637,9151" coordsize="0,72" path="m4637,9151l4637,9223e" filled="f" stroked="t" strokeweight=".36pt" strokecolor="#FF0000">
                <v:path arrowok="t"/>
              </v:shape>
            </v:group>
            <v:group style="position:absolute;left:4637;top:8813;width:2;height:137" coordorigin="4637,8813" coordsize="2,137">
              <v:shape style="position:absolute;left:4637;top:8813;width:2;height:137" coordorigin="4637,8813" coordsize="0,137" path="m4637,8950l4637,8813e" filled="f" stroked="t" strokeweight=".36pt" strokecolor="#FF0000">
                <v:path arrowok="t"/>
              </v:shape>
            </v:group>
            <v:group style="position:absolute;left:4608;top:9130;width:29;height:22" coordorigin="4608,9130" coordsize="29,22">
              <v:shape style="position:absolute;left:4608;top:9130;width:29;height:22" coordorigin="4608,9130" coordsize="29,22" path="m4637,9151l4608,9130,4608,9130e" filled="f" stroked="t" strokeweight=".36pt" strokecolor="#0000FF">
                <v:path arrowok="t"/>
              </v:shape>
            </v:group>
            <v:group style="position:absolute;left:4608;top:9094;width:50;height:36" coordorigin="4608,9094" coordsize="50,36">
              <v:shape style="position:absolute;left:4608;top:9094;width:50;height:36" coordorigin="4608,9094" coordsize="50,36" path="m4608,9130l4658,9094,4658,9094e" filled="f" stroked="t" strokeweight=".36pt" strokecolor="#0000FF">
                <v:path arrowok="t"/>
              </v:shape>
            </v:group>
            <v:group style="position:absolute;left:4608;top:9050;width:50;height:43" coordorigin="4608,9050" coordsize="50,43">
              <v:shape style="position:absolute;left:4608;top:9050;width:50;height:43" coordorigin="4608,9050" coordsize="50,43" path="m4658,9094l4608,9050,4608,9050e" filled="f" stroked="t" strokeweight=".36pt" strokecolor="#0000FF">
                <v:path arrowok="t"/>
              </v:shape>
            </v:group>
            <v:group style="position:absolute;left:4608;top:9007;width:50;height:43" coordorigin="4608,9007" coordsize="50,43">
              <v:shape style="position:absolute;left:4608;top:9007;width:50;height:43" coordorigin="4608,9007" coordsize="50,43" path="m4608,9050l4658,9007,4658,9007e" filled="f" stroked="t" strokeweight=".36pt" strokecolor="#0000FF">
                <v:path arrowok="t"/>
              </v:shape>
            </v:group>
            <v:group style="position:absolute;left:4608;top:8971;width:50;height:36" coordorigin="4608,8971" coordsize="50,36">
              <v:shape style="position:absolute;left:4608;top:8971;width:50;height:36" coordorigin="4608,8971" coordsize="50,36" path="m4658,9007l4608,8971,4608,8971e" filled="f" stroked="t" strokeweight=".36pt" strokecolor="#0000FF">
                <v:path arrowok="t"/>
              </v:shape>
            </v:group>
            <v:group style="position:absolute;left:4608;top:8950;width:29;height:22" coordorigin="4608,8950" coordsize="29,22">
              <v:shape style="position:absolute;left:4608;top:8950;width:29;height:22" coordorigin="4608,8950" coordsize="29,22" path="m4608,8971l4637,8950,4637,8950e" filled="f" stroked="t" strokeweight=".36pt" strokecolor="#0000FF">
                <v:path arrowok="t"/>
              </v:shape>
            </v:group>
            <v:group style="position:absolute;left:3989;top:8474;width:648;height:2" coordorigin="3989,8474" coordsize="648,2">
              <v:shape style="position:absolute;left:3989;top:8474;width:648;height:2" coordorigin="3989,8474" coordsize="648,0" path="m4637,8474l3989,8474,3989,8474e" filled="f" stroked="t" strokeweight=".36pt" strokecolor="#800040">
                <v:path arrowok="t"/>
              </v:shape>
            </v:group>
            <v:group style="position:absolute;left:4586;top:8093;width:94;height:209" coordorigin="4586,8093" coordsize="94,209">
              <v:shape style="position:absolute;left:4586;top:8093;width:94;height:209" coordorigin="4586,8093" coordsize="94,209" path="m4637,8093l4680,8165,4680,8302,4586,8302,4586,8165,4637,8093e" filled="f" stroked="t" strokeweight=".36pt" strokecolor="#FF0000">
                <v:path arrowok="t"/>
              </v:shape>
            </v:group>
            <v:group style="position:absolute;left:3989;top:9526;width:2;height:101" coordorigin="3989,9526" coordsize="2,101">
              <v:shape style="position:absolute;left:3989;top:9526;width:2;height:101" coordorigin="3989,9526" coordsize="0,101" path="m3989,9626l3989,9526,3989,9526e" filled="f" stroked="t" strokeweight=".36pt" strokecolor="#800040">
                <v:path arrowok="t"/>
              </v:shape>
            </v:group>
            <v:group style="position:absolute;left:4637;top:8302;width:2;height:173" coordorigin="4637,8302" coordsize="2,173">
              <v:shape style="position:absolute;left:4637;top:8302;width:2;height:173" coordorigin="4637,8302" coordsize="0,173" path="m4637,8474l4637,8302,4637,8302e" filled="f" stroked="t" strokeweight=".36pt" strokecolor="#800040">
                <v:path arrowok="t"/>
              </v:shape>
            </v:group>
            <v:group style="position:absolute;left:3985;top:8831;width:7;height:2" coordorigin="3985,8831" coordsize="7,2">
              <v:shape style="position:absolute;left:3985;top:8831;width:7;height:2" coordorigin="3985,8831" coordsize="7,0" path="m3985,8831l3992,8831e" filled="f" stroked="t" strokeweight="1.8pt" strokecolor="#800040">
                <v:path arrowok="t"/>
              </v:shape>
            </v:group>
            <v:group style="position:absolute;left:4637;top:8539;width:2;height:65" coordorigin="4637,8539" coordsize="2,65">
              <v:shape style="position:absolute;left:4637;top:8539;width:2;height:65" coordorigin="4637,8539" coordsize="0,65" path="m4637,8604l4637,8539e" filled="f" stroked="t" strokeweight=".36pt" strokecolor="#FF0000">
                <v:path arrowok="t"/>
              </v:shape>
            </v:group>
            <v:group style="position:absolute;left:4543;top:8676;width:180;height:65" coordorigin="4543,8676" coordsize="180,65">
              <v:shape style="position:absolute;left:4543;top:8676;width:180;height:65" coordorigin="4543,8676" coordsize="180,65" path="m4723,8741l4543,8741,4637,8676,4723,8741xe" filled="t" fillcolor="#0000FF" stroked="f">
                <v:path arrowok="t"/>
                <v:fill type="solid"/>
              </v:shape>
            </v:group>
            <v:group style="position:absolute;left:4543;top:8676;width:180;height:65" coordorigin="4543,8676" coordsize="180,65">
              <v:shape style="position:absolute;left:4543;top:8676;width:180;height:65" coordorigin="4543,8676" coordsize="180,65" path="m4543,8741l4723,8741,4637,8676,4543,8741xe" filled="f" stroked="t" strokeweight=".36pt" strokecolor="#0000FF">
                <v:path arrowok="t"/>
              </v:shape>
            </v:group>
            <v:group style="position:absolute;left:4633;top:8777;width:7;height:2" coordorigin="4633,8777" coordsize="7,2">
              <v:shape style="position:absolute;left:4633;top:8777;width:7;height:2" coordorigin="4633,8777" coordsize="7,0" path="m4633,8777l4640,8777e" filled="f" stroked="t" strokeweight="3.6pt" strokecolor="#0000FF">
                <v:path arrowok="t"/>
              </v:shape>
            </v:group>
            <v:group style="position:absolute;left:4633;top:8640;width:7;height:2" coordorigin="4633,8640" coordsize="7,2">
              <v:shape style="position:absolute;left:4633;top:8640;width:7;height:2" coordorigin="4633,8640" coordsize="7,0" path="m4633,8640l4640,8640e" filled="f" stroked="t" strokeweight="3.6pt" strokecolor="#0000FF">
                <v:path arrowok="t"/>
              </v:shape>
            </v:group>
            <v:group style="position:absolute;left:4543;top:8676;width:43;height:36" coordorigin="4543,8676" coordsize="43,36">
              <v:shape style="position:absolute;left:4543;top:8676;width:43;height:36" coordorigin="4543,8676" coordsize="43,36" path="m4543,8712l4586,8676,4586,8676e" filled="f" stroked="t" strokeweight=".36pt" strokecolor="#0000FF">
                <v:path arrowok="t"/>
              </v:shape>
            </v:group>
            <v:group style="position:absolute;left:4586;top:8676;width:94;height:2" coordorigin="4586,8676" coordsize="94,2">
              <v:shape style="position:absolute;left:4586;top:8676;width:94;height:2" coordorigin="4586,8676" coordsize="94,0" path="m4586,8676l4680,8676,4680,8676e" filled="f" stroked="t" strokeweight=".36pt" strokecolor="#0000FF">
                <v:path arrowok="t"/>
              </v:shape>
            </v:group>
            <v:group style="position:absolute;left:4680;top:8640;width:43;height:36" coordorigin="4680,8640" coordsize="43,36">
              <v:shape style="position:absolute;left:4680;top:8640;width:43;height:36" coordorigin="4680,8640" coordsize="43,36" path="m4680,8676l4723,8640,4723,8640e" filled="f" stroked="t" strokeweight=".36pt" strokecolor="#0000FF">
                <v:path arrowok="t"/>
              </v:shape>
            </v:group>
            <v:group style="position:absolute;left:4637;top:9698;width:2;height:65" coordorigin="4637,9698" coordsize="2,65">
              <v:shape style="position:absolute;left:4637;top:9698;width:2;height:65" coordorigin="4637,9698" coordsize="0,65" path="m4637,9698l4637,9763e" filled="f" stroked="t" strokeweight=".36pt" strokecolor="#FF0000">
                <v:path arrowok="t"/>
              </v:shape>
            </v:group>
            <v:group style="position:absolute;left:4637;top:9425;width:2;height:65" coordorigin="4637,9425" coordsize="2,65">
              <v:shape style="position:absolute;left:4637;top:9425;width:2;height:65" coordorigin="4637,9425" coordsize="0,65" path="m4637,9490l4637,9425e" filled="f" stroked="t" strokeweight=".36pt" strokecolor="#FF0000">
                <v:path arrowok="t"/>
              </v:shape>
            </v:group>
            <v:group style="position:absolute;left:4608;top:9677;width:29;height:22" coordorigin="4608,9677" coordsize="29,22">
              <v:shape style="position:absolute;left:4608;top:9677;width:29;height:22" coordorigin="4608,9677" coordsize="29,22" path="m4637,9698l4608,9677,4608,9677e" filled="f" stroked="t" strokeweight=".36pt" strokecolor="#0000FF">
                <v:path arrowok="t"/>
              </v:shape>
            </v:group>
            <v:group style="position:absolute;left:4608;top:9634;width:50;height:43" coordorigin="4608,9634" coordsize="50,43">
              <v:shape style="position:absolute;left:4608;top:9634;width:50;height:43" coordorigin="4608,9634" coordsize="50,43" path="m4608,9677l4658,9634,4658,9634e" filled="f" stroked="t" strokeweight=".36pt" strokecolor="#0000FF">
                <v:path arrowok="t"/>
              </v:shape>
            </v:group>
            <v:group style="position:absolute;left:4608;top:9598;width:50;height:36" coordorigin="4608,9598" coordsize="50,36">
              <v:shape style="position:absolute;left:4608;top:9598;width:50;height:36" coordorigin="4608,9598" coordsize="50,36" path="m4658,9634l4608,9598,4608,9598e" filled="f" stroked="t" strokeweight=".36pt" strokecolor="#0000FF">
                <v:path arrowok="t"/>
              </v:shape>
            </v:group>
            <v:group style="position:absolute;left:4608;top:9554;width:50;height:43" coordorigin="4608,9554" coordsize="50,43">
              <v:shape style="position:absolute;left:4608;top:9554;width:50;height:43" coordorigin="4608,9554" coordsize="50,43" path="m4608,9598l4658,9554,4658,9554e" filled="f" stroked="t" strokeweight=".36pt" strokecolor="#0000FF">
                <v:path arrowok="t"/>
              </v:shape>
            </v:group>
            <v:group style="position:absolute;left:4608;top:9511;width:50;height:43" coordorigin="4608,9511" coordsize="50,43">
              <v:shape style="position:absolute;left:4608;top:9511;width:50;height:43" coordorigin="4608,9511" coordsize="50,43" path="m4658,9554l4608,9511,4608,9511e" filled="f" stroked="t" strokeweight=".36pt" strokecolor="#0000FF">
                <v:path arrowok="t"/>
              </v:shape>
            </v:group>
            <v:group style="position:absolute;left:4608;top:9490;width:29;height:22" coordorigin="4608,9490" coordsize="29,22">
              <v:shape style="position:absolute;left:4608;top:9490;width:29;height:22" coordorigin="4608,9490" coordsize="29,22" path="m4608,9511l4637,9490,4637,9490e" filled="f" stroked="t" strokeweight=".36pt" strokecolor="#0000FF">
                <v:path arrowok="t"/>
              </v:shape>
            </v:group>
            <v:group style="position:absolute;left:4543;top:9763;width:180;height:2" coordorigin="4543,9763" coordsize="180,2">
              <v:shape style="position:absolute;left:4543;top:9763;width:180;height:2" coordorigin="4543,9763" coordsize="180,0" path="m4543,9763l4723,9763,4723,9763e" filled="f" stroked="t" strokeweight=".36pt" strokecolor="#FF0000">
                <v:path arrowok="t"/>
              </v:shape>
            </v:group>
            <v:group style="position:absolute;left:4572;top:9785;width:130;height:2" coordorigin="4572,9785" coordsize="130,2">
              <v:shape style="position:absolute;left:4572;top:9785;width:130;height:2" coordorigin="4572,9785" coordsize="130,0" path="m4572,9785l4702,9785,4702,9785e" filled="f" stroked="t" strokeweight=".36pt" strokecolor="#FF0000">
                <v:path arrowok="t"/>
              </v:shape>
            </v:group>
            <v:group style="position:absolute;left:4594;top:9806;width:79;height:2" coordorigin="4594,9806" coordsize="79,2">
              <v:shape style="position:absolute;left:4594;top:9806;width:79;height:2" coordorigin="4594,9806" coordsize="79,0" path="m4673,9806l4594,9806,4594,9806e" filled="f" stroked="t" strokeweight=".36pt" strokecolor="#FF0000">
                <v:path arrowok="t"/>
              </v:shape>
            </v:group>
            <v:group style="position:absolute;left:4622;top:9828;width:22;height:2" coordorigin="4622,9828" coordsize="22,2">
              <v:shape style="position:absolute;left:4622;top:9828;width:22;height:2" coordorigin="4622,9828" coordsize="22,0" path="m4622,9828l4644,9828,4644,9828e" filled="f" stroked="t" strokeweight=".36pt" strokecolor="#FF0000">
                <v:path arrowok="t"/>
              </v:shape>
            </v:group>
            <v:group style="position:absolute;left:4219;top:9389;width:418;height:2" coordorigin="4219,9389" coordsize="418,2">
              <v:shape style="position:absolute;left:4219;top:9389;width:418;height:2" coordorigin="4219,9389" coordsize="418,0" path="m4219,9389l4637,9389e" filled="f" stroked="t" strokeweight=".36pt" strokecolor="#800040">
                <v:path arrowok="t"/>
              </v:shape>
            </v:group>
            <v:group style="position:absolute;left:4615;top:9374;width:29;height:22" coordorigin="4615,9374" coordsize="29,22">
              <v:shape style="position:absolute;left:4615;top:9374;width:29;height:22" coordorigin="4615,9374" coordsize="29,22" path="m4637,9396l4622,9396,4615,9382,4622,9374,4637,9374,4644,9382,4637,9396xe" filled="t" fillcolor="#FF00FF" stroked="f">
                <v:path arrowok="t"/>
                <v:fill type="solid"/>
              </v:shape>
            </v:group>
            <v:group style="position:absolute;left:4615;top:9374;width:29;height:22" coordorigin="4615,9374" coordsize="29,22">
              <v:shape style="position:absolute;left:4615;top:9374;width:29;height:22" coordorigin="4615,9374" coordsize="29,22" path="m4615,9382l4622,9374,4630,9374,4637,9374,4644,9382,4637,9396,4630,9396,4622,9396,4615,9382e" filled="f" stroked="t" strokeweight=".36pt" strokecolor="#FF00FF">
                <v:path arrowok="t"/>
              </v:shape>
            </v:group>
            <v:group style="position:absolute;left:4248;top:9374;width:29;height:22" coordorigin="4248,9374" coordsize="29,22">
              <v:shape style="position:absolute;left:4248;top:9374;width:29;height:22" coordorigin="4248,9374" coordsize="29,22" path="m4270,9396l4255,9396,4248,9382,4255,9374,4270,9374,4277,9382,4270,9396xe" filled="t" fillcolor="#FF00FF" stroked="f">
                <v:path arrowok="t"/>
                <v:fill type="solid"/>
              </v:shape>
            </v:group>
            <v:group style="position:absolute;left:4248;top:9374;width:29;height:22" coordorigin="4248,9374" coordsize="29,22">
              <v:shape style="position:absolute;left:4248;top:9374;width:29;height:22" coordorigin="4248,9374" coordsize="29,22" path="m4248,9382l4255,9374,4262,9374,4270,9374,4277,9382,4270,9396,4262,9396,4255,9396,4248,9382e" filled="f" stroked="t" strokeweight=".36pt" strokecolor="#FF00FF">
                <v:path arrowok="t"/>
              </v:shape>
            </v:group>
            <v:group style="position:absolute;left:4633;top:9407;width:7;height:2" coordorigin="4633,9407" coordsize="7,2">
              <v:shape style="position:absolute;left:4633;top:9407;width:7;height:2" coordorigin="4633,9407" coordsize="7,0" path="m4633,9407l4640,9407e" filled="f" stroked="t" strokeweight="1.8pt" strokecolor="#800040">
                <v:path arrowok="t"/>
              </v:shape>
            </v:group>
            <v:group style="position:absolute;left:3989;top:8741;width:2;height:173" coordorigin="3989,8741" coordsize="2,173">
              <v:shape style="position:absolute;left:3989;top:8741;width:2;height:173" coordorigin="3989,8741" coordsize="0,173" path="m3989,8914l3989,8741e" filled="f" stroked="t" strokeweight=".36pt" strokecolor="#FF0000">
                <v:path arrowok="t"/>
              </v:shape>
            </v:group>
            <v:group style="position:absolute;left:3989;top:9115;width:2;height:72" coordorigin="3989,9115" coordsize="2,72">
              <v:shape style="position:absolute;left:3989;top:9115;width:2;height:72" coordorigin="3989,9115" coordsize="0,72" path="m3989,9115l3989,9187e" filled="f" stroked="t" strokeweight=".36pt" strokecolor="#FF0000">
                <v:path arrowok="t"/>
              </v:shape>
            </v:group>
            <v:group style="position:absolute;left:3895;top:8978;width:187;height:72" coordorigin="3895,8978" coordsize="187,72">
              <v:shape style="position:absolute;left:3895;top:8978;width:187;height:72" coordorigin="3895,8978" coordsize="187,72" path="m3989,9050l3895,8978,4082,8978,3989,9050xe" filled="t" fillcolor="#0000FF" stroked="f">
                <v:path arrowok="t"/>
                <v:fill type="solid"/>
              </v:shape>
            </v:group>
            <v:group style="position:absolute;left:3895;top:8978;width:187;height:72" coordorigin="3895,8978" coordsize="187,72">
              <v:shape style="position:absolute;left:3895;top:8978;width:187;height:72" coordorigin="3895,8978" coordsize="187,72" path="m3895,8978l4082,8978,3989,9050,3895,8978xe" filled="f" stroked="t" strokeweight=".36pt" strokecolor="#0000FF">
                <v:path arrowok="t"/>
              </v:shape>
            </v:group>
            <v:group style="position:absolute;left:3895;top:9050;width:187;height:2" coordorigin="3895,9050" coordsize="187,2">
              <v:shape style="position:absolute;left:3895;top:9050;width:187;height:2" coordorigin="3895,9050" coordsize="187,0" path="m3895,9050l4082,9050,4082,9050e" filled="f" stroked="t" strokeweight=".36pt" strokecolor="#0000FF">
                <v:path arrowok="t"/>
              </v:shape>
            </v:group>
            <v:group style="position:absolute;left:3985;top:9083;width:7;height:2" coordorigin="3985,9083" coordsize="7,2">
              <v:shape style="position:absolute;left:3985;top:9083;width:7;height:2" coordorigin="3985,9083" coordsize="7,0" path="m3985,9083l3992,9083e" filled="f" stroked="t" strokeweight="3.24pt" strokecolor="#0000FF">
                <v:path arrowok="t"/>
              </v:shape>
            </v:group>
            <v:group style="position:absolute;left:3985;top:8946;width:7;height:2" coordorigin="3985,8946" coordsize="7,2">
              <v:shape style="position:absolute;left:3985;top:8946;width:7;height:2" coordorigin="3985,8946" coordsize="7,0" path="m3985,8946l3992,8946e" filled="f" stroked="t" strokeweight="3.24pt" strokecolor="#0000FF">
                <v:path arrowok="t"/>
              </v:shape>
            </v:group>
            <v:group style="position:absolute;left:3715;top:8914;width:274;height:2" coordorigin="3715,8914" coordsize="274,2">
              <v:shape style="position:absolute;left:3715;top:8914;width:274;height:2" coordorigin="3715,8914" coordsize="274,0" path="m3715,8914l3989,8914,3989,8914e" filled="f" stroked="t" strokeweight=".36pt" strokecolor="#0000FF">
                <v:path arrowok="t"/>
              </v:shape>
            </v:group>
            <v:group style="position:absolute;left:3715;top:9115;width:274;height:2" coordorigin="3715,9115" coordsize="274,2">
              <v:shape style="position:absolute;left:3715;top:9115;width:274;height:2" coordorigin="3715,9115" coordsize="274,0" path="m3715,9115l3989,9115,3989,9115e" filled="f" stroked="t" strokeweight=".36pt" strokecolor="#0000FF">
                <v:path arrowok="t"/>
              </v:shape>
            </v:group>
            <v:group style="position:absolute;left:3990;top:8915;width:121;height:186" coordorigin="3990,8915" coordsize="121,186">
              <v:shape style="position:absolute;left:3990;top:8915;width:121;height:186" coordorigin="3990,8915" coordsize="121,186" path="m3990,9101l4060,9082,4103,9040,4111,9005,4107,8985,4050,8928,4028,8920,4004,8915e" filled="f" stroked="t" strokeweight=".457172pt" strokecolor="#0000FF">
                <v:path arrowok="t"/>
              </v:shape>
            </v:group>
            <v:group style="position:absolute;left:3766;top:9029;width:94;height:72" coordorigin="3766,9029" coordsize="94,72">
              <v:shape style="position:absolute;left:3766;top:9029;width:94;height:72" coordorigin="3766,9029" coordsize="94,72" path="m3859,9101l3766,9101,3766,9029,3859,9101xe" filled="t" fillcolor="#0000FF" stroked="f">
                <v:path arrowok="t"/>
                <v:fill type="solid"/>
              </v:shape>
            </v:group>
            <v:group style="position:absolute;left:3766;top:9029;width:94;height:72" coordorigin="3766,9029" coordsize="94,72">
              <v:shape style="position:absolute;left:3766;top:9029;width:94;height:72" coordorigin="3766,9029" coordsize="94,72" path="m3766,9029l3766,9101,3859,9101,3766,9029xe" filled="f" stroked="t" strokeweight=".36pt" strokecolor="#0000FF">
                <v:path arrowok="t"/>
              </v:shape>
            </v:group>
            <v:group style="position:absolute;left:3766;top:8942;width:94;height:65" coordorigin="3766,8942" coordsize="94,65">
              <v:shape style="position:absolute;left:3766;top:8942;width:94;height:65" coordorigin="3766,8942" coordsize="94,65" path="m3859,9007l3766,9007,3766,8942,3859,9007xe" filled="t" fillcolor="#0000FF" stroked="f">
                <v:path arrowok="t"/>
                <v:fill type="solid"/>
              </v:shape>
            </v:group>
            <v:group style="position:absolute;left:3766;top:8942;width:94;height:65" coordorigin="3766,8942" coordsize="94,65">
              <v:shape style="position:absolute;left:3766;top:8942;width:94;height:65" coordorigin="3766,8942" coordsize="94,65" path="m3766,8942l3766,9007,3859,9007,3766,8942xe" filled="f" stroked="t" strokeweight=".36pt" strokecolor="#0000FF">
                <v:path arrowok="t"/>
              </v:shape>
            </v:group>
            <v:group style="position:absolute;left:3766;top:8928;width:115;height:79" coordorigin="3766,8928" coordsize="115,79">
              <v:shape style="position:absolute;left:3766;top:8928;width:115;height:79" coordorigin="3766,8928" coordsize="115,79" path="m3766,9007l3881,8928,3881,8928e" filled="f" stroked="t" strokeweight=".36pt" strokecolor="#0000FF">
                <v:path arrowok="t"/>
              </v:shape>
            </v:group>
            <v:group style="position:absolute;left:3766;top:9014;width:115;height:86" coordorigin="3766,9014" coordsize="115,86">
              <v:shape style="position:absolute;left:3766;top:9014;width:115;height:86" coordorigin="3766,9014" coordsize="115,86" path="m3766,9101l3881,9014,3881,9014e" filled="f" stroked="t" strokeweight=".36pt" strokecolor="#0000FF">
                <v:path arrowok="t"/>
              </v:shape>
            </v:group>
            <v:group style="position:absolute;left:3298;top:7826;width:2117;height:2146" coordorigin="3298,7826" coordsize="2117,2146">
              <v:shape style="position:absolute;left:3298;top:7826;width:2117;height:2146" coordorigin="3298,7826" coordsize="2117,2146" path="m3298,9972l5414,9972,5414,7826,3298,7826,3298,9972xe" filled="f" stroked="t" strokeweight=".36pt" strokecolor="#FF0000">
                <v:path arrowok="t"/>
              </v:shape>
            </v:group>
            <v:group style="position:absolute;left:3989;top:8474;width:2;height:65" coordorigin="3989,8474" coordsize="2,65">
              <v:shape style="position:absolute;left:3989;top:8474;width:2;height:65" coordorigin="3989,8474" coordsize="0,65" path="m3989,8539l3989,8474e" filled="f" stroked="t" strokeweight=".36pt" strokecolor="#FF0000">
                <v:path arrowok="t"/>
              </v:shape>
            </v:group>
            <v:group style="position:absolute;left:3960;top:8726;width:29;height:14" coordorigin="3960,8726" coordsize="29,14">
              <v:shape style="position:absolute;left:3960;top:8726;width:29;height:14" coordorigin="3960,8726" coordsize="29,14" path="m3989,8741l3960,8726,3960,8726e" filled="f" stroked="t" strokeweight=".36pt" strokecolor="#0000FF">
                <v:path arrowok="t"/>
              </v:shape>
            </v:group>
            <v:group style="position:absolute;left:3960;top:8683;width:58;height:43" coordorigin="3960,8683" coordsize="58,43">
              <v:shape style="position:absolute;left:3960;top:8683;width:58;height:43" coordorigin="3960,8683" coordsize="58,43" path="m3960,8726l4018,8683,4018,8683e" filled="f" stroked="t" strokeweight=".36pt" strokecolor="#0000FF">
                <v:path arrowok="t"/>
              </v:shape>
            </v:group>
            <v:group style="position:absolute;left:3960;top:8640;width:58;height:43" coordorigin="3960,8640" coordsize="58,43">
              <v:shape style="position:absolute;left:3960;top:8640;width:58;height:43" coordorigin="3960,8640" coordsize="58,43" path="m4018,8683l3960,8640,3960,8640e" filled="f" stroked="t" strokeweight=".36pt" strokecolor="#0000FF">
                <v:path arrowok="t"/>
              </v:shape>
            </v:group>
            <v:group style="position:absolute;left:3960;top:8604;width:58;height:36" coordorigin="3960,8604" coordsize="58,36">
              <v:shape style="position:absolute;left:3960;top:8604;width:58;height:36" coordorigin="3960,8604" coordsize="58,36" path="m3960,8640l4018,8604,4018,8604e" filled="f" stroked="t" strokeweight=".36pt" strokecolor="#0000FF">
                <v:path arrowok="t"/>
              </v:shape>
            </v:group>
            <v:group style="position:absolute;left:3960;top:8561;width:58;height:43" coordorigin="3960,8561" coordsize="58,43">
              <v:shape style="position:absolute;left:3960;top:8561;width:58;height:43" coordorigin="3960,8561" coordsize="58,43" path="m4018,8604l3960,8561,3960,8561e" filled="f" stroked="t" strokeweight=".36pt" strokecolor="#0000FF">
                <v:path arrowok="t"/>
              </v:shape>
            </v:group>
            <v:group style="position:absolute;left:3960;top:8539;width:29;height:22" coordorigin="3960,8539" coordsize="29,22">
              <v:shape style="position:absolute;left:3960;top:8539;width:29;height:22" coordorigin="3960,8539" coordsize="29,22" path="m3960,8561l3989,8539,3989,8539e" filled="f" stroked="t" strokeweight=".36pt" strokecolor="#0000FF">
                <v:path arrowok="t"/>
              </v:shape>
            </v:group>
            <v:group style="position:absolute;left:3895;top:9626;width:187;height:2" coordorigin="3895,9626" coordsize="187,2">
              <v:shape style="position:absolute;left:3895;top:9626;width:187;height:2" coordorigin="3895,9626" coordsize="187,0" path="m3895,9626l4082,9626,4082,9626e" filled="f" stroked="t" strokeweight=".36pt" strokecolor="#FF0000">
                <v:path arrowok="t"/>
              </v:shape>
            </v:group>
            <v:group style="position:absolute;left:3924;top:9648;width:130;height:2" coordorigin="3924,9648" coordsize="130,2">
              <v:shape style="position:absolute;left:3924;top:9648;width:130;height:2" coordorigin="3924,9648" coordsize="130,0" path="m3924,9648l4054,9648,4054,9648e" filled="f" stroked="t" strokeweight=".36pt" strokecolor="#FF0000">
                <v:path arrowok="t"/>
              </v:shape>
            </v:group>
            <v:group style="position:absolute;left:3953;top:9670;width:72;height:2" coordorigin="3953,9670" coordsize="72,2">
              <v:shape style="position:absolute;left:3953;top:9670;width:72;height:2" coordorigin="3953,9670" coordsize="72,0" path="m4025,9670l3953,9670,3953,9670e" filled="f" stroked="t" strokeweight=".36pt" strokecolor="#FF0000">
                <v:path arrowok="t"/>
              </v:shape>
            </v:group>
            <v:group style="position:absolute;left:3982;top:9691;width:14;height:2" coordorigin="3982,9691" coordsize="14,2">
              <v:shape style="position:absolute;left:3982;top:9691;width:14;height:2" coordorigin="3982,9691" coordsize="14,0" path="m3982,9691l3996,9691,3996,9691e" filled="f" stroked="t" strokeweight=".36pt" strokecolor="#FF0000">
                <v:path arrowok="t"/>
              </v:shape>
            </v:group>
            <v:group style="position:absolute;left:4637;top:9223;width:2;height:166" coordorigin="4637,9223" coordsize="2,166">
              <v:shape style="position:absolute;left:4637;top:9223;width:2;height:166" coordorigin="4637,9223" coordsize="0,166" path="m4637,9389l4637,9223,4637,9223e" filled="f" stroked="t" strokeweight=".36pt" strokecolor="#800040">
                <v:path arrowok="t"/>
              </v:shape>
            </v:group>
            <v:group style="position:absolute;left:3985;top:9220;width:7;height:2" coordorigin="3985,9220" coordsize="7,2">
              <v:shape style="position:absolute;left:3985;top:9220;width:7;height:2" coordorigin="3985,9220" coordsize="7,0" path="m3985,9220l3992,9220e" filled="f" stroked="t" strokeweight="3.24pt" strokecolor="#800040">
                <v:path arrowok="t"/>
              </v:shape>
            </v:group>
            <v:group style="position:absolute;left:8590;top:8978;width:274;height:72" coordorigin="8590,8978" coordsize="274,72">
              <v:shape style="position:absolute;left:8590;top:8978;width:274;height:72" coordorigin="8590,8978" coordsize="274,72" path="m8863,9014l8770,9050,8590,9050,8590,8978,8770,8978,8863,9014e" filled="f" stroked="t" strokeweight=".36pt" strokecolor="#FF0000">
                <v:path arrowok="t"/>
              </v:shape>
            </v:group>
            <v:group style="position:absolute;left:8849;top:8489;width:22;height:22" coordorigin="8849,8489" coordsize="22,22">
              <v:shape style="position:absolute;left:8849;top:8489;width:22;height:22" coordorigin="8849,8489" coordsize="22,22" path="m8856,8510l8849,8496,8856,8489,8870,8496,8856,8510xe" filled="t" fillcolor="#FF00FF" stroked="f">
                <v:path arrowok="t"/>
                <v:fill type="solid"/>
              </v:shape>
            </v:group>
            <v:group style="position:absolute;left:8849;top:8489;width:22;height:22" coordorigin="8849,8489" coordsize="22,22">
              <v:shape style="position:absolute;left:8849;top:8489;width:22;height:22" coordorigin="8849,8489" coordsize="22,22" path="m8849,8496l8856,8489,8870,8496,8856,8510,8849,8496e" filled="f" stroked="t" strokeweight=".36pt" strokecolor="#FF00FF">
                <v:path arrowok="t"/>
              </v:shape>
            </v:group>
            <v:group style="position:absolute;left:5004;top:6430;width:6070;height:2" coordorigin="5004,6430" coordsize="6070,2">
              <v:shape style="position:absolute;left:5004;top:6430;width:6070;height:2" coordorigin="5004,6430" coordsize="6070,0" path="m5004,6430l11074,6430e" filled="f" stroked="t" strokeweight=".36pt" strokecolor="#800040">
                <v:path arrowok="t"/>
              </v:shape>
            </v:group>
            <v:group style="position:absolute;left:11441;top:6494;width:274;height:2" coordorigin="11441,6494" coordsize="274,2">
              <v:shape style="position:absolute;left:11441;top:6494;width:274;height:2" coordorigin="11441,6494" coordsize="274,0" path="m11714,6494l11441,6494,11441,6494e" filled="f" stroked="t" strokeweight=".36pt" strokecolor="#800040">
                <v:path arrowok="t"/>
              </v:shape>
            </v:group>
            <v:group style="position:absolute;left:13694;top:4723;width:2;height:72" coordorigin="13694,4723" coordsize="2,72">
              <v:shape style="position:absolute;left:13694;top:4723;width:2;height:72" coordorigin="13694,4723" coordsize="0,72" path="m13694,4795l13694,4723e" filled="f" stroked="t" strokeweight=".36pt" strokecolor="#FF0000">
                <v:path arrowok="t"/>
              </v:shape>
            </v:group>
            <v:group style="position:absolute;left:13694;top:4860;width:2;height:65" coordorigin="13694,4860" coordsize="2,65">
              <v:shape style="position:absolute;left:13694;top:4860;width:2;height:65" coordorigin="13694,4860" coordsize="0,65" path="m13694,4860l13694,4925e" filled="f" stroked="t" strokeweight=".36pt" strokecolor="#FF0000">
                <v:path arrowok="t"/>
              </v:shape>
            </v:group>
            <v:group style="position:absolute;left:13601;top:4795;width:187;height:2" coordorigin="13601,4795" coordsize="187,2">
              <v:shape style="position:absolute;left:13601;top:4795;width:187;height:2" coordorigin="13601,4795" coordsize="187,0" path="m13601,4795l13788,4795,13788,4795e" filled="f" stroked="t" strokeweight=".36pt" strokecolor="#0000FF">
                <v:path arrowok="t"/>
              </v:shape>
            </v:group>
            <v:group style="position:absolute;left:13691;top:4838;width:7;height:2" coordorigin="13691,4838" coordsize="7,2">
              <v:shape style="position:absolute;left:13691;top:4838;width:7;height:2" coordorigin="13691,4838" coordsize="7,0" path="m13691,4838l13698,4838e" filled="f" stroked="t" strokeweight="2.16pt" strokecolor="#0000FF">
                <v:path arrowok="t"/>
              </v:shape>
            </v:group>
            <v:group style="position:absolute;left:13704;top:4818;width:93;height:37" coordorigin="13704,4818" coordsize="93,37">
              <v:shape style="position:absolute;left:13704;top:4818;width:93;height:37" coordorigin="13704,4818" coordsize="93,37" path="m13797,4855l13781,4843,13764,4833,13745,4826,13725,4821,13704,4818e" filled="f" stroked="t" strokeweight=".376494pt" strokecolor="#0000FF">
                <v:path arrowok="t"/>
              </v:shape>
            </v:group>
            <v:group style="position:absolute;left:13599;top:4817;width:98;height:23" coordorigin="13599,4817" coordsize="98,23">
              <v:shape style="position:absolute;left:13599;top:4817;width:98;height:23" coordorigin="13599,4817" coordsize="98,23" path="m13697,4817l13676,4817,13655,4820,13635,4824,13616,4831,13599,4840e" filled="f" stroked="t" strokeweight=".366013pt" strokecolor="#0000FF">
                <v:path arrowok="t"/>
              </v:shape>
            </v:group>
            <v:group style="position:absolute;left:7394;top:4860;width:94;height:2" coordorigin="7394,4860" coordsize="94,2">
              <v:shape style="position:absolute;left:7394;top:4860;width:94;height:2" coordorigin="7394,4860" coordsize="94,0" path="m7488,4860l7394,4860e" filled="f" stroked="t" strokeweight=".36pt" strokecolor="#FF0000">
                <v:path arrowok="t"/>
              </v:shape>
            </v:group>
            <v:group style="position:absolute;left:8402;top:4860;width:94;height:2" coordorigin="8402,4860" coordsize="94,2">
              <v:shape style="position:absolute;left:8402;top:4860;width:94;height:2" coordorigin="8402,4860" coordsize="94,0" path="m8402,4860l8496,4860e" filled="f" stroked="t" strokeweight=".36pt" strokecolor="#FF0000">
                <v:path arrowok="t"/>
              </v:shape>
            </v:group>
            <v:group style="position:absolute;left:7675;top:4766;width:554;height:2" coordorigin="7675,4766" coordsize="554,2">
              <v:shape style="position:absolute;left:7675;top:4766;width:554;height:2" coordorigin="7675,4766" coordsize="554,0" path="m8230,4766l7675,4766,7675,4766e" filled="f" stroked="t" strokeweight=".36pt" strokecolor="#0000FF">
                <v:path arrowok="t"/>
              </v:shape>
            </v:group>
            <v:group style="position:absolute;left:7675;top:4796;width:173;height:62" coordorigin="7675,4796" coordsize="173,62">
              <v:shape style="position:absolute;left:7675;top:4796;width:173;height:62" coordorigin="7675,4796" coordsize="173,62" path="m7848,4857l7801,4801,7776,4796,7749,4797,7689,4822,7675,4852,7675,4855,7675,4858e" filled="f" stroked="t" strokeweight=".380294pt" strokecolor="#0000FF">
                <v:path arrowok="t"/>
              </v:shape>
            </v:group>
            <v:group style="position:absolute;left:7495;top:4860;width:180;height:2" coordorigin="7495,4860" coordsize="180,2">
              <v:shape style="position:absolute;left:7495;top:4860;width:180;height:2" coordorigin="7495,4860" coordsize="180,0" path="m7675,4860l7495,4860,7495,4860e" filled="f" stroked="t" strokeweight=".36pt" strokecolor="#0000FF">
                <v:path arrowok="t"/>
              </v:shape>
            </v:group>
            <v:group style="position:absolute;left:8230;top:4860;width:158;height:2" coordorigin="8230,4860" coordsize="158,2">
              <v:shape style="position:absolute;left:8230;top:4860;width:158;height:2" coordorigin="8230,4860" coordsize="158,0" path="m8388,4860l8230,4860,8230,4860e" filled="f" stroked="t" strokeweight=".36pt" strokecolor="#0000FF">
                <v:path arrowok="t"/>
              </v:shape>
            </v:group>
            <v:group style="position:absolute;left:8050;top:4796;width:173;height:61" coordorigin="8050,4796" coordsize="173,61">
              <v:shape style="position:absolute;left:8050;top:4796;width:173;height:61" coordorigin="8050,4796" coordsize="173,61" path="m8222,4857l8176,4802,8151,4796,8124,4797,8064,4821,8050,4851,8050,4855,8050,4858e" filled="f" stroked="t" strokeweight=".380254pt" strokecolor="#0000FF">
                <v:path arrowok="t"/>
              </v:shape>
            </v:group>
            <v:group style="position:absolute;left:7862;top:4796;width:173;height:62" coordorigin="7862,4796" coordsize="173,62">
              <v:shape style="position:absolute;left:7862;top:4796;width:173;height:62" coordorigin="7862,4796" coordsize="173,62" path="m8035,4857l7988,4801,7963,4796,7936,4797,7876,4822,7862,4852,7862,4855,7863,4858e" filled="f" stroked="t" strokeweight=".380294pt" strokecolor="#0000FF">
                <v:path arrowok="t"/>
              </v:shape>
            </v:group>
            <v:group style="position:absolute;left:7675;top:4745;width:554;height:2" coordorigin="7675,4745" coordsize="554,2">
              <v:shape style="position:absolute;left:7675;top:4745;width:554;height:2" coordorigin="7675,4745" coordsize="554,0" path="m8230,4745l7675,4745,7675,4745e" filled="f" stroked="t" strokeweight=".36pt" strokecolor="#0000FF">
                <v:path arrowok="t"/>
              </v:shape>
            </v:group>
            <v:group style="position:absolute;left:7805;top:2815;width:94;height:2" coordorigin="7805,2815" coordsize="94,2">
              <v:shape style="position:absolute;left:7805;top:2815;width:94;height:2" coordorigin="7805,2815" coordsize="94,0" path="m7898,2815l7805,2815e" filled="f" stroked="t" strokeweight=".36pt" strokecolor="#FF0000">
                <v:path arrowok="t"/>
              </v:shape>
            </v:group>
            <v:group style="position:absolute;left:8172;top:2815;width:94;height:2" coordorigin="8172,2815" coordsize="94,2">
              <v:shape style="position:absolute;left:8172;top:2815;width:94;height:2" coordorigin="8172,2815" coordsize="94,0" path="m8172,2815l8266,2815e" filled="f" stroked="t" strokeweight=".36pt" strokecolor="#FF0000">
                <v:path arrowok="t"/>
              </v:shape>
            </v:group>
            <v:group style="position:absolute;left:8086;top:2765;width:2;height:101" coordorigin="8086,2765" coordsize="2,101">
              <v:shape style="position:absolute;left:8086;top:2765;width:2;height:101" coordorigin="8086,2765" coordsize="0,101" path="m8086,2866l8086,2765,8086,2765e" filled="f" stroked="t" strokeweight=".36pt" strokecolor="#0000FF">
                <v:path arrowok="t"/>
              </v:shape>
            </v:group>
            <v:group style="position:absolute;left:7898;top:2815;width:94;height:2" coordorigin="7898,2815" coordsize="94,2">
              <v:shape style="position:absolute;left:7898;top:2815;width:94;height:2" coordorigin="7898,2815" coordsize="94,0" path="m7898,2815l7992,2815,7992,2815e" filled="f" stroked="t" strokeweight=".36pt" strokecolor="#0000FF">
                <v:path arrowok="t"/>
              </v:shape>
            </v:group>
            <v:group style="position:absolute;left:8086;top:2815;width:86;height:2" coordorigin="8086,2815" coordsize="86,2">
              <v:shape style="position:absolute;left:8086;top:2815;width:86;height:2" coordorigin="8086,2815" coordsize="86,0" path="m8086,2815l8172,2815,8172,2815e" filled="f" stroked="t" strokeweight=".36pt" strokecolor="#0000FF">
                <v:path arrowok="t"/>
              </v:shape>
            </v:group>
            <v:group style="position:absolute;left:7992;top:2765;width:94;height:101" coordorigin="7992,2765" coordsize="94,101">
              <v:shape style="position:absolute;left:7992;top:2765;width:94;height:101" coordorigin="7992,2765" coordsize="94,101" path="m7992,2866l7992,2765,8086,2815,7992,2866xe" filled="t" fillcolor="#0000FF" stroked="f">
                <v:path arrowok="t"/>
                <v:fill type="solid"/>
              </v:shape>
            </v:group>
            <v:group style="position:absolute;left:7992;top:2765;width:94;height:101" coordorigin="7992,2765" coordsize="94,101">
              <v:shape style="position:absolute;left:7992;top:2765;width:94;height:101" coordorigin="7992,2765" coordsize="94,101" path="m8086,2815l7992,2765,7992,2866,8086,2815xe" filled="f" stroked="t" strokeweight=".36pt" strokecolor="#0000FF">
                <v:path arrowok="t"/>
              </v:shape>
            </v:group>
            <v:group style="position:absolute;left:12082;top:6394;width:281;height:65" coordorigin="12082,6394" coordsize="281,65">
              <v:shape style="position:absolute;left:12082;top:6394;width:281;height:65" coordorigin="12082,6394" coordsize="281,65" path="m12362,6430l12269,6394,12082,6394,12082,6458,12269,6458,12362,6430e" filled="f" stroked="t" strokeweight=".36pt" strokecolor="#FF0000">
                <v:path arrowok="t"/>
              </v:shape>
            </v:group>
            <v:group style="position:absolute;left:3118;top:6293;width:2;height:65" coordorigin="3118,6293" coordsize="2,65">
              <v:shape style="position:absolute;left:3118;top:6293;width:2;height:65" coordorigin="3118,6293" coordsize="0,65" path="m3118,6358l3118,6293e" filled="f" stroked="t" strokeweight=".36pt" strokecolor="#FF0000">
                <v:path arrowok="t"/>
              </v:shape>
            </v:group>
            <v:group style="position:absolute;left:3118;top:6430;width:2;height:65" coordorigin="3118,6430" coordsize="2,65">
              <v:shape style="position:absolute;left:3118;top:6430;width:2;height:65" coordorigin="3118,6430" coordsize="0,65" path="m3118,6430l3118,6494e" filled="f" stroked="t" strokeweight=".36pt" strokecolor="#FF0000">
                <v:path arrowok="t"/>
              </v:shape>
            </v:group>
            <v:group style="position:absolute;left:3114;top:6365;width:7;height:2" coordorigin="3114,6365" coordsize="7,2">
              <v:shape style="position:absolute;left:3114;top:6365;width:7;height:2" coordorigin="3114,6365" coordsize="7,0" path="m3114,6365l3121,6365e" filled="f" stroked="t" strokeweight=".72pt" strokecolor="#0000FF">
                <v:path arrowok="t"/>
              </v:shape>
            </v:group>
            <v:group style="position:absolute;left:3031;top:6408;width:166;height:2" coordorigin="3031,6408" coordsize="166,2">
              <v:shape style="position:absolute;left:3031;top:6408;width:166;height:2" coordorigin="3031,6408" coordsize="166,0" path="m3031,6408l3197,6408,3197,6408e" filled="f" stroked="t" strokeweight=".36pt" strokecolor="#0000FF">
                <v:path arrowok="t"/>
              </v:shape>
            </v:group>
            <v:group style="position:absolute;left:3031;top:6372;width:166;height:2" coordorigin="3031,6372" coordsize="166,2">
              <v:shape style="position:absolute;left:3031;top:6372;width:166;height:2" coordorigin="3031,6372" coordsize="166,0" path="m3031,6372l3197,6372,3197,6372e" filled="f" stroked="t" strokeweight=".36pt" strokecolor="#0000FF">
                <v:path arrowok="t"/>
              </v:shape>
            </v:group>
            <v:group style="position:absolute;left:3114;top:6419;width:7;height:2" coordorigin="3114,6419" coordsize="7,2">
              <v:shape style="position:absolute;left:3114;top:6419;width:7;height:2" coordorigin="3114,6419" coordsize="7,0" path="m3114,6419l3121,6419e" filled="f" stroked="t" strokeweight="1.08pt" strokecolor="#0000FF">
                <v:path arrowok="t"/>
              </v:shape>
            </v:group>
            <v:group style="position:absolute;left:6840;top:6970;width:2;height:72" coordorigin="6840,6970" coordsize="2,72">
              <v:shape style="position:absolute;left:6840;top:6970;width:2;height:72" coordorigin="6840,6970" coordsize="0,72" path="m6840,7042l6840,6970e" filled="f" stroked="t" strokeweight=".36pt" strokecolor="#FF0000">
                <v:path arrowok="t"/>
              </v:shape>
            </v:group>
            <v:group style="position:absolute;left:6811;top:7222;width:29;height:22" coordorigin="6811,7222" coordsize="29,22">
              <v:shape style="position:absolute;left:6811;top:7222;width:29;height:22" coordorigin="6811,7222" coordsize="29,22" path="m6840,7243l6811,7222,6811,7222e" filled="f" stroked="t" strokeweight=".36pt" strokecolor="#0000FF">
                <v:path arrowok="t"/>
              </v:shape>
            </v:group>
            <v:group style="position:absolute;left:6811;top:7186;width:58;height:36" coordorigin="6811,7186" coordsize="58,36">
              <v:shape style="position:absolute;left:6811;top:7186;width:58;height:36" coordorigin="6811,7186" coordsize="58,36" path="m6811,7222l6869,7186,6869,7186e" filled="f" stroked="t" strokeweight=".36pt" strokecolor="#0000FF">
                <v:path arrowok="t"/>
              </v:shape>
            </v:group>
            <v:group style="position:absolute;left:6811;top:7142;width:58;height:43" coordorigin="6811,7142" coordsize="58,43">
              <v:shape style="position:absolute;left:6811;top:7142;width:58;height:43" coordorigin="6811,7142" coordsize="58,43" path="m6869,7186l6811,7142,6811,7142e" filled="f" stroked="t" strokeweight=".36pt" strokecolor="#0000FF">
                <v:path arrowok="t"/>
              </v:shape>
            </v:group>
            <v:group style="position:absolute;left:6811;top:7099;width:58;height:43" coordorigin="6811,7099" coordsize="58,43">
              <v:shape style="position:absolute;left:6811;top:7099;width:58;height:43" coordorigin="6811,7099" coordsize="58,43" path="m6811,7142l6869,7099,6869,7099e" filled="f" stroked="t" strokeweight=".36pt" strokecolor="#0000FF">
                <v:path arrowok="t"/>
              </v:shape>
            </v:group>
            <v:group style="position:absolute;left:6811;top:7063;width:58;height:36" coordorigin="6811,7063" coordsize="58,36">
              <v:shape style="position:absolute;left:6811;top:7063;width:58;height:36" coordorigin="6811,7063" coordsize="58,36" path="m6869,7099l6811,7063,6811,7063e" filled="f" stroked="t" strokeweight=".36pt" strokecolor="#0000FF">
                <v:path arrowok="t"/>
              </v:shape>
            </v:group>
            <v:group style="position:absolute;left:6811;top:7042;width:29;height:22" coordorigin="6811,7042" coordsize="29,22">
              <v:shape style="position:absolute;left:6811;top:7042;width:29;height:22" coordorigin="6811,7042" coordsize="29,22" path="m6811,7063l6840,7042,6840,7042e" filled="f" stroked="t" strokeweight=".36pt" strokecolor="#0000FF">
                <v:path arrowok="t"/>
              </v:shape>
            </v:group>
            <v:group style="position:absolute;left:12895;top:6955;width:29;height:22" coordorigin="12895,6955" coordsize="29,22">
              <v:shape style="position:absolute;left:12895;top:6955;width:29;height:22" coordorigin="12895,6955" coordsize="29,22" path="m12917,6977l12902,6977,12895,6962,12902,6955,12917,6955,12924,6962,12917,6977xe" filled="t" fillcolor="#FF00FF" stroked="f">
                <v:path arrowok="t"/>
                <v:fill type="solid"/>
              </v:shape>
            </v:group>
            <v:group style="position:absolute;left:12895;top:6955;width:29;height:22" coordorigin="12895,6955" coordsize="29,22">
              <v:shape style="position:absolute;left:12895;top:6955;width:29;height:22" coordorigin="12895,6955" coordsize="29,22" path="m12895,6962l12902,6955,12910,6955,12917,6955,12924,6962,12917,6977,12910,6977,12902,6977,12895,6962e" filled="f" stroked="t" strokeweight=".36pt" strokecolor="#FF00FF">
                <v:path arrowok="t"/>
              </v:shape>
            </v:group>
            <v:group style="position:absolute;left:7279;top:2801;width:29;height:22" coordorigin="7279,2801" coordsize="29,22">
              <v:shape style="position:absolute;left:7279;top:2801;width:29;height:22" coordorigin="7279,2801" coordsize="29,22" path="m7301,2822l7286,2822,7279,2808,7286,2801,7301,2801,7308,2808,7301,2822xe" filled="t" fillcolor="#FF00FF" stroked="f">
                <v:path arrowok="t"/>
                <v:fill type="solid"/>
              </v:shape>
            </v:group>
            <v:group style="position:absolute;left:7279;top:2801;width:29;height:22" coordorigin="7279,2801" coordsize="29,22">
              <v:shape style="position:absolute;left:7279;top:2801;width:29;height:22" coordorigin="7279,2801" coordsize="29,22" path="m7279,2808l7286,2801,7294,2801,7301,2801,7308,2808,7301,2822,7294,2822,7286,2822,7279,2808e" filled="f" stroked="t" strokeweight=".36pt" strokecolor="#FF00FF">
                <v:path arrowok="t"/>
              </v:shape>
            </v:group>
            <v:group style="position:absolute;left:8755;top:3074;width:29;height:22" coordorigin="8755,3074" coordsize="29,22">
              <v:shape style="position:absolute;left:8755;top:3074;width:29;height:22" coordorigin="8755,3074" coordsize="29,22" path="m8777,3096l8762,3096,8755,3082,8762,3074,8777,3074,8784,3082,8777,3096xe" filled="t" fillcolor="#FF00FF" stroked="f">
                <v:path arrowok="t"/>
                <v:fill type="solid"/>
              </v:shape>
            </v:group>
            <v:group style="position:absolute;left:8755;top:3074;width:29;height:22" coordorigin="8755,3074" coordsize="29,22">
              <v:shape style="position:absolute;left:8755;top:3074;width:29;height:22" coordorigin="8755,3074" coordsize="29,22" path="m8755,3082l8762,3074,8770,3074,8777,3074,8784,3082,8777,3096,8770,3096,8762,3096,8755,3082e" filled="f" stroked="t" strokeweight=".36pt" strokecolor="#FF00FF">
                <v:path arrowok="t"/>
              </v:shape>
            </v:group>
            <v:group style="position:absolute;left:9166;top:3074;width:29;height:22" coordorigin="9166,3074" coordsize="29,22">
              <v:shape style="position:absolute;left:9166;top:3074;width:29;height:22" coordorigin="9166,3074" coordsize="29,22" path="m9187,3096l9173,3096,9166,3082,9173,3074,9187,3074,9194,3082,9187,3096xe" filled="t" fillcolor="#FF00FF" stroked="f">
                <v:path arrowok="t"/>
                <v:fill type="solid"/>
              </v:shape>
            </v:group>
            <v:group style="position:absolute;left:9166;top:3074;width:29;height:22" coordorigin="9166,3074" coordsize="29,22">
              <v:shape style="position:absolute;left:9166;top:3074;width:29;height:22" coordorigin="9166,3074" coordsize="29,22" path="m9166,3082l9173,3074,9180,3074,9187,3074,9194,3082,9187,3096,9180,3096,9173,3096,9166,3082e" filled="f" stroked="t" strokeweight=".36pt" strokecolor="#FF00FF">
                <v:path arrowok="t"/>
              </v:shape>
            </v:group>
            <v:group style="position:absolute;left:6012;top:5810;width:554;height:2" coordorigin="6012,5810" coordsize="554,2">
              <v:shape style="position:absolute;left:6012;top:5810;width:554;height:2" coordorigin="6012,5810" coordsize="554,0" path="m6012,5810l6566,5810e" filled="f" stroked="t" strokeweight=".36pt" strokecolor="#800040">
                <v:path arrowok="t"/>
              </v:shape>
            </v:group>
            <v:group style="position:absolute;left:6545;top:5803;width:29;height:14" coordorigin="6545,5803" coordsize="29,14">
              <v:shape style="position:absolute;left:6545;top:5803;width:29;height:14" coordorigin="6545,5803" coordsize="29,14" path="m6566,5818l6552,5818,6545,5810,6552,5803,6566,5803,6574,5810,6566,5818xe" filled="t" fillcolor="#FF00FF" stroked="f">
                <v:path arrowok="t"/>
                <v:fill type="solid"/>
              </v:shape>
            </v:group>
            <v:group style="position:absolute;left:6545;top:5803;width:29;height:14" coordorigin="6545,5803" coordsize="29,14">
              <v:shape style="position:absolute;left:6545;top:5803;width:29;height:14" coordorigin="6545,5803" coordsize="29,14" path="m6545,5810l6552,5803,6559,5803,6566,5803,6574,5810,6566,5818,6559,5818,6552,5818,6545,5810e" filled="f" stroked="t" strokeweight=".36pt" strokecolor="#FF00FF">
                <v:path arrowok="t"/>
              </v:shape>
            </v:group>
            <v:group style="position:absolute;left:6178;top:5803;width:29;height:14" coordorigin="6178,5803" coordsize="29,14">
              <v:shape style="position:absolute;left:6178;top:5803;width:29;height:14" coordorigin="6178,5803" coordsize="29,14" path="m6199,5818l6185,5818,6178,5810,6185,5803,6199,5803,6206,5810,6199,5818xe" filled="t" fillcolor="#FF00FF" stroked="f">
                <v:path arrowok="t"/>
                <v:fill type="solid"/>
              </v:shape>
            </v:group>
            <v:group style="position:absolute;left:6178;top:5803;width:29;height:14" coordorigin="6178,5803" coordsize="29,14">
              <v:shape style="position:absolute;left:6178;top:5803;width:29;height:14" coordorigin="6178,5803" coordsize="29,14" path="m6178,5810l6185,5803,6192,5803,6199,5803,6206,5810,6199,5818,6192,5818,6185,5818,6178,5810e" filled="f" stroked="t" strokeweight=".36pt" strokecolor="#FF00FF">
                <v:path arrowok="t"/>
              </v:shape>
            </v:group>
            <v:group style="position:absolute;left:3118;top:6156;width:2;height:137" coordorigin="3118,6156" coordsize="2,137">
              <v:shape style="position:absolute;left:3118;top:6156;width:2;height:137" coordorigin="3118,6156" coordsize="0,137" path="m3118,6293l3118,6156,3118,6156e" filled="f" stroked="t" strokeweight=".36pt" strokecolor="#800040">
                <v:path arrowok="t"/>
              </v:shape>
            </v:group>
            <v:group style="position:absolute;left:11851;top:9698;width:3132;height:2" coordorigin="11851,9698" coordsize="3132,2">
              <v:shape style="position:absolute;left:11851;top:9698;width:3132;height:2" coordorigin="11851,9698" coordsize="3132,0" path="m11851,9698l14983,9698e" filled="f" stroked="t" strokeweight=".360012pt" strokecolor="#000000">
                <v:path arrowok="t"/>
              </v:shape>
            </v:group>
            <v:group style="position:absolute;left:11851;top:9763;width:2671;height:2" coordorigin="11851,9763" coordsize="2671,2">
              <v:shape style="position:absolute;left:11851;top:9763;width:2671;height:2" coordorigin="11851,9763" coordsize="2671,0" path="m11851,9763l14522,9763e" filled="f" stroked="t" strokeweight=".360024pt" strokecolor="#000000">
                <v:path arrowok="t"/>
              </v:shape>
            </v:group>
            <v:group style="position:absolute;left:11851;top:9835;width:3132;height:2" coordorigin="11851,9835" coordsize="3132,2">
              <v:shape style="position:absolute;left:11851;top:9835;width:3132;height:2" coordorigin="11851,9835" coordsize="3132,0" path="m11851,9835l14983,9835e" filled="f" stroked="t" strokeweight=".360024pt" strokecolor="#000000">
                <v:path arrowok="t"/>
              </v:shape>
            </v:group>
            <v:group style="position:absolute;left:14155;top:9626;width:2;height:547" coordorigin="14155,9626" coordsize="2,547">
              <v:shape style="position:absolute;left:14155;top:9626;width:2;height:547" coordorigin="14155,9626" coordsize="0,547" path="m14155,9626l14155,10174,14155,10174e" filled="f" stroked="t" strokeweight=".36pt" strokecolor="#000000">
                <v:path arrowok="t"/>
              </v:shape>
            </v:group>
            <v:group style="position:absolute;left:12406;top:9626;width:2;height:547" coordorigin="12406,9626" coordsize="2,547">
              <v:shape style="position:absolute;left:12406;top:9626;width:2;height:547" coordorigin="12406,9626" coordsize="0,547" path="m12406,10174l12406,9626e" filled="f" stroked="t" strokeweight=".36pt" strokecolor="#000000">
                <v:path arrowok="t"/>
              </v:shape>
            </v:group>
            <v:group style="position:absolute;left:12132;top:9626;width:2;height:209" coordorigin="12132,9626" coordsize="2,209">
              <v:shape style="position:absolute;left:12132;top:9626;width:2;height:209" coordorigin="12132,9626" coordsize="0,209" path="m12132,9835l12132,9626,12132,9626e" filled="f" stroked="t" strokeweight=".36pt" strokecolor="#000000">
                <v:path arrowok="t"/>
              </v:shape>
            </v:group>
            <v:group style="position:absolute;left:12866;top:9626;width:2;height:209" coordorigin="12866,9626" coordsize="2,209">
              <v:shape style="position:absolute;left:12866;top:9626;width:2;height:209" coordorigin="12866,9626" coordsize="0,209" path="m12866,9835l12866,9626,12866,9626e" filled="f" stroked="t" strokeweight=".36pt" strokecolor="#000000">
                <v:path arrowok="t"/>
              </v:shape>
            </v:group>
            <v:group style="position:absolute;left:13046;top:9626;width:2;height:209" coordorigin="13046,9626" coordsize="2,209">
              <v:shape style="position:absolute;left:13046;top:9626;width:2;height:209" coordorigin="13046,9626" coordsize="0,209" path="m13046,9835l13046,9626,13046,9626e" filled="f" stroked="t" strokeweight=".36pt" strokecolor="#000000">
                <v:path arrowok="t"/>
              </v:shape>
            </v:group>
            <v:group style="position:absolute;left:11851;top:9900;width:1476;height:2" coordorigin="11851,9900" coordsize="1476,2">
              <v:shape style="position:absolute;left:11851;top:9900;width:1476;height:2" coordorigin="11851,9900" coordsize="1476,0" path="m11851,9900l13327,9900e" filled="f" stroked="t" strokeweight=".36pt" strokecolor="#000000">
                <v:path arrowok="t"/>
              </v:shape>
            </v:group>
            <v:group style="position:absolute;left:11851;top:9972;width:1476;height:2" coordorigin="11851,9972" coordsize="1476,2">
              <v:shape style="position:absolute;left:11851;top:9972;width:1476;height:2" coordorigin="11851,9972" coordsize="1476,0" path="m11851,9972l13327,9972e" filled="f" stroked="t" strokeweight=".36pt" strokecolor="#000000">
                <v:path arrowok="t"/>
              </v:shape>
            </v:group>
            <v:group style="position:absolute;left:11851;top:10037;width:1476;height:2" coordorigin="11851,10037" coordsize="1476,2">
              <v:shape style="position:absolute;left:11851;top:10037;width:1476;height:2" coordorigin="11851,10037" coordsize="1476,0" path="m11851,10037l13327,10037e" filled="f" stroked="t" strokeweight=".36pt" strokecolor="#000000">
                <v:path arrowok="t"/>
              </v:shape>
            </v:group>
            <v:group style="position:absolute;left:11851;top:10109;width:1476;height:2" coordorigin="11851,10109" coordsize="1476,2">
              <v:shape style="position:absolute;left:11851;top:10109;width:1476;height:2" coordorigin="11851,10109" coordsize="1476,0" path="m11851,10109l13327,10109e" filled="f" stroked="t" strokeweight=".36pt" strokecolor="#000000">
                <v:path arrowok="t"/>
              </v:shape>
            </v:group>
            <v:group style="position:absolute;left:14522;top:9698;width:2;height:137" coordorigin="14522,9698" coordsize="2,137">
              <v:shape style="position:absolute;left:14522;top:9698;width:2;height:137" coordorigin="14522,9698" coordsize="0,137" path="m14522,9698l14522,9835,14522,9835e" filled="f" stroked="t" strokeweight=".36pt" strokecolor="#000000">
                <v:path arrowok="t"/>
              </v:shape>
            </v:group>
            <v:group style="position:absolute;left:14612;top:10141;width:7;height:2" coordorigin="14612,10141" coordsize="7,2">
              <v:shape style="position:absolute;left:14612;top:10141;width:7;height:2" coordorigin="14612,10141" coordsize="7,0" path="m14612,10141l14620,10141e" filled="f" stroked="t" strokeweight="3.24pt" strokecolor="#000000">
                <v:path arrowok="t"/>
              </v:shape>
            </v:group>
            <v:group style="position:absolute;left:13327;top:9626;width:2;height:547" coordorigin="13327,9626" coordsize="2,547">
              <v:shape style="position:absolute;left:13327;top:9626;width:2;height:547" coordorigin="13327,9626" coordsize="0,547" path="m13327,9626l13327,10174,13327,10174e" filled="f" stroked="t" strokeweight=".36pt" strokecolor="#000000">
                <v:path arrowok="t"/>
              </v:shape>
            </v:group>
            <v:group style="position:absolute;left:12679;top:9626;width:2;height:209" coordorigin="12679,9626" coordsize="2,209">
              <v:shape style="position:absolute;left:12679;top:9626;width:2;height:209" coordorigin="12679,9626" coordsize="0,209" path="m12679,9626l12679,9835,12679,9835e" filled="f" stroked="t" strokeweight=".36pt" strokecolor="#000000">
                <v:path arrowok="t"/>
              </v:shape>
            </v:group>
            <v:group style="position:absolute;left:13601;top:9626;width:2;height:209" coordorigin="13601,9626" coordsize="2,209">
              <v:shape style="position:absolute;left:13601;top:9626;width:2;height:209" coordorigin="13601,9626" coordsize="0,209" path="m13601,9835l13601,9626,13601,9626e" filled="f" stroked="t" strokeweight=".36pt" strokecolor="#000000">
                <v:path arrowok="t"/>
              </v:shape>
            </v:group>
            <v:group style="position:absolute;left:13788;top:9626;width:2;height:209" coordorigin="13788,9626" coordsize="2,209">
              <v:shape style="position:absolute;left:13788;top:9626;width:2;height:209" coordorigin="13788,9626" coordsize="0,209" path="m13788,9835l13788,9626,13788,9626e" filled="f" stroked="t" strokeweight=".36pt" strokecolor="#000000">
                <v:path arrowok="t"/>
              </v:shape>
            </v:group>
            <v:group style="position:absolute;left:13968;top:9626;width:2;height:209" coordorigin="13968,9626" coordsize="2,209">
              <v:shape style="position:absolute;left:13968;top:9626;width:2;height:209" coordorigin="13968,9626" coordsize="0,209" path="m13968,9835l13968,9626,13968,9626e" filled="f" stroked="t" strokeweight=".36pt" strokecolor="#000000">
                <v:path arrowok="t"/>
              </v:shape>
            </v:group>
            <v:group style="position:absolute;left:14335;top:9626;width:2;height:209" coordorigin="14335,9626" coordsize="2,209">
              <v:shape style="position:absolute;left:14335;top:9626;width:2;height:209" coordorigin="14335,9626" coordsize="0,209" path="m14335,9626l14335,9835,14335,9835e" filled="f" stroked="t" strokeweight=".36pt" strokecolor="#000000">
                <v:path arrowok="t"/>
              </v:shape>
            </v:group>
            <v:group style="position:absolute;left:14519;top:9662;width:7;height:2" coordorigin="14519,9662" coordsize="7,2">
              <v:shape style="position:absolute;left:14519;top:9662;width:7;height:2" coordorigin="14519,9662" coordsize="7,0" path="m14519,9662l14526,9662e" filled="f" stroked="t" strokeweight="3.6pt" strokecolor="#000000">
                <v:path arrowok="t"/>
              </v:shape>
            </v:group>
            <v:group style="position:absolute;left:14702;top:9698;width:2;height:137" coordorigin="14702,9698" coordsize="2,137">
              <v:shape style="position:absolute;left:14702;top:9698;width:2;height:137" coordorigin="14702,9698" coordsize="0,137" path="m14702,9698l14702,9835,14702,9835e" filled="f" stroked="t" strokeweight=".36pt" strokecolor="#000000">
                <v:path arrowok="t"/>
              </v:shape>
            </v:group>
            <v:group style="position:absolute;left:11851;top:9626;width:3132;height:2" coordorigin="11851,9626" coordsize="3132,2">
              <v:shape style="position:absolute;left:11851;top:9626;width:3132;height:2" coordorigin="11851,9626" coordsize="3132,0" path="m11851,9626l14983,9626e" filled="f" stroked="t" strokeweight=".36pt" strokecolor="#000000">
                <v:path arrowok="t"/>
              </v:shape>
            </v:group>
            <v:group style="position:absolute;left:14983;top:9626;width:2;height:547" coordorigin="14983,9626" coordsize="2,547">
              <v:shape style="position:absolute;left:14983;top:9626;width:2;height:547" coordorigin="14983,9626" coordsize="0,547" path="m14983,10174l14983,9626,14983,9626e" filled="f" stroked="t" strokeweight=".36pt" strokecolor="#000000">
                <v:path arrowok="t"/>
              </v:shape>
            </v:group>
            <v:group style="position:absolute;left:11851;top:10174;width:3132;height:2" coordorigin="11851,10174" coordsize="3132,2">
              <v:shape style="position:absolute;left:11851;top:10174;width:3132;height:2" coordorigin="11851,10174" coordsize="3132,0" path="m11851,10174l14983,10174e" filled="f" stroked="t" strokeweight=".36pt" strokecolor="#000000">
                <v:path arrowok="t"/>
              </v:shape>
            </v:group>
            <v:group style="position:absolute;left:11851;top:9626;width:2;height:547" coordorigin="11851,9626" coordsize="2,547">
              <v:shape style="position:absolute;left:11851;top:9626;width:2;height:547" coordorigin="11851,9626" coordsize="0,547" path="m11851,9626l11851,10174,11851,10174e" filled="f" stroked="t" strokeweight=".36pt" strokecolor="#000000">
                <v:path arrowok="t"/>
              </v:shape>
              <v:shape style="position:absolute;left:14191;top:9842;width:396;height:259" type="#_x0000_t75" stroked="false">
                <v:imagedata r:id="rId21" o:title=""/>
              </v:shape>
            </v:group>
            <v:group style="position:absolute;left:14155;top:10109;width:828;height:2" coordorigin="14155,10109" coordsize="828,2">
              <v:shape style="position:absolute;left:14155;top:10109;width:828;height:2" coordorigin="14155,10109" coordsize="828,0" path="m14155,10109l14983,10109,14983,10109e" filled="f" stroked="t" strokeweight=".36pt" strokecolor="#000000">
                <v:path arrowok="t"/>
              </v:shape>
            </v:group>
            <v:group style="position:absolute;left:12539;top:7279;width:7;height:2" coordorigin="12539,7279" coordsize="7,2">
              <v:shape style="position:absolute;left:12539;top:7279;width:7;height:2" coordorigin="12539,7279" coordsize="7,0" path="m12539,7279l12546,7279e" filled="f" stroked="t" strokeweight="3.6pt" strokecolor="#800040">
                <v:path arrowok="t"/>
              </v:shape>
            </v:group>
            <v:group style="position:absolute;left:3114;top:6530;width:7;height:2" coordorigin="3114,6530" coordsize="7,2">
              <v:shape style="position:absolute;left:3114;top:6530;width:7;height:2" coordorigin="3114,6530" coordsize="7,0" path="m3114,6530l3121,6530e" filled="f" stroked="t" strokeweight="3.6pt" strokecolor="#800040">
                <v:path arrowok="t"/>
              </v:shape>
            </v:group>
            <v:group style="position:absolute;left:3096;top:6552;width:29;height:14" coordorigin="3096,6552" coordsize="29,14">
              <v:shape style="position:absolute;left:3096;top:6552;width:29;height:14" coordorigin="3096,6552" coordsize="29,14" path="m3118,6566l3103,6566,3096,6559,3103,6552,3118,6552,3125,6559,3118,6566xe" filled="t" fillcolor="#FF00FF" stroked="f">
                <v:path arrowok="t"/>
                <v:fill type="solid"/>
              </v:shape>
            </v:group>
            <v:group style="position:absolute;left:3096;top:6552;width:29;height:14" coordorigin="3096,6552" coordsize="29,14">
              <v:shape style="position:absolute;left:3096;top:6552;width:29;height:14" coordorigin="3096,6552" coordsize="29,14" path="m3096,6559l3103,6552,3110,6552,3118,6552,3125,6559,3118,6566,3110,6566,3103,6566,3096,6559e" filled="f" stroked="t" strokeweight=".36pt" strokecolor="#FF00FF">
                <v:path arrowok="t"/>
              </v:shape>
            </v:group>
            <v:group style="position:absolute;left:9511;top:3636;width:2;height:338" coordorigin="9511,3636" coordsize="2,338">
              <v:shape style="position:absolute;left:9511;top:3636;width:2;height:338" coordorigin="9511,3636" coordsize="0,338" path="m9511,3974l9511,3636,9511,3636e" filled="f" stroked="t" strokeweight=".36pt" strokecolor="#800040">
                <v:path arrowok="t"/>
              </v:shape>
            </v:group>
            <v:group style="position:absolute;left:8266;top:2779;width:281;height:72" coordorigin="8266,2779" coordsize="281,72">
              <v:shape style="position:absolute;left:8266;top:2779;width:281;height:72" coordorigin="8266,2779" coordsize="281,72" path="m8546,2815l8453,2851,8266,2851,8266,2779,8453,2779,8546,2815e" filled="f" stroked="t" strokeweight=".36pt" strokecolor="#FF0000">
                <v:path arrowok="t"/>
              </v:shape>
            </v:group>
            <v:group style="position:absolute;left:3377;top:6552;width:22;height:14" coordorigin="3377,6552" coordsize="22,14">
              <v:shape style="position:absolute;left:3377;top:6552;width:22;height:14" coordorigin="3377,6552" coordsize="22,14" path="m3384,6566l3377,6559,3384,6552,3398,6559,3384,6566xe" filled="t" fillcolor="#FF00FF" stroked="f">
                <v:path arrowok="t"/>
                <v:fill type="solid"/>
              </v:shape>
            </v:group>
            <v:group style="position:absolute;left:3377;top:6552;width:22;height:14" coordorigin="3377,6552" coordsize="22,14">
              <v:shape style="position:absolute;left:3377;top:6552;width:22;height:14" coordorigin="3377,6552" coordsize="22,14" path="m3377,6559l3384,6552,3398,6559,3384,6566,3377,6559e" filled="f" stroked="t" strokeweight=".36pt" strokecolor="#FF00FF">
                <v:path arrowok="t"/>
              </v:shape>
            </v:group>
            <v:group style="position:absolute;left:2700;top:6696;width:187;height:72" coordorigin="2700,6696" coordsize="187,72">
              <v:shape style="position:absolute;left:2700;top:6696;width:187;height:72" coordorigin="2700,6696" coordsize="187,72" path="m2700,6696l2887,6696,2794,6768,2700,6696e" filled="f" stroked="t" strokeweight=".36pt" strokecolor="#FF0000">
                <v:path arrowok="t"/>
              </v:shape>
            </v:group>
            <v:group style="position:absolute;left:6199;top:5810;width:2;height:209" coordorigin="6199,5810" coordsize="2,209">
              <v:shape style="position:absolute;left:6199;top:5810;width:2;height:209" coordorigin="6199,5810" coordsize="0,209" path="m6199,6019l6199,5810,6199,5810e" filled="f" stroked="t" strokeweight=".36pt" strokecolor="#800040">
                <v:path arrowok="t"/>
              </v:shape>
            </v:group>
            <v:group style="position:absolute;left:2794;top:6566;width:2;height:130" coordorigin="2794,6566" coordsize="2,130">
              <v:shape style="position:absolute;left:2794;top:6566;width:2;height:130" coordorigin="2794,6566" coordsize="0,130" path="m2794,6696l2794,6566,2794,6566e" filled="f" stroked="t" strokeweight=".36pt" strokecolor="#800040">
                <v:path arrowok="t"/>
              </v:shape>
            </v:group>
            <v:group style="position:absolute;left:6836;top:6937;width:7;height:2" coordorigin="6836,6937" coordsize="7,2">
              <v:shape style="position:absolute;left:6836;top:6937;width:7;height:2" coordorigin="6836,6937" coordsize="7,0" path="m6836,6937l6844,6937e" filled="f" stroked="t" strokeweight="3.24pt" strokecolor="#800040">
                <v:path arrowok="t"/>
              </v:shape>
            </v:group>
            <v:group style="position:absolute;left:6826;top:6955;width:22;height:22" coordorigin="6826,6955" coordsize="22,22">
              <v:shape style="position:absolute;left:6826;top:6955;width:22;height:22" coordorigin="6826,6955" coordsize="22,22" path="m6833,6977l6826,6962,6833,6955,6847,6962,6833,6977xe" filled="t" fillcolor="#FF00FF" stroked="f">
                <v:path arrowok="t"/>
                <v:fill type="solid"/>
              </v:shape>
            </v:group>
            <v:group style="position:absolute;left:6826;top:6955;width:22;height:22" coordorigin="6826,6955" coordsize="22,22">
              <v:shape style="position:absolute;left:6826;top:6955;width:22;height:22" coordorigin="6826,6955" coordsize="22,22" path="m6826,6962l6833,6955,6847,6962,6833,6977,6826,6962e" filled="f" stroked="t" strokeweight=".36pt" strokecolor="#FF00FF">
                <v:path arrowok="t"/>
              </v:shape>
            </v:group>
            <v:group style="position:absolute;left:3895;top:2815;width:2;height:202" coordorigin="3895,2815" coordsize="2,202">
              <v:shape style="position:absolute;left:3895;top:2815;width:2;height:202" coordorigin="3895,2815" coordsize="0,202" path="m3895,3017l3895,2815,3895,2815e" filled="f" stroked="t" strokeweight=".36pt" strokecolor="#800040">
                <v:path arrowok="t"/>
              </v:shape>
            </v:group>
            <v:group style="position:absolute;left:12434;top:3787;width:29;height:22" coordorigin="12434,3787" coordsize="29,22">
              <v:shape style="position:absolute;left:12434;top:3787;width:29;height:22" coordorigin="12434,3787" coordsize="29,22" path="m12456,3809l12442,3809,12434,3794,12442,3787,12456,3787,12463,3794,12456,3809xe" filled="t" fillcolor="#FF00FF" stroked="f">
                <v:path arrowok="t"/>
                <v:fill type="solid"/>
              </v:shape>
            </v:group>
            <v:group style="position:absolute;left:12434;top:3787;width:29;height:22" coordorigin="12434,3787" coordsize="29,22">
              <v:shape style="position:absolute;left:12434;top:3787;width:29;height:22" coordorigin="12434,3787" coordsize="29,22" path="m12434,3794l12442,3787,12449,3787,12456,3787,12463,3794,12456,3809,12449,3809,12442,3809,12434,3794e" filled="f" stroked="t" strokeweight=".36pt" strokecolor="#FF00FF">
                <v:path arrowok="t"/>
              </v:shape>
            </v:group>
            <v:group style="position:absolute;left:6840;top:6970;width:94;height:2" coordorigin="6840,6970" coordsize="94,2">
              <v:shape style="position:absolute;left:6840;top:6970;width:94;height:2" coordorigin="6840,6970" coordsize="94,0" path="m6934,6970l6840,6970,6840,6970e" filled="f" stroked="t" strokeweight=".36pt" strokecolor="#800040">
                <v:path arrowok="t"/>
              </v:shape>
            </v:group>
            <v:group style="position:absolute;left:12542;top:7589;width:2;height:65" coordorigin="12542,7589" coordsize="2,65">
              <v:shape style="position:absolute;left:12542;top:7589;width:2;height:65" coordorigin="12542,7589" coordsize="0,65" path="m12542,7589l12542,7654e" filled="f" stroked="t" strokeweight=".36pt" strokecolor="#FF0000">
                <v:path arrowok="t"/>
              </v:shape>
            </v:group>
            <v:group style="position:absolute;left:12542;top:7315;width:2;height:65" coordorigin="12542,7315" coordsize="2,65">
              <v:shape style="position:absolute;left:12542;top:7315;width:2;height:65" coordorigin="12542,7315" coordsize="0,65" path="m12542,7380l12542,7315e" filled="f" stroked="t" strokeweight=".36pt" strokecolor="#FF0000">
                <v:path arrowok="t"/>
              </v:shape>
            </v:group>
            <v:group style="position:absolute;left:12514;top:7567;width:29;height:22" coordorigin="12514,7567" coordsize="29,22">
              <v:shape style="position:absolute;left:12514;top:7567;width:29;height:22" coordorigin="12514,7567" coordsize="29,22" path="m12542,7589l12514,7567,12514,7567e" filled="f" stroked="t" strokeweight=".36pt" strokecolor="#0000FF">
                <v:path arrowok="t"/>
              </v:shape>
            </v:group>
            <v:group style="position:absolute;left:12514;top:7524;width:58;height:43" coordorigin="12514,7524" coordsize="58,43">
              <v:shape style="position:absolute;left:12514;top:7524;width:58;height:43" coordorigin="12514,7524" coordsize="58,43" path="m12514,7567l12571,7524,12571,7524e" filled="f" stroked="t" strokeweight=".36pt" strokecolor="#0000FF">
                <v:path arrowok="t"/>
              </v:shape>
            </v:group>
            <v:group style="position:absolute;left:12514;top:7481;width:58;height:43" coordorigin="12514,7481" coordsize="58,43">
              <v:shape style="position:absolute;left:12514;top:7481;width:58;height:43" coordorigin="12514,7481" coordsize="58,43" path="m12571,7524l12514,7481,12514,7481e" filled="f" stroked="t" strokeweight=".36pt" strokecolor="#0000FF">
                <v:path arrowok="t"/>
              </v:shape>
            </v:group>
            <v:group style="position:absolute;left:12514;top:7445;width:58;height:36" coordorigin="12514,7445" coordsize="58,36">
              <v:shape style="position:absolute;left:12514;top:7445;width:58;height:36" coordorigin="12514,7445" coordsize="58,36" path="m12514,7481l12571,7445,12571,7445e" filled="f" stroked="t" strokeweight=".36pt" strokecolor="#0000FF">
                <v:path arrowok="t"/>
              </v:shape>
            </v:group>
            <v:group style="position:absolute;left:12514;top:7402;width:58;height:43" coordorigin="12514,7402" coordsize="58,43">
              <v:shape style="position:absolute;left:12514;top:7402;width:58;height:43" coordorigin="12514,7402" coordsize="58,43" path="m12571,7445l12514,7402,12514,7402e" filled="f" stroked="t" strokeweight=".36pt" strokecolor="#0000FF">
                <v:path arrowok="t"/>
              </v:shape>
            </v:group>
            <v:group style="position:absolute;left:12514;top:7380;width:29;height:22" coordorigin="12514,7380" coordsize="29,22">
              <v:shape style="position:absolute;left:12514;top:7380;width:29;height:22" coordorigin="12514,7380" coordsize="29,22" path="m12514,7402l12542,7380,12542,7380e" filled="f" stroked="t" strokeweight=".36pt" strokecolor="#0000FF">
                <v:path arrowok="t"/>
              </v:shape>
            </v:group>
            <v:group style="position:absolute;left:5184;top:2815;width:2;height:72" coordorigin="5184,2815" coordsize="2,72">
              <v:shape style="position:absolute;left:5184;top:2815;width:2;height:72" coordorigin="5184,2815" coordsize="0,72" path="m5184,2887l5184,2815e" filled="f" stroked="t" strokeweight=".36pt" strokecolor="#FF0000">
                <v:path arrowok="t"/>
              </v:shape>
            </v:group>
            <v:group style="position:absolute;left:5184;top:3089;width:2;height:65" coordorigin="5184,3089" coordsize="2,65">
              <v:shape style="position:absolute;left:5184;top:3089;width:2;height:65" coordorigin="5184,3089" coordsize="0,65" path="m5184,3089l5184,3154e" filled="f" stroked="t" strokeweight=".36pt" strokecolor="#FF0000">
                <v:path arrowok="t"/>
              </v:shape>
            </v:group>
            <v:group style="position:absolute;left:5155;top:2887;width:29;height:14" coordorigin="5155,2887" coordsize="29,14">
              <v:shape style="position:absolute;left:5155;top:2887;width:29;height:14" coordorigin="5155,2887" coordsize="29,14" path="m5184,2887l5155,2902,5155,2902e" filled="f" stroked="t" strokeweight=".36pt" strokecolor="#0000FF">
                <v:path arrowok="t"/>
              </v:shape>
            </v:group>
            <v:group style="position:absolute;left:5155;top:2902;width:58;height:43" coordorigin="5155,2902" coordsize="58,43">
              <v:shape style="position:absolute;left:5155;top:2902;width:58;height:43" coordorigin="5155,2902" coordsize="58,43" path="m5155,2902l5213,2945,5213,2945e" filled="f" stroked="t" strokeweight=".36pt" strokecolor="#0000FF">
                <v:path arrowok="t"/>
              </v:shape>
            </v:group>
            <v:group style="position:absolute;left:5155;top:2945;width:58;height:43" coordorigin="5155,2945" coordsize="58,43">
              <v:shape style="position:absolute;left:5155;top:2945;width:58;height:43" coordorigin="5155,2945" coordsize="58,43" path="m5213,2945l5155,2988,5155,2988e" filled="f" stroked="t" strokeweight=".36pt" strokecolor="#0000FF">
                <v:path arrowok="t"/>
              </v:shape>
            </v:group>
            <v:group style="position:absolute;left:5155;top:2988;width:58;height:36" coordorigin="5155,2988" coordsize="58,36">
              <v:shape style="position:absolute;left:5155;top:2988;width:58;height:36" coordorigin="5155,2988" coordsize="58,36" path="m5155,2988l5213,3024,5213,3024e" filled="f" stroked="t" strokeweight=".36pt" strokecolor="#0000FF">
                <v:path arrowok="t"/>
              </v:shape>
            </v:group>
            <v:group style="position:absolute;left:5155;top:3024;width:58;height:43" coordorigin="5155,3024" coordsize="58,43">
              <v:shape style="position:absolute;left:5155;top:3024;width:58;height:43" coordorigin="5155,3024" coordsize="58,43" path="m5213,3024l5155,3067,5155,3067e" filled="f" stroked="t" strokeweight=".36pt" strokecolor="#0000FF">
                <v:path arrowok="t"/>
              </v:shape>
            </v:group>
            <v:group style="position:absolute;left:5155;top:3067;width:29;height:22" coordorigin="5155,3067" coordsize="29,22">
              <v:shape style="position:absolute;left:5155;top:3067;width:29;height:22" coordorigin="5155,3067" coordsize="29,22" path="m5155,3067l5184,3089,5184,3089e" filled="f" stroked="t" strokeweight=".36pt" strokecolor="#0000FF">
                <v:path arrowok="t"/>
              </v:shape>
            </v:group>
            <v:group style="position:absolute;left:5033;top:2801;width:22;height:22" coordorigin="5033,2801" coordsize="22,22">
              <v:shape style="position:absolute;left:5033;top:2801;width:22;height:22" coordorigin="5033,2801" coordsize="22,22" path="m5040,2822l5033,2808,5040,2801,5054,2808,5040,2822xe" filled="t" fillcolor="#FF00FF" stroked="f">
                <v:path arrowok="t"/>
                <v:fill type="solid"/>
              </v:shape>
            </v:group>
            <v:group style="position:absolute;left:5033;top:2801;width:22;height:22" coordorigin="5033,2801" coordsize="22,22">
              <v:shape style="position:absolute;left:5033;top:2801;width:22;height:22" coordorigin="5033,2801" coordsize="22,22" path="m5033,2808l5040,2801,5054,2808,5040,2822,5033,2808e" filled="f" stroked="t" strokeweight=".36pt" strokecolor="#FF00FF">
                <v:path arrowok="t"/>
              </v:shape>
            </v:group>
            <v:group style="position:absolute;left:5047;top:3154;width:137;height:2" coordorigin="5047,3154" coordsize="137,2">
              <v:shape style="position:absolute;left:5047;top:3154;width:137;height:2" coordorigin="5047,3154" coordsize="137,0" path="m5184,3154l5047,3154,5047,3154e" filled="f" stroked="t" strokeweight=".36pt" strokecolor="#800040">
                <v:path arrowok="t"/>
              </v:shape>
            </v:group>
            <v:group style="position:absolute;left:5170;top:3139;width:29;height:22" coordorigin="5170,3139" coordsize="29,22">
              <v:shape style="position:absolute;left:5170;top:3139;width:29;height:22" coordorigin="5170,3139" coordsize="29,22" path="m5191,3161l5177,3161,5170,3146,5177,3139,5191,3139,5198,3146,5191,3161xe" filled="t" fillcolor="#FF00FF" stroked="f">
                <v:path arrowok="t"/>
                <v:fill type="solid"/>
              </v:shape>
            </v:group>
            <v:group style="position:absolute;left:5170;top:3139;width:29;height:22" coordorigin="5170,3139" coordsize="29,22">
              <v:shape style="position:absolute;left:5170;top:3139;width:29;height:22" coordorigin="5170,3139" coordsize="29,22" path="m5170,3146l5177,3139,5184,3139,5191,3139,5198,3146,5191,3161,5184,3161,5177,3161,5170,3146e" filled="f" stroked="t" strokeweight=".36pt" strokecolor="#FF00FF">
                <v:path arrowok="t"/>
              </v:shape>
            </v:group>
            <v:group style="position:absolute;left:13046;top:6156;width:94;height:202" coordorigin="13046,6156" coordsize="94,202">
              <v:shape style="position:absolute;left:13046;top:6156;width:94;height:202" coordorigin="13046,6156" coordsize="94,202" path="m13097,6358l13046,6293,13046,6156,13140,6156,13140,6293,13097,6358e" filled="f" stroked="t" strokeweight=".36pt" strokecolor="#FF0000">
                <v:path arrowok="t"/>
              </v:shape>
            </v:group>
            <v:group style="position:absolute;left:7394;top:6970;width:94;height:2" coordorigin="7394,6970" coordsize="94,2">
              <v:shape style="position:absolute;left:7394;top:6970;width:94;height:2" coordorigin="7394,6970" coordsize="94,0" path="m7488,6970l7394,6970,7394,6970e" filled="f" stroked="t" strokeweight=".36pt" strokecolor="#800040">
                <v:path arrowok="t"/>
              </v:shape>
            </v:group>
            <v:group style="position:absolute;left:8129;top:5198;width:2;height:209" coordorigin="8129,5198" coordsize="2,209">
              <v:shape style="position:absolute;left:8129;top:5198;width:2;height:209" coordorigin="8129,5198" coordsize="0,209" path="m8129,5407l8129,5198,8129,5198e" filled="f" stroked="t" strokeweight=".36pt" strokecolor="#800040">
                <v:path arrowok="t"/>
              </v:shape>
            </v:group>
            <v:group style="position:absolute;left:8107;top:5184;width:29;height:22" coordorigin="8107,5184" coordsize="29,22">
              <v:shape style="position:absolute;left:8107;top:5184;width:29;height:22" coordorigin="8107,5184" coordsize="29,22" path="m8129,5206l8114,5206,8107,5191,8114,5184,8129,5184,8136,5191,8129,5206xe" filled="t" fillcolor="#FF00FF" stroked="f">
                <v:path arrowok="t"/>
                <v:fill type="solid"/>
              </v:shape>
            </v:group>
            <v:group style="position:absolute;left:8107;top:5184;width:29;height:22" coordorigin="8107,5184" coordsize="29,22">
              <v:shape style="position:absolute;left:8107;top:5184;width:29;height:22" coordorigin="8107,5184" coordsize="29,22" path="m8107,5191l8114,5184,8122,5184,8129,5184,8136,5191,8129,5206,8122,5206,8114,5206,8107,5191e" filled="f" stroked="t" strokeweight=".36pt" strokecolor="#FF00FF">
                <v:path arrowok="t"/>
              </v:shape>
            </v:group>
            <v:group style="position:absolute;left:9144;top:7452;width:367;height:2" coordorigin="9144,7452" coordsize="367,2">
              <v:shape style="position:absolute;left:9144;top:7452;width:367;height:2" coordorigin="9144,7452" coordsize="367,0" path="m9511,7452l9144,7452,9144,7452e" filled="f" stroked="t" strokeweight=".36pt" strokecolor="#800040">
                <v:path arrowok="t"/>
              </v:shape>
            </v:group>
            <v:group style="position:absolute;left:8590;top:7452;width:274;height:2" coordorigin="8590,7452" coordsize="274,2">
              <v:shape style="position:absolute;left:8590;top:7452;width:274;height:2" coordorigin="8590,7452" coordsize="274,0" path="m8863,7452l8590,7452,8590,7452e" filled="f" stroked="t" strokeweight=".36pt" strokecolor="#800040">
                <v:path arrowok="t"/>
              </v:shape>
            </v:group>
            <v:group style="position:absolute;left:9511;top:7452;width:2;height:137" coordorigin="9511,7452" coordsize="2,137">
              <v:shape style="position:absolute;left:9511;top:7452;width:2;height:137" coordorigin="9511,7452" coordsize="0,137" path="m9511,7589l9511,7452,9511,7452e" filled="f" stroked="t" strokeweight=".36pt" strokecolor="#800040">
                <v:path arrowok="t"/>
              </v:shape>
            </v:group>
            <v:group style="position:absolute;left:9418;top:7589;width:180;height:2" coordorigin="9418,7589" coordsize="180,2">
              <v:shape style="position:absolute;left:9418;top:7589;width:180;height:2" coordorigin="9418,7589" coordsize="180,0" path="m9418,7589l9598,7589,9598,7589e" filled="f" stroked="t" strokeweight=".36pt" strokecolor="#FF0000">
                <v:path arrowok="t"/>
              </v:shape>
            </v:group>
            <v:group style="position:absolute;left:9475;top:7625;width:72;height:2" coordorigin="9475,7625" coordsize="72,2">
              <v:shape style="position:absolute;left:9475;top:7625;width:72;height:2" coordorigin="9475,7625" coordsize="72,0" path="m9547,7625l9475,7625,9475,7625e" filled="f" stroked="t" strokeweight=".36pt" strokecolor="#FF0000">
                <v:path arrowok="t"/>
              </v:shape>
            </v:group>
            <v:group style="position:absolute;left:9497;top:7646;width:22;height:2" coordorigin="9497,7646" coordsize="22,2">
              <v:shape style="position:absolute;left:9497;top:7646;width:22;height:2" coordorigin="9497,7646" coordsize="22,0" path="m9497,7646l9518,7646,9518,7646e" filled="f" stroked="t" strokeweight=".36pt" strokecolor="#FF0000">
                <v:path arrowok="t"/>
              </v:shape>
            </v:group>
            <v:group style="position:absolute;left:8496;top:7589;width:187;height:65" coordorigin="8496,7589" coordsize="187,65">
              <v:shape style="position:absolute;left:8496;top:7589;width:187;height:65" coordorigin="8496,7589" coordsize="187,65" path="m8496,7589l8683,7589,8590,7654,8496,7589e" filled="f" stroked="t" strokeweight=".36pt" strokecolor="#FF0000">
                <v:path arrowok="t"/>
              </v:shape>
            </v:group>
            <v:group style="position:absolute;left:8590;top:7452;width:2;height:137" coordorigin="8590,7452" coordsize="2,137">
              <v:shape style="position:absolute;left:8590;top:7452;width:2;height:137" coordorigin="8590,7452" coordsize="0,137" path="m8590,7589l8590,7452,8590,7452e" filled="f" stroked="t" strokeweight=".36pt" strokecolor="#800040">
                <v:path arrowok="t"/>
              </v:shape>
            </v:group>
            <v:group style="position:absolute;left:8863;top:7452;width:94;height:2" coordorigin="8863,7452" coordsize="94,2">
              <v:shape style="position:absolute;left:8863;top:7452;width:94;height:2" coordorigin="8863,7452" coordsize="94,0" path="m8957,7452l8863,7452e" filled="f" stroked="t" strokeweight=".36pt" strokecolor="#FF0000">
                <v:path arrowok="t"/>
              </v:shape>
            </v:group>
            <v:group style="position:absolute;left:9050;top:7452;width:94;height:2" coordorigin="9050,7452" coordsize="94,2">
              <v:shape style="position:absolute;left:9050;top:7452;width:94;height:2" coordorigin="9050,7452" coordsize="94,0" path="m9050,7452l9144,7452e" filled="f" stroked="t" strokeweight=".36pt" strokecolor="#FF0000">
                <v:path arrowok="t"/>
              </v:shape>
            </v:group>
            <v:group style="position:absolute;left:8957;top:7452;width:22;height:2" coordorigin="8957,7452" coordsize="22,2">
              <v:shape style="position:absolute;left:8957;top:7452;width:22;height:2" coordorigin="8957,7452" coordsize="22,0" path="m8957,7452l8978,7452,8978,7452e" filled="f" stroked="t" strokeweight=".36pt" strokecolor="#0000FF">
                <v:path arrowok="t"/>
              </v:shape>
            </v:group>
            <v:group style="position:absolute;left:8986;top:7387;width:2;height:115" coordorigin="8986,7387" coordsize="2,115">
              <v:shape style="position:absolute;left:8986;top:7387;width:2;height:115" coordorigin="8986,7387" coordsize="0,115" path="m8986,7502l8986,7387,8986,7387e" filled="f" stroked="t" strokeweight=".36pt" strokecolor="#0000FF">
                <v:path arrowok="t"/>
              </v:shape>
            </v:group>
            <v:group style="position:absolute;left:9022;top:7387;width:2;height:115" coordorigin="9022,7387" coordsize="2,115">
              <v:shape style="position:absolute;left:9022;top:7387;width:2;height:115" coordorigin="9022,7387" coordsize="0,115" path="m9022,7502l9022,7387,9022,7387e" filled="f" stroked="t" strokeweight=".36pt" strokecolor="#0000FF">
                <v:path arrowok="t"/>
              </v:shape>
            </v:group>
            <v:group style="position:absolute;left:8978;top:7452;width:7;height:2" coordorigin="8978,7452" coordsize="7,2">
              <v:shape style="position:absolute;left:8978;top:7452;width:7;height:2" coordorigin="8978,7452" coordsize="7,0" path="m8978,7452l8986,7452,8986,7452e" filled="f" stroked="t" strokeweight=".36pt" strokecolor="#0000FF">
                <v:path arrowok="t"/>
              </v:shape>
            </v:group>
            <v:group style="position:absolute;left:9022;top:7452;width:29;height:2" coordorigin="9022,7452" coordsize="29,2">
              <v:shape style="position:absolute;left:9022;top:7452;width:29;height:2" coordorigin="9022,7452" coordsize="29,0" path="m9022,7452l9050,7452,9050,7452e" filled="f" stroked="t" strokeweight=".36pt" strokecolor="#0000FF">
                <v:path arrowok="t"/>
              </v:shape>
            </v:group>
            <v:group style="position:absolute;left:13097;top:6631;width:2;height:65" coordorigin="13097,6631" coordsize="2,65">
              <v:shape style="position:absolute;left:13097;top:6631;width:2;height:65" coordorigin="13097,6631" coordsize="0,65" path="m13097,6631l13097,6696e" filled="f" stroked="t" strokeweight=".36pt" strokecolor="#FF0000">
                <v:path arrowok="t"/>
              </v:shape>
            </v:group>
            <v:group style="position:absolute;left:13097;top:6358;width:2;height:72" coordorigin="13097,6358" coordsize="2,72">
              <v:shape style="position:absolute;left:13097;top:6358;width:2;height:72" coordorigin="13097,6358" coordsize="0,72" path="m13097,6430l13097,6358e" filled="f" stroked="t" strokeweight=".36pt" strokecolor="#FF0000">
                <v:path arrowok="t"/>
              </v:shape>
            </v:group>
            <v:group style="position:absolute;left:13068;top:6610;width:29;height:22" coordorigin="13068,6610" coordsize="29,22">
              <v:shape style="position:absolute;left:13068;top:6610;width:29;height:22" coordorigin="13068,6610" coordsize="29,22" path="m13097,6631l13068,6610,13068,6610e" filled="f" stroked="t" strokeweight=".36pt" strokecolor="#0000FF">
                <v:path arrowok="t"/>
              </v:shape>
            </v:group>
            <v:group style="position:absolute;left:13068;top:6566;width:58;height:43" coordorigin="13068,6566" coordsize="58,43">
              <v:shape style="position:absolute;left:13068;top:6566;width:58;height:43" coordorigin="13068,6566" coordsize="58,43" path="m13068,6610l13126,6566,13126,6566e" filled="f" stroked="t" strokeweight=".36pt" strokecolor="#0000FF">
                <v:path arrowok="t"/>
              </v:shape>
            </v:group>
            <v:group style="position:absolute;left:13068;top:6530;width:58;height:36" coordorigin="13068,6530" coordsize="58,36">
              <v:shape style="position:absolute;left:13068;top:6530;width:58;height:36" coordorigin="13068,6530" coordsize="58,36" path="m13126,6566l13068,6530,13068,6530e" filled="f" stroked="t" strokeweight=".36pt" strokecolor="#0000FF">
                <v:path arrowok="t"/>
              </v:shape>
            </v:group>
            <v:group style="position:absolute;left:13068;top:6487;width:58;height:43" coordorigin="13068,6487" coordsize="58,43">
              <v:shape style="position:absolute;left:13068;top:6487;width:58;height:43" coordorigin="13068,6487" coordsize="58,43" path="m13068,6530l13126,6487,13126,6487e" filled="f" stroked="t" strokeweight=".36pt" strokecolor="#0000FF">
                <v:path arrowok="t"/>
              </v:shape>
            </v:group>
            <v:group style="position:absolute;left:13068;top:6444;width:58;height:43" coordorigin="13068,6444" coordsize="58,43">
              <v:shape style="position:absolute;left:13068;top:6444;width:58;height:43" coordorigin="13068,6444" coordsize="58,43" path="m13126,6487l13068,6444,13068,6444e" filled="f" stroked="t" strokeweight=".36pt" strokecolor="#0000FF">
                <v:path arrowok="t"/>
              </v:shape>
            </v:group>
            <v:group style="position:absolute;left:13068;top:6430;width:29;height:14" coordorigin="13068,6430" coordsize="29,14">
              <v:shape style="position:absolute;left:13068;top:6430;width:29;height:14" coordorigin="13068,6430" coordsize="29,14" path="m13068,6444l13097,6430,13097,6430e" filled="f" stroked="t" strokeweight=".36pt" strokecolor="#0000FF">
                <v:path arrowok="t"/>
              </v:shape>
            </v:group>
            <v:group style="position:absolute;left:12542;top:7718;width:367;height:2" coordorigin="12542,7718" coordsize="367,2">
              <v:shape style="position:absolute;left:12542;top:7718;width:367;height:2" coordorigin="12542,7718" coordsize="367,0" path="m12910,7718l12542,7718,12542,7718e" filled="f" stroked="t" strokeweight=".36pt" strokecolor="#800040">
                <v:path arrowok="t"/>
              </v:shape>
            </v:group>
            <v:group style="position:absolute;left:12539;top:7686;width:7;height:2" coordorigin="12539,7686" coordsize="7,2">
              <v:shape style="position:absolute;left:12539;top:7686;width:7;height:2" coordorigin="12539,7686" coordsize="7,0" path="m12539,7686l12546,7686e" filled="f" stroked="t" strokeweight="3.24pt" strokecolor="#800040">
                <v:path arrowok="t"/>
              </v:shape>
            </v:group>
            <v:group style="position:absolute;left:9367;top:4658;width:2;height:65" coordorigin="9367,4658" coordsize="2,65">
              <v:shape style="position:absolute;left:9367;top:4658;width:2;height:65" coordorigin="9367,4658" coordsize="0,65" path="m9367,4658l9367,4723e" filled="f" stroked="t" strokeweight=".36pt" strokecolor="#FF0000">
                <v:path arrowok="t"/>
              </v:shape>
            </v:group>
            <v:group style="position:absolute;left:9367;top:4385;width:2;height:65" coordorigin="9367,4385" coordsize="2,65">
              <v:shape style="position:absolute;left:9367;top:4385;width:2;height:65" coordorigin="9367,4385" coordsize="0,65" path="m9367,4450l9367,4385e" filled="f" stroked="t" strokeweight=".36pt" strokecolor="#FF0000">
                <v:path arrowok="t"/>
              </v:shape>
            </v:group>
            <v:group style="position:absolute;left:9310;top:4522;width:122;height:2" coordorigin="9310,4522" coordsize="122,2">
              <v:shape style="position:absolute;left:9310;top:4522;width:122;height:2" coordorigin="9310,4522" coordsize="122,0" path="m9310,4522l9432,4522,9432,4522e" filled="f" stroked="t" strokeweight=".36pt" strokecolor="#0000FF">
                <v:path arrowok="t"/>
              </v:shape>
            </v:group>
            <v:group style="position:absolute;left:9364;top:4622;width:7;height:2" coordorigin="9364,4622" coordsize="7,2">
              <v:shape style="position:absolute;left:9364;top:4622;width:7;height:2" coordorigin="9364,4622" coordsize="7,0" path="m9364,4622l9371,4622e" filled="f" stroked="t" strokeweight="3.6pt" strokecolor="#0000FF">
                <v:path arrowok="t"/>
              </v:shape>
            </v:group>
            <v:group style="position:absolute;left:9364;top:4486;width:7;height:2" coordorigin="9364,4486" coordsize="7,2">
              <v:shape style="position:absolute;left:9364;top:4486;width:7;height:2" coordorigin="9364,4486" coordsize="7,0" path="m9364,4486l9371,4486e" filled="f" stroked="t" strokeweight="3.6pt" strokecolor="#0000FF">
                <v:path arrowok="t"/>
              </v:shape>
            </v:group>
            <v:group style="position:absolute;left:9310;top:4522;width:122;height:65" coordorigin="9310,4522" coordsize="122,65">
              <v:shape style="position:absolute;left:9310;top:4522;width:122;height:65" coordorigin="9310,4522" coordsize="122,65" path="m9432,4586l9310,4586,9367,4522,9432,4586xe" filled="t" fillcolor="#0000FF" stroked="f">
                <v:path arrowok="t"/>
                <v:fill type="solid"/>
              </v:shape>
            </v:group>
            <v:group style="position:absolute;left:9310;top:4522;width:122;height:65" coordorigin="9310,4522" coordsize="122,65">
              <v:shape style="position:absolute;left:9310;top:4522;width:122;height:65" coordorigin="9310,4522" coordsize="122,65" path="m9367,4522l9432,4586,9310,4586,9367,4522xe" filled="f" stroked="t" strokeweight=".36pt" strokecolor="#0000FF">
                <v:path arrowok="t"/>
              </v:shape>
            </v:group>
            <v:group style="position:absolute;left:5810;top:4097;width:29;height:22" coordorigin="5810,4097" coordsize="29,22">
              <v:shape style="position:absolute;left:5810;top:4097;width:29;height:22" coordorigin="5810,4097" coordsize="29,22" path="m5832,4118l5818,4118,5810,4104,5818,4097,5832,4097,5839,4104,5832,4118xe" filled="t" fillcolor="#FF00FF" stroked="f">
                <v:path arrowok="t"/>
                <v:fill type="solid"/>
              </v:shape>
            </v:group>
            <v:group style="position:absolute;left:5810;top:4097;width:29;height:22" coordorigin="5810,4097" coordsize="29,22">
              <v:shape style="position:absolute;left:5810;top:4097;width:29;height:22" coordorigin="5810,4097" coordsize="29,22" path="m5810,4104l5818,4097,5825,4097,5832,4097,5839,4104,5832,4118,5825,4118,5818,4118,5810,4104e" filled="f" stroked="t" strokeweight=".36pt" strokecolor="#FF00FF">
                <v:path arrowok="t"/>
              </v:shape>
            </v:group>
            <v:group style="position:absolute;left:4846;top:4097;width:29;height:22" coordorigin="4846,4097" coordsize="29,22">
              <v:shape style="position:absolute;left:4846;top:4097;width:29;height:22" coordorigin="4846,4097" coordsize="29,22" path="m4867,4118l4853,4118,4846,4104,4853,4097,4867,4097,4874,4104,4867,4118xe" filled="t" fillcolor="#FF00FF" stroked="f">
                <v:path arrowok="t"/>
                <v:fill type="solid"/>
              </v:shape>
            </v:group>
            <v:group style="position:absolute;left:4846;top:4097;width:29;height:22" coordorigin="4846,4097" coordsize="29,22">
              <v:shape style="position:absolute;left:4846;top:4097;width:29;height:22" coordorigin="4846,4097" coordsize="29,22" path="m4846,4104l4853,4097,4860,4097,4867,4097,4874,4104,4867,4118,4860,4118,4853,4118,4846,4104e" filled="f" stroked="t" strokeweight=".36pt" strokecolor="#FF00FF">
                <v:path arrowok="t"/>
              </v:shape>
            </v:group>
            <v:group style="position:absolute;left:6199;top:6221;width:367;height:2" coordorigin="6199,6221" coordsize="367,2">
              <v:shape style="position:absolute;left:6199;top:6221;width:367;height:2" coordorigin="6199,6221" coordsize="367,0" path="m6566,6221l6199,6221,6199,6221e" filled="f" stroked="t" strokeweight=".36pt" strokecolor="#800040">
                <v:path arrowok="t"/>
              </v:shape>
            </v:group>
            <v:group style="position:absolute;left:6545;top:6206;width:29;height:22" coordorigin="6545,6206" coordsize="29,22">
              <v:shape style="position:absolute;left:6545;top:6206;width:29;height:22" coordorigin="6545,6206" coordsize="29,22" path="m6566,6228l6552,6228,6545,6214,6552,6206,6566,6206,6574,6214,6566,6228xe" filled="t" fillcolor="#FF00FF" stroked="f">
                <v:path arrowok="t"/>
                <v:fill type="solid"/>
              </v:shape>
            </v:group>
            <v:group style="position:absolute;left:6545;top:6206;width:29;height:22" coordorigin="6545,6206" coordsize="29,22">
              <v:shape style="position:absolute;left:6545;top:6206;width:29;height:22" coordorigin="6545,6206" coordsize="29,22" path="m6545,6214l6552,6206,6559,6206,6566,6206,6574,6214,6566,6228,6559,6228,6552,6228,6545,6214e" filled="f" stroked="t" strokeweight=".36pt" strokecolor="#FF00FF">
                <v:path arrowok="t"/>
              </v:shape>
            </v:group>
            <v:group style="position:absolute;left:8107;top:5666;width:29;height:14" coordorigin="8107,5666" coordsize="29,14">
              <v:shape style="position:absolute;left:8107;top:5666;width:29;height:14" coordorigin="8107,5666" coordsize="29,14" path="m8129,5681l8114,5681,8107,5674,8114,5666,8129,5666,8136,5674,8129,5681xe" filled="t" fillcolor="#FF00FF" stroked="f">
                <v:path arrowok="t"/>
                <v:fill type="solid"/>
              </v:shape>
            </v:group>
            <v:group style="position:absolute;left:8107;top:5666;width:29;height:14" coordorigin="8107,5666" coordsize="29,14">
              <v:shape style="position:absolute;left:8107;top:5666;width:29;height:14" coordorigin="8107,5666" coordsize="29,14" path="m8107,5674l8114,5666,8122,5666,8129,5666,8136,5674,8129,5681,8122,5681,8114,5681,8107,5674e" filled="f" stroked="t" strokeweight=".36pt" strokecolor="#FF00FF">
                <v:path arrowok="t"/>
              </v:shape>
            </v:group>
            <v:group style="position:absolute;left:5630;top:4846;width:22;height:22" coordorigin="5630,4846" coordsize="22,22">
              <v:shape style="position:absolute;left:5630;top:4846;width:22;height:22" coordorigin="5630,4846" coordsize="22,22" path="m5638,4867l5630,4853,5638,4846,5652,4853,5638,4867xe" filled="t" fillcolor="#FF00FF" stroked="f">
                <v:path arrowok="t"/>
                <v:fill type="solid"/>
              </v:shape>
            </v:group>
            <v:group style="position:absolute;left:5630;top:4846;width:22;height:22" coordorigin="5630,4846" coordsize="22,22">
              <v:shape style="position:absolute;left:5630;top:4846;width:22;height:22" coordorigin="5630,4846" coordsize="22,22" path="m5630,4853l5638,4846,5652,4853,5638,4867,5630,4853e" filled="f" stroked="t" strokeweight=".36pt" strokecolor="#FF00FF">
                <v:path arrowok="t"/>
              </v:shape>
            </v:group>
            <v:group style="position:absolute;left:5004;top:4860;width:2;height:1570" coordorigin="5004,4860" coordsize="2,1570">
              <v:shape style="position:absolute;left:5004;top:4860;width:2;height:1570" coordorigin="5004,4860" coordsize="0,1570" path="m5004,6430l5004,4860,5004,4860e" filled="f" stroked="t" strokeweight=".36pt" strokecolor="#800040">
                <v:path arrowok="t"/>
              </v:shape>
            </v:group>
            <v:group style="position:absolute;left:4982;top:4846;width:29;height:22" coordorigin="4982,4846" coordsize="29,22">
              <v:shape style="position:absolute;left:4982;top:4846;width:29;height:22" coordorigin="4982,4846" coordsize="29,22" path="m5004,4867l4990,4867,4982,4853,4990,4846,5004,4846,5011,4853,5004,4867xe" filled="t" fillcolor="#FF00FF" stroked="f">
                <v:path arrowok="t"/>
                <v:fill type="solid"/>
              </v:shape>
            </v:group>
            <v:group style="position:absolute;left:4982;top:4846;width:29;height:22" coordorigin="4982,4846" coordsize="29,22">
              <v:shape style="position:absolute;left:4982;top:4846;width:29;height:22" coordorigin="4982,4846" coordsize="29,22" path="m4982,4853l4990,4846,4997,4846,5004,4846,5011,4853,5004,4867,4997,4867,4990,4867,4982,4853e" filled="f" stroked="t" strokeweight=".36pt" strokecolor="#FF00FF">
                <v:path arrowok="t"/>
              </v:shape>
            </v:group>
            <v:group style="position:absolute;left:7762;top:8640;width:2;height:1260" coordorigin="7762,8640" coordsize="2,1260">
              <v:shape style="position:absolute;left:7762;top:8640;width:2;height:1260" coordorigin="7762,8640" coordsize="0,1260" path="m7762,9900l7762,8640,7762,8640e" filled="f" stroked="t" strokeweight=".36pt" strokecolor="#800040">
                <v:path arrowok="t"/>
              </v:shape>
            </v:group>
            <v:group style="position:absolute;left:6473;top:6358;width:187;height:72" coordorigin="6473,6358" coordsize="187,72">
              <v:shape style="position:absolute;left:6473;top:6358;width:187;height:72" coordorigin="6473,6358" coordsize="187,72" path="m6473,6358l6660,6358,6566,6430,6473,6358e" filled="f" stroked="t" strokeweight=".36pt" strokecolor="#FF0000">
                <v:path arrowok="t"/>
              </v:shape>
            </v:group>
            <v:group style="position:absolute;left:3715;top:5098;width:2;height:72" coordorigin="3715,5098" coordsize="2,72">
              <v:shape style="position:absolute;left:3715;top:5098;width:2;height:72" coordorigin="3715,5098" coordsize="0,72" path="m3715,5170l3715,5098e" filled="f" stroked="t" strokeweight=".36pt" strokecolor="#FF0000">
                <v:path arrowok="t"/>
              </v:shape>
            </v:group>
            <v:group style="position:absolute;left:3715;top:5371;width:2;height:65" coordorigin="3715,5371" coordsize="2,65">
              <v:shape style="position:absolute;left:3715;top:5371;width:2;height:65" coordorigin="3715,5371" coordsize="0,65" path="m3715,5371l3715,5436e" filled="f" stroked="t" strokeweight=".36pt" strokecolor="#FF0000">
                <v:path arrowok="t"/>
              </v:shape>
            </v:group>
            <v:group style="position:absolute;left:3715;top:5170;width:29;height:14" coordorigin="3715,5170" coordsize="29,14">
              <v:shape style="position:absolute;left:3715;top:5170;width:29;height:14" coordorigin="3715,5170" coordsize="29,14" path="m3715,5170l3744,5184,3744,5184e" filled="f" stroked="t" strokeweight=".36pt" strokecolor="#0000FF">
                <v:path arrowok="t"/>
              </v:shape>
            </v:group>
            <v:group style="position:absolute;left:3686;top:5184;width:58;height:43" coordorigin="3686,5184" coordsize="58,43">
              <v:shape style="position:absolute;left:3686;top:5184;width:58;height:43" coordorigin="3686,5184" coordsize="58,43" path="m3744,5184l3686,5227,3686,5227e" filled="f" stroked="t" strokeweight=".36pt" strokecolor="#0000FF">
                <v:path arrowok="t"/>
              </v:shape>
            </v:group>
            <v:group style="position:absolute;left:3686;top:5227;width:58;height:43" coordorigin="3686,5227" coordsize="58,43">
              <v:shape style="position:absolute;left:3686;top:5227;width:58;height:43" coordorigin="3686,5227" coordsize="58,43" path="m3686,5227l3744,5270,3744,5270e" filled="f" stroked="t" strokeweight=".36pt" strokecolor="#0000FF">
                <v:path arrowok="t"/>
              </v:shape>
            </v:group>
            <v:group style="position:absolute;left:3686;top:5270;width:58;height:36" coordorigin="3686,5270" coordsize="58,36">
              <v:shape style="position:absolute;left:3686;top:5270;width:58;height:36" coordorigin="3686,5270" coordsize="58,36" path="m3744,5270l3686,5306,3686,5306e" filled="f" stroked="t" strokeweight=".36pt" strokecolor="#0000FF">
                <v:path arrowok="t"/>
              </v:shape>
            </v:group>
            <v:group style="position:absolute;left:3686;top:5306;width:58;height:43" coordorigin="3686,5306" coordsize="58,43">
              <v:shape style="position:absolute;left:3686;top:5306;width:58;height:43" coordorigin="3686,5306" coordsize="58,43" path="m3686,5306l3744,5350,3744,5350e" filled="f" stroked="t" strokeweight=".36pt" strokecolor="#0000FF">
                <v:path arrowok="t"/>
              </v:shape>
            </v:group>
            <v:group style="position:absolute;left:3715;top:5350;width:29;height:22" coordorigin="3715,5350" coordsize="29,22">
              <v:shape style="position:absolute;left:3715;top:5350;width:29;height:22" coordorigin="3715,5350" coordsize="29,22" path="m3744,5350l3715,5371,3715,5371e" filled="f" stroked="t" strokeweight=".36pt" strokecolor="#0000FF">
                <v:path arrowok="t"/>
              </v:shape>
            </v:group>
            <v:group style="position:absolute;left:6566;top:6221;width:2;height:137" coordorigin="6566,6221" coordsize="2,137">
              <v:shape style="position:absolute;left:6566;top:6221;width:2;height:137" coordorigin="6566,6221" coordsize="0,137" path="m6566,6358l6566,6221,6566,6221e" filled="f" stroked="t" strokeweight=".36pt" strokecolor="#800040">
                <v:path arrowok="t"/>
              </v:shape>
            </v:group>
            <v:group style="position:absolute;left:12449;top:4961;width:2;height:209" coordorigin="12449,4961" coordsize="2,209">
              <v:shape style="position:absolute;left:12449;top:4961;width:2;height:209" coordorigin="12449,4961" coordsize="0,209" path="m12449,5170l12449,4961,12449,4961e" filled="f" stroked="t" strokeweight=".36pt" strokecolor="#800040">
                <v:path arrowok="t"/>
              </v:shape>
            </v:group>
            <v:group style="position:absolute;left:3694;top:5666;width:29;height:14" coordorigin="3694,5666" coordsize="29,14">
              <v:shape style="position:absolute;left:3694;top:5666;width:29;height:14" coordorigin="3694,5666" coordsize="29,14" path="m3715,5681l3701,5681,3694,5674,3701,5666,3715,5666,3722,5674,3715,5681xe" filled="t" fillcolor="#FF00FF" stroked="f">
                <v:path arrowok="t"/>
                <v:fill type="solid"/>
              </v:shape>
            </v:group>
            <v:group style="position:absolute;left:3694;top:5666;width:29;height:14" coordorigin="3694,5666" coordsize="29,14">
              <v:shape style="position:absolute;left:3694;top:5666;width:29;height:14" coordorigin="3694,5666" coordsize="29,14" path="m3694,5674l3701,5666,3708,5666,3715,5666,3722,5674,3715,5681,3708,5681,3701,5681,3694,5674e" filled="f" stroked="t" strokeweight=".36pt" strokecolor="#FF00FF">
                <v:path arrowok="t"/>
              </v:shape>
            </v:group>
            <v:group style="position:absolute;left:5915;top:3190;width:7;height:2" coordorigin="5915,3190" coordsize="7,2">
              <v:shape style="position:absolute;left:5915;top:3190;width:7;height:2" coordorigin="5915,3190" coordsize="7,0" path="m5915,3190l5922,3190e" filled="f" stroked="t" strokeweight="3.6pt" strokecolor="#800040">
                <v:path arrowok="t"/>
              </v:shape>
            </v:group>
            <v:group style="position:absolute;left:4522;top:3550;width:29;height:22" coordorigin="4522,3550" coordsize="29,22">
              <v:shape style="position:absolute;left:4522;top:3550;width:29;height:22" coordorigin="4522,3550" coordsize="29,22" path="m4543,3571l4529,3571,4522,3557,4529,3550,4543,3550,4550,3557,4543,3571xe" filled="t" fillcolor="#FF00FF" stroked="f">
                <v:path arrowok="t"/>
                <v:fill type="solid"/>
              </v:shape>
            </v:group>
            <v:group style="position:absolute;left:4522;top:3550;width:29;height:22" coordorigin="4522,3550" coordsize="29,22">
              <v:shape style="position:absolute;left:4522;top:3550;width:29;height:22" coordorigin="4522,3550" coordsize="29,22" path="m4522,3557l4529,3550,4536,3550,4543,3550,4550,3557,4543,3571,4536,3571,4529,3571,4522,3557e" filled="f" stroked="t" strokeweight=".36pt" strokecolor="#FF00FF">
                <v:path arrowok="t"/>
              </v:shape>
            </v:group>
            <v:group style="position:absolute;left:9720;top:6415;width:29;height:22" coordorigin="9720,6415" coordsize="29,22">
              <v:shape style="position:absolute;left:9720;top:6415;width:29;height:22" coordorigin="9720,6415" coordsize="29,22" path="m9742,6437l9727,6437,9720,6422,9727,6415,9742,6415,9749,6422,9742,6437xe" filled="t" fillcolor="#FF00FF" stroked="f">
                <v:path arrowok="t"/>
                <v:fill type="solid"/>
              </v:shape>
            </v:group>
            <v:group style="position:absolute;left:9720;top:6415;width:29;height:22" coordorigin="9720,6415" coordsize="29,22">
              <v:shape style="position:absolute;left:9720;top:6415;width:29;height:22" coordorigin="9720,6415" coordsize="29,22" path="m9720,6422l9727,6415,9734,6415,9742,6415,9749,6422,9742,6437,9734,6437,9727,6437,9720,6422e" filled="f" stroked="t" strokeweight=".36pt" strokecolor="#FF00FF">
                <v:path arrowok="t"/>
              </v:shape>
            </v:group>
            <v:group style="position:absolute;left:9050;top:5407;width:2;height:274" coordorigin="9050,5407" coordsize="2,274">
              <v:shape style="position:absolute;left:9050;top:5407;width:2;height:274" coordorigin="9050,5407" coordsize="0,274" path="m9050,5681l9050,5407,9050,5407e" filled="f" stroked="t" strokeweight=".36pt" strokecolor="#800040">
                <v:path arrowok="t"/>
              </v:shape>
            </v:group>
            <v:group style="position:absolute;left:9050;top:5407;width:778;height:2" coordorigin="9050,5407" coordsize="778,2">
              <v:shape style="position:absolute;left:9050;top:5407;width:778;height:2" coordorigin="9050,5407" coordsize="778,0" path="m9828,5407l9050,5407,9050,5407e" filled="f" stroked="t" strokeweight=".36pt" strokecolor="#800040">
                <v:path arrowok="t"/>
              </v:shape>
            </v:group>
            <v:group style="position:absolute;left:12910;top:7654;width:2;height:65" coordorigin="12910,7654" coordsize="2,65">
              <v:shape style="position:absolute;left:12910;top:7654;width:2;height:65" coordorigin="12910,7654" coordsize="0,65" path="m12910,7654l12910,7718e" filled="f" stroked="t" strokeweight=".36pt" strokecolor="#FF0000">
                <v:path arrowok="t"/>
              </v:shape>
            </v:group>
            <v:group style="position:absolute;left:12910;top:7380;width:2;height:72" coordorigin="12910,7380" coordsize="2,72">
              <v:shape style="position:absolute;left:12910;top:7380;width:2;height:72" coordorigin="12910,7380" coordsize="0,72" path="m12910,7452l12910,7380e" filled="f" stroked="t" strokeweight=".36pt" strokecolor="#FF0000">
                <v:path arrowok="t"/>
              </v:shape>
            </v:group>
            <v:group style="position:absolute;left:12881;top:7632;width:29;height:22" coordorigin="12881,7632" coordsize="29,22">
              <v:shape style="position:absolute;left:12881;top:7632;width:29;height:22" coordorigin="12881,7632" coordsize="29,22" path="m12910,7654l12881,7632,12881,7632e" filled="f" stroked="t" strokeweight=".36pt" strokecolor="#0000FF">
                <v:path arrowok="t"/>
              </v:shape>
            </v:group>
            <v:group style="position:absolute;left:12881;top:7589;width:58;height:43" coordorigin="12881,7589" coordsize="58,43">
              <v:shape style="position:absolute;left:12881;top:7589;width:58;height:43" coordorigin="12881,7589" coordsize="58,43" path="m12881,7632l12938,7589,12938,7589e" filled="f" stroked="t" strokeweight=".36pt" strokecolor="#0000FF">
                <v:path arrowok="t"/>
              </v:shape>
            </v:group>
            <v:group style="position:absolute;left:12881;top:7553;width:58;height:36" coordorigin="12881,7553" coordsize="58,36">
              <v:shape style="position:absolute;left:12881;top:7553;width:58;height:36" coordorigin="12881,7553" coordsize="58,36" path="m12938,7589l12881,7553,12881,7553e" filled="f" stroked="t" strokeweight=".36pt" strokecolor="#0000FF">
                <v:path arrowok="t"/>
              </v:shape>
            </v:group>
            <v:group style="position:absolute;left:12881;top:7510;width:58;height:43" coordorigin="12881,7510" coordsize="58,43">
              <v:shape style="position:absolute;left:12881;top:7510;width:58;height:43" coordorigin="12881,7510" coordsize="58,43" path="m12881,7553l12938,7510,12938,7510e" filled="f" stroked="t" strokeweight=".36pt" strokecolor="#0000FF">
                <v:path arrowok="t"/>
              </v:shape>
            </v:group>
            <v:group style="position:absolute;left:12881;top:7466;width:58;height:43" coordorigin="12881,7466" coordsize="58,43">
              <v:shape style="position:absolute;left:12881;top:7466;width:58;height:43" coordorigin="12881,7466" coordsize="58,43" path="m12938,7510l12881,7466,12881,7466e" filled="f" stroked="t" strokeweight=".36pt" strokecolor="#0000FF">
                <v:path arrowok="t"/>
              </v:shape>
            </v:group>
            <v:group style="position:absolute;left:12881;top:7452;width:29;height:14" coordorigin="12881,7452" coordsize="29,14">
              <v:shape style="position:absolute;left:12881;top:7452;width:29;height:14" coordorigin="12881,7452" coordsize="29,14" path="m12881,7466l12910,7452,12910,7452e" filled="f" stroked="t" strokeweight=".36pt" strokecolor="#0000FF">
                <v:path arrowok="t"/>
              </v:shape>
            </v:group>
            <v:group style="position:absolute;left:5465;top:5609;width:454;height:2" coordorigin="5465,5609" coordsize="454,2">
              <v:shape style="position:absolute;left:5465;top:5609;width:454;height:2" coordorigin="5465,5609" coordsize="454,0" path="m5918,5609l5465,5609,5465,5609e" filled="f" stroked="t" strokeweight=".36pt" strokecolor="#800040">
                <v:path arrowok="t"/>
              </v:shape>
            </v:group>
            <v:group style="position:absolute;left:3377;top:6552;width:22;height:14" coordorigin="3377,6552" coordsize="22,14">
              <v:shape style="position:absolute;left:3377;top:6552;width:22;height:14" coordorigin="3377,6552" coordsize="22,14" path="m3384,6566l3377,6559,3384,6552,3398,6559,3384,6566xe" filled="t" fillcolor="#FF00FF" stroked="f">
                <v:path arrowok="t"/>
                <v:fill type="solid"/>
              </v:shape>
            </v:group>
            <v:group style="position:absolute;left:3377;top:6552;width:22;height:14" coordorigin="3377,6552" coordsize="22,14">
              <v:shape style="position:absolute;left:3377;top:6552;width:22;height:14" coordorigin="3377,6552" coordsize="22,14" path="m3377,6559l3384,6552,3398,6559,3384,6566,3377,6559e" filled="f" stroked="t" strokeweight=".36pt" strokecolor="#FF00FF">
                <v:path arrowok="t"/>
              </v:shape>
            </v:group>
            <v:group style="position:absolute;left:3694;top:6552;width:29;height:14" coordorigin="3694,6552" coordsize="29,14">
              <v:shape style="position:absolute;left:3694;top:6552;width:29;height:14" coordorigin="3694,6552" coordsize="29,14" path="m3715,6566l3701,6566,3694,6559,3701,6552,3715,6552,3722,6559,3715,6566xe" filled="t" fillcolor="#FF00FF" stroked="f">
                <v:path arrowok="t"/>
                <v:fill type="solid"/>
              </v:shape>
            </v:group>
            <v:group style="position:absolute;left:3694;top:6552;width:29;height:14" coordorigin="3694,6552" coordsize="29,14">
              <v:shape style="position:absolute;left:3694;top:6552;width:29;height:14" coordorigin="3694,6552" coordsize="29,14" path="m3694,6559l3701,6552,3708,6552,3715,6552,3722,6559,3715,6566,3708,6566,3701,6566,3694,6559e" filled="f" stroked="t" strokeweight=".36pt" strokecolor="#FF00FF">
                <v:path arrowok="t"/>
              </v:shape>
            </v:group>
            <v:group style="position:absolute;left:3715;top:6293;width:2;height:274" coordorigin="3715,6293" coordsize="2,274">
              <v:shape style="position:absolute;left:3715;top:6293;width:2;height:274" coordorigin="3715,6293" coordsize="0,274" path="m3715,6566l3715,6293,3715,6293e" filled="f" stroked="t" strokeweight=".36pt" strokecolor="#800040">
                <v:path arrowok="t"/>
              </v:shape>
            </v:group>
            <v:group style="position:absolute;left:7114;top:6055;width:187;height:65" coordorigin="7114,6055" coordsize="187,65">
              <v:shape style="position:absolute;left:7114;top:6055;width:187;height:65" coordorigin="7114,6055" coordsize="187,65" path="m7114,6055l7301,6055,7207,6120,7114,6055e" filled="f" stroked="t" strokeweight=".36pt" strokecolor="#FF0000">
                <v:path arrowok="t"/>
              </v:shape>
            </v:group>
            <v:group style="position:absolute;left:4176;top:6084;width:2;height:72" coordorigin="4176,6084" coordsize="2,72">
              <v:shape style="position:absolute;left:4176;top:6084;width:2;height:72" coordorigin="4176,6084" coordsize="0,72" path="m4176,6156l4176,6084e" filled="f" stroked="t" strokeweight=".36pt" strokecolor="#FF0000">
                <v:path arrowok="t"/>
              </v:shape>
            </v:group>
            <v:group style="position:absolute;left:4176;top:6221;width:2;height:72" coordorigin="4176,6221" coordsize="2,72">
              <v:shape style="position:absolute;left:4176;top:6221;width:2;height:72" coordorigin="4176,6221" coordsize="0,72" path="m4176,6221l4176,6293e" filled="f" stroked="t" strokeweight=".36pt" strokecolor="#FF0000">
                <v:path arrowok="t"/>
              </v:shape>
            </v:group>
            <v:group style="position:absolute;left:4172;top:6163;width:7;height:2" coordorigin="4172,6163" coordsize="7,2">
              <v:shape style="position:absolute;left:4172;top:6163;width:7;height:2" coordorigin="4172,6163" coordsize="7,0" path="m4172,6163l4180,6163e" filled="f" stroked="t" strokeweight=".72pt" strokecolor="#0000FF">
                <v:path arrowok="t"/>
              </v:shape>
            </v:group>
            <v:group style="position:absolute;left:4090;top:6199;width:166;height:2" coordorigin="4090,6199" coordsize="166,2">
              <v:shape style="position:absolute;left:4090;top:6199;width:166;height:2" coordorigin="4090,6199" coordsize="166,0" path="m4090,6199l4255,6199,4255,6199e" filled="f" stroked="t" strokeweight=".36pt" strokecolor="#0000FF">
                <v:path arrowok="t"/>
              </v:shape>
            </v:group>
            <v:group style="position:absolute;left:4172;top:6210;width:7;height:2" coordorigin="4172,6210" coordsize="7,2">
              <v:shape style="position:absolute;left:4172;top:6210;width:7;height:2" coordorigin="4172,6210" coordsize="7,0" path="m4172,6210l4180,6210e" filled="f" stroked="t" strokeweight="1.08pt" strokecolor="#0000FF">
                <v:path arrowok="t"/>
              </v:shape>
            </v:group>
            <v:group style="position:absolute;left:12823;top:7790;width:180;height:2" coordorigin="12823,7790" coordsize="180,2">
              <v:shape style="position:absolute;left:12823;top:7790;width:180;height:2" coordorigin="12823,7790" coordsize="180,0" path="m12823,7790l13003,7790,13003,7790e" filled="f" stroked="t" strokeweight=".36pt" strokecolor="#FF0000">
                <v:path arrowok="t"/>
              </v:shape>
            </v:group>
            <v:group style="position:absolute;left:12845;top:7812;width:130;height:2" coordorigin="12845,7812" coordsize="130,2">
              <v:shape style="position:absolute;left:12845;top:7812;width:130;height:2" coordorigin="12845,7812" coordsize="130,0" path="m12845,7812l12974,7812,12974,7812e" filled="f" stroked="t" strokeweight=".36pt" strokecolor="#FF0000">
                <v:path arrowok="t"/>
              </v:shape>
            </v:group>
            <v:group style="position:absolute;left:12874;top:7834;width:72;height:2" coordorigin="12874,7834" coordsize="72,2">
              <v:shape style="position:absolute;left:12874;top:7834;width:72;height:2" coordorigin="12874,7834" coordsize="72,0" path="m12946,7834l12874,7834,12874,7834e" filled="f" stroked="t" strokeweight=".36pt" strokecolor="#FF0000">
                <v:path arrowok="t"/>
              </v:shape>
            </v:group>
            <v:group style="position:absolute;left:12902;top:7848;width:22;height:2" coordorigin="12902,7848" coordsize="22,2">
              <v:shape style="position:absolute;left:12902;top:7848;width:22;height:2" coordorigin="12902,7848" coordsize="22,0" path="m12902,7848l12924,7848,12924,7848e" filled="f" stroked="t" strokeweight=".36pt" strokecolor="#FF0000">
                <v:path arrowok="t"/>
              </v:shape>
            </v:group>
            <v:group style="position:absolute;left:7488;top:5882;width:180;height:65" coordorigin="7488,5882" coordsize="180,65">
              <v:shape style="position:absolute;left:7488;top:5882;width:180;height:65" coordorigin="7488,5882" coordsize="180,65" path="m7488,5882l7668,5882,7574,5947,7488,5882e" filled="f" stroked="t" strokeweight=".36pt" strokecolor="#FF0000">
                <v:path arrowok="t"/>
              </v:shape>
            </v:group>
            <v:group style="position:absolute;left:10454;top:4572;width:29;height:22" coordorigin="10454,4572" coordsize="29,22">
              <v:shape style="position:absolute;left:10454;top:4572;width:29;height:22" coordorigin="10454,4572" coordsize="29,22" path="m10476,4594l10462,4594,10454,4579,10462,4572,10476,4572,10483,4579,10476,4594xe" filled="t" fillcolor="#FF00FF" stroked="f">
                <v:path arrowok="t"/>
                <v:fill type="solid"/>
              </v:shape>
            </v:group>
            <v:group style="position:absolute;left:10454;top:4572;width:29;height:22" coordorigin="10454,4572" coordsize="29,22">
              <v:shape style="position:absolute;left:10454;top:4572;width:29;height:22" coordorigin="10454,4572" coordsize="29,22" path="m10454,4579l10462,4572,10469,4572,10476,4572,10483,4579,10476,4594,10469,4594,10462,4594,10454,4579e" filled="f" stroked="t" strokeweight=".36pt" strokecolor="#FF00FF">
                <v:path arrowok="t"/>
              </v:shape>
            </v:group>
            <v:group style="position:absolute;left:2779;top:6552;width:22;height:14" coordorigin="2779,6552" coordsize="22,14">
              <v:shape style="position:absolute;left:2779;top:6552;width:22;height:14" coordorigin="2779,6552" coordsize="22,14" path="m2786,6566l2779,6559,2786,6552,2801,6559,2786,6566xe" filled="t" fillcolor="#FF00FF" stroked="f">
                <v:path arrowok="t"/>
                <v:fill type="solid"/>
              </v:shape>
            </v:group>
            <v:group style="position:absolute;left:2779;top:6552;width:22;height:14" coordorigin="2779,6552" coordsize="22,14">
              <v:shape style="position:absolute;left:2779;top:6552;width:22;height:14" coordorigin="2779,6552" coordsize="22,14" path="m2779,6559l2786,6552,2801,6559,2786,6566,2779,6559e" filled="f" stroked="t" strokeweight=".36pt" strokecolor="#FF00FF">
                <v:path arrowok="t"/>
              </v:shape>
            </v:group>
            <v:group style="position:absolute;left:3053;top:6552;width:29;height:14" coordorigin="3053,6552" coordsize="29,14">
              <v:shape style="position:absolute;left:3053;top:6552;width:29;height:14" coordorigin="3053,6552" coordsize="29,14" path="m3074,6566l3060,6566,3053,6559,3060,6552,3074,6552,3082,6559,3074,6566xe" filled="t" fillcolor="#FF00FF" stroked="f">
                <v:path arrowok="t"/>
                <v:fill type="solid"/>
              </v:shape>
            </v:group>
            <v:group style="position:absolute;left:3053;top:6552;width:29;height:14" coordorigin="3053,6552" coordsize="29,14">
              <v:shape style="position:absolute;left:3053;top:6552;width:29;height:14" coordorigin="3053,6552" coordsize="29,14" path="m3053,6559l3060,6552,3067,6552,3074,6552,3082,6559,3074,6566,3067,6566,3060,6566,3053,6559e" filled="f" stroked="t" strokeweight=".36pt" strokecolor="#FF00FF">
                <v:path arrowok="t"/>
              </v:shape>
            </v:group>
            <v:group style="position:absolute;left:12161;top:4608;width:22;height:22" coordorigin="12161,4608" coordsize="22,22">
              <v:shape style="position:absolute;left:12161;top:4608;width:22;height:22" coordorigin="12161,4608" coordsize="22,22" path="m12168,4630l12161,4615,12168,4608,12182,4615,12168,4630xe" filled="t" fillcolor="#FF00FF" stroked="f">
                <v:path arrowok="t"/>
                <v:fill type="solid"/>
              </v:shape>
            </v:group>
            <v:group style="position:absolute;left:12161;top:4608;width:22;height:22" coordorigin="12161,4608" coordsize="22,22">
              <v:shape style="position:absolute;left:12161;top:4608;width:22;height:22" coordorigin="12161,4608" coordsize="22,22" path="m12161,4615l12168,4608,12182,4615,12168,4630,12161,4615e" filled="f" stroked="t" strokeweight=".36pt" strokecolor="#FF00FF">
                <v:path arrowok="t"/>
              </v:shape>
            </v:group>
            <v:group style="position:absolute;left:5306;top:4846;width:29;height:22" coordorigin="5306,4846" coordsize="29,22">
              <v:shape style="position:absolute;left:5306;top:4846;width:29;height:22" coordorigin="5306,4846" coordsize="29,22" path="m5328,4867l5314,4867,5306,4853,5314,4846,5328,4846,5335,4853,5328,4867xe" filled="t" fillcolor="#FF00FF" stroked="f">
                <v:path arrowok="t"/>
                <v:fill type="solid"/>
              </v:shape>
            </v:group>
            <v:group style="position:absolute;left:5306;top:4846;width:29;height:22" coordorigin="5306,4846" coordsize="29,22">
              <v:shape style="position:absolute;left:5306;top:4846;width:29;height:22" coordorigin="5306,4846" coordsize="29,22" path="m5306,4853l5314,4846,5321,4846,5328,4846,5335,4853,5328,4867,5321,4867,5314,4867,5306,4853e" filled="f" stroked="t" strokeweight=".36pt" strokecolor="#FF00FF">
                <v:path arrowok="t"/>
              </v:shape>
            </v:group>
            <v:group style="position:absolute;left:6934;top:6696;width:94;height:2" coordorigin="6934,6696" coordsize="94,2">
              <v:shape style="position:absolute;left:6934;top:6696;width:94;height:2" coordorigin="6934,6696" coordsize="94,0" path="m6934,6696l7027,6696e" filled="f" stroked="t" strokeweight=".36pt" strokecolor="#FF0000">
                <v:path arrowok="t"/>
              </v:shape>
            </v:group>
            <v:group style="position:absolute;left:6660;top:6696;width:86;height:2" coordorigin="6660,6696" coordsize="86,2">
              <v:shape style="position:absolute;left:6660;top:6696;width:86;height:2" coordorigin="6660,6696" coordsize="86,0" path="m6746,6696l6660,6696e" filled="f" stroked="t" strokeweight=".36pt" strokecolor="#FF0000">
                <v:path arrowok="t"/>
              </v:shape>
            </v:group>
            <v:group style="position:absolute;left:6840;top:6833;width:2;height:72" coordorigin="6840,6833" coordsize="2,72">
              <v:shape style="position:absolute;left:6840;top:6833;width:2;height:72" coordorigin="6840,6833" coordsize="0,72" path="m6840,6833l6840,6905e" filled="f" stroked="t" strokeweight=".36pt" strokecolor="#FF0000">
                <v:path arrowok="t"/>
              </v:shape>
            </v:group>
            <v:group style="position:absolute;left:6869;top:6696;width:65;height:72" coordorigin="6869,6696" coordsize="65,72">
              <v:shape style="position:absolute;left:6869;top:6696;width:65;height:72" coordorigin="6869,6696" coordsize="65,72" path="m6934,6696l6869,6768,6869,6768e" filled="f" stroked="t" strokeweight=".36pt" strokecolor="#0000FF">
                <v:path arrowok="t"/>
              </v:shape>
            </v:group>
            <v:group style="position:absolute;left:6746;top:6696;width:65;height:72" coordorigin="6746,6696" coordsize="65,72">
              <v:shape style="position:absolute;left:6746;top:6696;width:65;height:72" coordorigin="6746,6696" coordsize="65,72" path="m6811,6768l6746,6696,6746,6696e" filled="f" stroked="t" strokeweight=".36pt" strokecolor="#0000FF">
                <v:path arrowok="t"/>
              </v:shape>
            </v:group>
            <v:group style="position:absolute;left:6746;top:6768;width:187;height:2" coordorigin="6746,6768" coordsize="187,2">
              <v:shape style="position:absolute;left:6746;top:6768;width:187;height:2" coordorigin="6746,6768" coordsize="187,0" path="m6934,6768l6746,6768,6746,6768e" filled="f" stroked="t" strokeweight=".36pt" strokecolor="#0000FF">
                <v:path arrowok="t"/>
              </v:shape>
            </v:group>
            <v:group style="position:absolute;left:6836;top:6800;width:7;height:2" coordorigin="6836,6800" coordsize="7,2">
              <v:shape style="position:absolute;left:6836;top:6800;width:7;height:2" coordorigin="6836,6800" coordsize="7,0" path="m6836,6800l6844,6800e" filled="f" stroked="t" strokeweight="3.24pt" strokecolor="#0000FF">
                <v:path arrowok="t"/>
              </v:shape>
            </v:group>
            <v:group style="position:absolute;left:6746;top:6696;width:50;height:43" coordorigin="6746,6696" coordsize="50,43">
              <v:shape style="position:absolute;left:6746;top:6696;width:50;height:43" coordorigin="6746,6696" coordsize="50,43" path="m6768,6739l6746,6696,6797,6725,6768,6739xe" filled="t" fillcolor="#0000FF" stroked="f">
                <v:path arrowok="t"/>
                <v:fill type="solid"/>
              </v:shape>
            </v:group>
            <v:group style="position:absolute;left:6746;top:6696;width:50;height:43" coordorigin="6746,6696" coordsize="50,43">
              <v:shape style="position:absolute;left:6746;top:6696;width:50;height:43" coordorigin="6746,6696" coordsize="50,43" path="m6746,6696l6797,6725,6768,6739,6746,6696xe" filled="f" stroked="t" strokeweight=".36pt" strokecolor="#0000FF">
                <v:path arrowok="t"/>
              </v:shape>
            </v:group>
            <v:group style="position:absolute;left:3715;top:3564;width:180;height:2" coordorigin="3715,3564" coordsize="180,2">
              <v:shape style="position:absolute;left:3715;top:3564;width:180;height:2" coordorigin="3715,3564" coordsize="180,0" path="m3895,3564l3715,3564,3715,3564e" filled="f" stroked="t" strokeweight=".36pt" strokecolor="#800040">
                <v:path arrowok="t"/>
              </v:shape>
            </v:group>
            <v:group style="position:absolute;left:9828;top:3089;width:2;height:1361" coordorigin="9828,3089" coordsize="2,1361">
              <v:shape style="position:absolute;left:9828;top:3089;width:2;height:1361" coordorigin="9828,3089" coordsize="0,1361" path="m9828,4450l9828,3089,9828,3089e" filled="f" stroked="t" strokeweight=".36pt" strokecolor="#800040">
                <v:path arrowok="t"/>
              </v:shape>
            </v:group>
            <v:group style="position:absolute;left:14522;top:4586;width:274;height:72" coordorigin="14522,4586" coordsize="274,72">
              <v:shape style="position:absolute;left:14522;top:4586;width:274;height:72" coordorigin="14522,4586" coordsize="274,72" path="m14796,4622l14702,4658,14522,4658,14522,4586,14702,4586,14796,4622e" filled="f" stroked="t" strokeweight=".36pt" strokecolor="#FF0000">
                <v:path arrowok="t"/>
              </v:shape>
            </v:group>
            <v:group style="position:absolute;left:12434;top:5155;width:29;height:14" coordorigin="12434,5155" coordsize="29,14">
              <v:shape style="position:absolute;left:12434;top:5155;width:29;height:14" coordorigin="12434,5155" coordsize="29,14" path="m12456,5170l12442,5170,12434,5162,12442,5155,12456,5155,12463,5162,12456,5170xe" filled="t" fillcolor="#FF00FF" stroked="f">
                <v:path arrowok="t"/>
                <v:fill type="solid"/>
              </v:shape>
            </v:group>
            <v:group style="position:absolute;left:12434;top:5155;width:29;height:14" coordorigin="12434,5155" coordsize="29,14">
              <v:shape style="position:absolute;left:12434;top:5155;width:29;height:14" coordorigin="12434,5155" coordsize="29,14" path="m12434,5162l12442,5155,12449,5155,12456,5155,12463,5162,12456,5170,12449,5170,12442,5170,12434,5162e" filled="f" stroked="t" strokeweight=".36pt" strokecolor="#FF00FF">
                <v:path arrowok="t"/>
              </v:shape>
            </v:group>
            <v:group style="position:absolute;left:7204;top:6019;width:7;height:2" coordorigin="7204,6019" coordsize="7,2">
              <v:shape style="position:absolute;left:7204;top:6019;width:7;height:2" coordorigin="7204,6019" coordsize="7,0" path="m7204,6019l7211,6019e" filled="f" stroked="t" strokeweight="3.6pt" strokecolor="#800040">
                <v:path arrowok="t"/>
              </v:shape>
            </v:group>
            <v:group style="position:absolute;left:11441;top:7315;width:2;height:65" coordorigin="11441,7315" coordsize="2,65">
              <v:shape style="position:absolute;left:11441;top:7315;width:2;height:65" coordorigin="11441,7315" coordsize="0,65" path="m11441,7315l11441,7380e" filled="f" stroked="t" strokeweight=".36pt" strokecolor="#FF0000">
                <v:path arrowok="t"/>
              </v:shape>
            </v:group>
            <v:group style="position:absolute;left:11441;top:7106;width:2;height:72" coordorigin="11441,7106" coordsize="2,72">
              <v:shape style="position:absolute;left:11441;top:7106;width:2;height:72" coordorigin="11441,7106" coordsize="0,72" path="m11441,7178l11441,7106e" filled="f" stroked="t" strokeweight=".36pt" strokecolor="#FF0000">
                <v:path arrowok="t"/>
              </v:shape>
            </v:group>
            <v:group style="position:absolute;left:11534;top:7243;width:86;height:2" coordorigin="11534,7243" coordsize="86,2">
              <v:shape style="position:absolute;left:11534;top:7243;width:86;height:2" coordorigin="11534,7243" coordsize="86,0" path="m11534,7243l11621,7243e" filled="f" stroked="t" strokeweight=".36pt" strokecolor="#FF0000">
                <v:path arrowok="t"/>
              </v:shape>
            </v:group>
            <v:group style="position:absolute;left:11347;top:7207;width:187;height:72" coordorigin="11347,7207" coordsize="187,72">
              <v:shape style="position:absolute;left:11347;top:7207;width:187;height:72" coordorigin="11347,7207" coordsize="187,72" path="m11534,7279l11347,7279,11441,7207,11534,7279xe" filled="t" fillcolor="#0000FF" stroked="f">
                <v:path arrowok="t"/>
                <v:fill type="solid"/>
              </v:shape>
            </v:group>
            <v:group style="position:absolute;left:11347;top:7207;width:187;height:72" coordorigin="11347,7207" coordsize="187,72">
              <v:shape style="position:absolute;left:11347;top:7207;width:187;height:72" coordorigin="11347,7207" coordsize="187,72" path="m11441,7207l11347,7279,11534,7279,11441,7207xe" filled="f" stroked="t" strokeweight=".36pt" strokecolor="#0000FF">
                <v:path arrowok="t"/>
              </v:shape>
            </v:group>
            <v:group style="position:absolute;left:11437;top:7297;width:7;height:2" coordorigin="11437,7297" coordsize="7,2">
              <v:shape style="position:absolute;left:11437;top:7297;width:7;height:2" coordorigin="11437,7297" coordsize="7,0" path="m11437,7297l11444,7297e" filled="f" stroked="t" strokeweight="1.8pt" strokecolor="#0000FF">
                <v:path arrowok="t"/>
              </v:shape>
            </v:group>
            <v:group style="position:absolute;left:11437;top:7193;width:7;height:2" coordorigin="11437,7193" coordsize="7,2">
              <v:shape style="position:absolute;left:11437;top:7193;width:7;height:2" coordorigin="11437,7193" coordsize="7,0" path="m11437,7193l11444,7193e" filled="f" stroked="t" strokeweight="1.44pt" strokecolor="#0000FF">
                <v:path arrowok="t"/>
              </v:shape>
            </v:group>
            <v:group style="position:absolute;left:11484;top:7178;width:50;height:29" coordorigin="11484,7178" coordsize="50,29">
              <v:shape style="position:absolute;left:11484;top:7178;width:50;height:29" coordorigin="11484,7178" coordsize="50,29" path="m11534,7178l11484,7207,11484,7207e" filled="f" stroked="t" strokeweight=".36pt" strokecolor="#0000FF">
                <v:path arrowok="t"/>
              </v:shape>
            </v:group>
            <v:group style="position:absolute;left:11398;top:7207;width:86;height:2" coordorigin="11398,7207" coordsize="86,2">
              <v:shape style="position:absolute;left:11398;top:7207;width:86;height:2" coordorigin="11398,7207" coordsize="86,0" path="m11484,7207l11398,7207,11398,7207e" filled="f" stroked="t" strokeweight=".36pt" strokecolor="#0000FF">
                <v:path arrowok="t"/>
              </v:shape>
            </v:group>
            <v:group style="position:absolute;left:11347;top:7207;width:50;height:36" coordorigin="11347,7207" coordsize="50,36">
              <v:shape style="position:absolute;left:11347;top:7207;width:50;height:36" coordorigin="11347,7207" coordsize="50,36" path="m11398,7207l11347,7243,11347,7243e" filled="f" stroked="t" strokeweight=".36pt" strokecolor="#0000FF">
                <v:path arrowok="t"/>
              </v:shape>
            </v:group>
            <v:group style="position:absolute;left:11484;top:7243;width:50;height:2" coordorigin="11484,7243" coordsize="50,2">
              <v:shape style="position:absolute;left:11484;top:7243;width:50;height:2" coordorigin="11484,7243" coordsize="50,0" path="m11534,7243l11484,7243,11484,7243e" filled="f" stroked="t" strokeweight=".36pt" strokecolor="#0000FF">
                <v:path arrowok="t"/>
              </v:shape>
            </v:group>
            <v:group style="position:absolute;left:8863;top:8230;width:281;height:2" coordorigin="8863,8230" coordsize="281,2">
              <v:shape style="position:absolute;left:8863;top:8230;width:281;height:2" coordorigin="8863,8230" coordsize="281,0" path="m9144,8230l8863,8230e" filled="f" stroked="t" strokeweight=".36pt" strokecolor="#FF0000">
                <v:path arrowok="t"/>
              </v:shape>
            </v:group>
            <v:group style="position:absolute;left:8863;top:8302;width:281;height:2" coordorigin="8863,8302" coordsize="281,2">
              <v:shape style="position:absolute;left:8863;top:8302;width:281;height:2" coordorigin="8863,8302" coordsize="281,0" path="m9144,8302l8863,8302e" filled="f" stroked="t" strokeweight=".36pt" strokecolor="#FF0000">
                <v:path arrowok="t"/>
              </v:shape>
            </v:group>
            <v:group style="position:absolute;left:8863;top:8366;width:281;height:2" coordorigin="8863,8366" coordsize="281,2">
              <v:shape style="position:absolute;left:8863;top:8366;width:281;height:2" coordorigin="8863,8366" coordsize="281,0" path="m9144,8366l8863,8366e" filled="f" stroked="t" strokeweight=".36pt" strokecolor="#FF0000">
                <v:path arrowok="t"/>
              </v:shape>
            </v:group>
            <v:group style="position:absolute;left:8863;top:8438;width:281;height:2" coordorigin="8863,8438" coordsize="281,2">
              <v:shape style="position:absolute;left:8863;top:8438;width:281;height:2" coordorigin="8863,8438" coordsize="281,0" path="m9144,8438l8863,8438e" filled="f" stroked="t" strokeweight=".36pt" strokecolor="#FF0000">
                <v:path arrowok="t"/>
              </v:shape>
            </v:group>
            <v:group style="position:absolute;left:8863;top:8640;width:281;height:2" coordorigin="8863,8640" coordsize="281,2">
              <v:shape style="position:absolute;left:8863;top:8640;width:281;height:2" coordorigin="8863,8640" coordsize="281,0" path="m9144,8640l8863,8640e" filled="f" stroked="t" strokeweight=".36pt" strokecolor="#FF0000">
                <v:path arrowok="t"/>
              </v:shape>
            </v:group>
            <v:group style="position:absolute;left:8863;top:8575;width:281;height:2" coordorigin="8863,8575" coordsize="281,2">
              <v:shape style="position:absolute;left:8863;top:8575;width:281;height:2" coordorigin="8863,8575" coordsize="281,0" path="m9144,8575l8863,8575e" filled="f" stroked="t" strokeweight=".36pt" strokecolor="#FF0000">
                <v:path arrowok="t"/>
              </v:shape>
            </v:group>
            <v:group style="position:absolute;left:8863;top:8503;width:281;height:2" coordorigin="8863,8503" coordsize="281,2">
              <v:shape style="position:absolute;left:8863;top:8503;width:281;height:2" coordorigin="8863,8503" coordsize="281,0" path="m9144,8503l8863,8503e" filled="f" stroked="t" strokeweight=".36pt" strokecolor="#FF0000">
                <v:path arrowok="t"/>
              </v:shape>
            </v:group>
            <v:group style="position:absolute;left:9144;top:8165;width:454;height:547" coordorigin="9144,8165" coordsize="454,547">
              <v:shape style="position:absolute;left:9144;top:8165;width:454;height:547" coordorigin="9144,8165" coordsize="454,547" path="m9144,8712l9598,8712,9598,8165,9144,8165,9144,8712xe" filled="f" stroked="t" strokeweight=".36pt" strokecolor="#0000FF">
                <v:path arrowok="t"/>
              </v:shape>
            </v:group>
            <v:group style="position:absolute;left:11441;top:6358;width:2;height:72" coordorigin="11441,6358" coordsize="2,72">
              <v:shape style="position:absolute;left:11441;top:6358;width:2;height:72" coordorigin="11441,6358" coordsize="0,72" path="m11441,6358l11441,6430e" filled="f" stroked="t" strokeweight=".36pt" strokecolor="#FF0000">
                <v:path arrowok="t"/>
              </v:shape>
            </v:group>
            <v:group style="position:absolute;left:11441;top:6084;width:2;height:72" coordorigin="11441,6084" coordsize="2,72">
              <v:shape style="position:absolute;left:11441;top:6084;width:2;height:72" coordorigin="11441,6084" coordsize="0,72" path="m11441,6156l11441,6084e" filled="f" stroked="t" strokeweight=".36pt" strokecolor="#FF0000">
                <v:path arrowok="t"/>
              </v:shape>
            </v:group>
            <v:group style="position:absolute;left:11412;top:6336;width:29;height:22" coordorigin="11412,6336" coordsize="29,22">
              <v:shape style="position:absolute;left:11412;top:6336;width:29;height:22" coordorigin="11412,6336" coordsize="29,22" path="m11441,6358l11412,6336,11412,6336e" filled="f" stroked="t" strokeweight=".36pt" strokecolor="#0000FF">
                <v:path arrowok="t"/>
              </v:shape>
            </v:group>
            <v:group style="position:absolute;left:11412;top:6300;width:58;height:36" coordorigin="11412,6300" coordsize="58,36">
              <v:shape style="position:absolute;left:11412;top:6300;width:58;height:36" coordorigin="11412,6300" coordsize="58,36" path="m11412,6336l11470,6300,11470,6300e" filled="f" stroked="t" strokeweight=".36pt" strokecolor="#0000FF">
                <v:path arrowok="t"/>
              </v:shape>
            </v:group>
            <v:group style="position:absolute;left:11412;top:6257;width:58;height:43" coordorigin="11412,6257" coordsize="58,43">
              <v:shape style="position:absolute;left:11412;top:6257;width:58;height:43" coordorigin="11412,6257" coordsize="58,43" path="m11470,6300l11412,6257,11412,6257e" filled="f" stroked="t" strokeweight=".36pt" strokecolor="#0000FF">
                <v:path arrowok="t"/>
              </v:shape>
            </v:group>
            <v:group style="position:absolute;left:11412;top:6214;width:58;height:43" coordorigin="11412,6214" coordsize="58,43">
              <v:shape style="position:absolute;left:11412;top:6214;width:58;height:43" coordorigin="11412,6214" coordsize="58,43" path="m11412,6257l11470,6214,11470,6214e" filled="f" stroked="t" strokeweight=".36pt" strokecolor="#0000FF">
                <v:path arrowok="t"/>
              </v:shape>
            </v:group>
            <v:group style="position:absolute;left:11412;top:6178;width:58;height:36" coordorigin="11412,6178" coordsize="58,36">
              <v:shape style="position:absolute;left:11412;top:6178;width:58;height:36" coordorigin="11412,6178" coordsize="58,36" path="m11470,6214l11412,6178,11412,6178e" filled="f" stroked="t" strokeweight=".36pt" strokecolor="#0000FF">
                <v:path arrowok="t"/>
              </v:shape>
            </v:group>
            <v:group style="position:absolute;left:11412;top:6156;width:29;height:22" coordorigin="11412,6156" coordsize="29,22">
              <v:shape style="position:absolute;left:11412;top:6156;width:29;height:22" coordorigin="11412,6156" coordsize="29,22" path="m11412,6178l11441,6156,11441,6156e" filled="f" stroked="t" strokeweight=".36pt" strokecolor="#0000FF">
                <v:path arrowok="t"/>
              </v:shape>
            </v:group>
            <v:group style="position:absolute;left:8914;top:7178;width:86;height:137" coordorigin="8914,7178" coordsize="86,137">
              <v:shape style="position:absolute;left:8914;top:7178;width:86;height:137" coordorigin="8914,7178" coordsize="86,137" path="m9000,7178l8914,7315,8914,7315e" filled="f" stroked="t" strokeweight=".36pt" strokecolor="#0000FF">
                <v:path arrowok="t"/>
              </v:shape>
            </v:group>
            <v:group style="position:absolute;left:8914;top:7315;width:180;height:2" coordorigin="8914,7315" coordsize="180,2">
              <v:shape style="position:absolute;left:8914;top:7315;width:180;height:2" coordorigin="8914,7315" coordsize="180,0" path="m8914,7315l9094,7315,9094,7315e" filled="f" stroked="t" strokeweight=".36pt" strokecolor="#0000FF">
                <v:path arrowok="t"/>
              </v:shape>
            </v:group>
            <v:group style="position:absolute;left:9000;top:7178;width:94;height:137" coordorigin="9000,7178" coordsize="94,137">
              <v:shape style="position:absolute;left:9000;top:7178;width:94;height:137" coordorigin="9000,7178" coordsize="94,137" path="m9000,7178l9094,7315,9094,7315e" filled="f" stroked="t" strokeweight=".36pt" strokecolor="#0000FF">
                <v:path arrowok="t"/>
              </v:shape>
            </v:group>
            <v:group style="position:absolute;left:8996;top:7236;width:7;height:2" coordorigin="8996,7236" coordsize="7,2">
              <v:shape style="position:absolute;left:8996;top:7236;width:7;height:2" coordorigin="8996,7236" coordsize="7,0" path="m8996,7236l9004,7236e" filled="f" stroked="t" strokeweight="2.88pt" strokecolor="#0000FF">
                <v:path arrowok="t"/>
              </v:shape>
            </v:group>
            <v:group style="position:absolute;left:2794;top:4522;width:734;height:2" coordorigin="2794,4522" coordsize="734,2">
              <v:shape style="position:absolute;left:2794;top:4522;width:734;height:2" coordorigin="2794,4522" coordsize="734,0" path="m3528,4522l2794,4522,2794,4522e" filled="f" stroked="t" strokeweight=".36pt" strokecolor="#800040">
                <v:path arrowok="t"/>
              </v:shape>
            </v:group>
            <v:group style="position:absolute;left:7574;top:5681;width:2;height:202" coordorigin="7574,5681" coordsize="2,202">
              <v:shape style="position:absolute;left:7574;top:5681;width:2;height:202" coordorigin="7574,5681" coordsize="0,202" path="m7574,5882l7574,5681,7574,5681e" filled="f" stroked="t" strokeweight=".36pt" strokecolor="#800040">
                <v:path arrowok="t"/>
              </v:shape>
            </v:group>
            <v:group style="position:absolute;left:7574;top:5472;width:2;height:72" coordorigin="7574,5472" coordsize="2,72">
              <v:shape style="position:absolute;left:7574;top:5472;width:2;height:72" coordorigin="7574,5472" coordsize="0,72" path="m7574,5544l7574,5472e" filled="f" stroked="t" strokeweight=".36pt" strokecolor="#FF0000">
                <v:path arrowok="t"/>
              </v:shape>
            </v:group>
            <v:group style="position:absolute;left:7574;top:5609;width:2;height:72" coordorigin="7574,5609" coordsize="2,72">
              <v:shape style="position:absolute;left:7574;top:5609;width:2;height:72" coordorigin="7574,5609" coordsize="0,72" path="m7574,5609l7574,5681e" filled="f" stroked="t" strokeweight=".36pt" strokecolor="#FF0000">
                <v:path arrowok="t"/>
              </v:shape>
            </v:group>
            <v:group style="position:absolute;left:7571;top:5548;width:7;height:2" coordorigin="7571,5548" coordsize="7,2">
              <v:shape style="position:absolute;left:7571;top:5548;width:7;height:2" coordorigin="7571,5548" coordsize="7,0" path="m7571,5548l7578,5548e" filled="f" stroked="t" strokeweight=".36pt" strokecolor="#0000FF">
                <v:path arrowok="t"/>
              </v:shape>
            </v:group>
            <v:group style="position:absolute;left:7495;top:5587;width:166;height:2" coordorigin="7495,5587" coordsize="166,2">
              <v:shape style="position:absolute;left:7495;top:5587;width:166;height:2" coordorigin="7495,5587" coordsize="166,0" path="m7495,5587l7661,5587,7661,5587e" filled="f" stroked="t" strokeweight=".36pt" strokecolor="#0000FF">
                <v:path arrowok="t"/>
              </v:shape>
            </v:group>
            <v:group style="position:absolute;left:7495;top:5551;width:166;height:2" coordorigin="7495,5551" coordsize="166,2">
              <v:shape style="position:absolute;left:7495;top:5551;width:166;height:2" coordorigin="7495,5551" coordsize="166,0" path="m7495,5551l7661,5551,7661,5551e" filled="f" stroked="t" strokeweight=".36pt" strokecolor="#0000FF">
                <v:path arrowok="t"/>
              </v:shape>
            </v:group>
            <v:group style="position:absolute;left:7571;top:5598;width:7;height:2" coordorigin="7571,5598" coordsize="7,2">
              <v:shape style="position:absolute;left:7571;top:5598;width:7;height:2" coordorigin="7571,5598" coordsize="7,0" path="m7571,5598l7578,5598e" filled="f" stroked="t" strokeweight="1.08pt" strokecolor="#0000FF">
                <v:path arrowok="t"/>
              </v:shape>
            </v:group>
            <w10:wrap type="none"/>
          </v:group>
        </w:pict>
      </w: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133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UB9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53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A</w:t>
      </w:r>
      <w:r>
        <w:rPr>
          <w:rFonts w:ascii="Arial"/>
          <w:color w:val="000000"/>
          <w:sz w:val="6"/>
        </w:rPr>
      </w:r>
    </w:p>
    <w:p>
      <w:pPr>
        <w:spacing w:before="32"/>
        <w:ind w:left="138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191.134583pt;margin-top:8.722157pt;width:5.24pt;height:7.8518pt;mso-position-horizontal-relative:page;mso-position-vertical-relative:paragraph;z-index:-12278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3</w:t>
                  </w:r>
                  <w:r>
                    <w:rPr>
                      <w:rFonts w:ascii="Arial"/>
                      <w:sz w:val="6"/>
                    </w:rPr>
                    <w:t> </w:t>
                  </w:r>
                  <w:r>
                    <w:rPr>
                      <w:rFonts w:ascii="Arial"/>
                      <w:spacing w:val="-7"/>
                      <w:sz w:val="6"/>
                    </w:rPr>
                    <w:t> </w:t>
                  </w:r>
                  <w:r>
                    <w:rPr>
                      <w:rFonts w:ascii="Arial"/>
                      <w:w w:val="135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1"/>
          <w:w w:val="135"/>
          <w:sz w:val="6"/>
        </w:rPr>
        <w:t>PC8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17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B</w:t>
      </w:r>
      <w:r>
        <w:rPr>
          <w:rFonts w:ascii="Arial"/>
          <w:color w:val="000000"/>
          <w:sz w:val="6"/>
        </w:rPr>
      </w:r>
    </w:p>
    <w:p>
      <w:pPr>
        <w:tabs>
          <w:tab w:pos="606" w:val="right" w:leader="none"/>
        </w:tabs>
        <w:spacing w:before="204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QB9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05</w:t>
      </w:r>
      <w:r>
        <w:rPr>
          <w:rFonts w:ascii="Arial"/>
          <w:color w:val="000000"/>
          <w:spacing w:val="-1"/>
          <w:w w:val="135"/>
          <w:sz w:val="6"/>
        </w:rPr>
        <w:tab/>
      </w:r>
      <w:r>
        <w:rPr>
          <w:rFonts w:ascii="Arial"/>
          <w:color w:val="000000"/>
          <w:w w:val="130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before="10"/>
        <w:ind w:left="0" w:right="336" w:firstLine="0"/>
        <w:jc w:val="right"/>
        <w:rPr>
          <w:rFonts w:ascii="Arial" w:hAnsi="Arial" w:cs="Arial" w:eastAsia="Arial"/>
          <w:sz w:val="6"/>
          <w:szCs w:val="6"/>
        </w:rPr>
      </w:pPr>
      <w:r>
        <w:rPr/>
        <w:pict>
          <v:shape style="position:absolute;margin-left:191.134583pt;margin-top:6.902166pt;width:5.24pt;height:4.2518pt;mso-position-horizontal-relative:page;mso-position-vertical-relative:paragraph;z-index:-12279" type="#_x0000_t202" filled="f" stroked="f">
            <v:textbox inset="0,0,0,0" style="layout-flow:vertical;mso-layout-flow-alt:bottom-to-top">
              <w:txbxContent>
                <w:p>
                  <w:pPr>
                    <w:spacing w:before="16"/>
                    <w:ind w:left="20" w:right="0" w:firstLine="0"/>
                    <w:jc w:val="left"/>
                    <w:rPr>
                      <w:rFonts w:ascii="Arial" w:hAnsi="Arial" w:cs="Arial" w:eastAsia="Arial"/>
                      <w:sz w:val="6"/>
                      <w:szCs w:val="6"/>
                    </w:rPr>
                  </w:pPr>
                  <w:r>
                    <w:rPr>
                      <w:rFonts w:ascii="Arial"/>
                      <w:w w:val="135"/>
                      <w:sz w:val="6"/>
                    </w:rPr>
                    <w:t>2</w:t>
                  </w:r>
                  <w:r>
                    <w:rPr>
                      <w:rFonts w:ascii="Arial"/>
                      <w:sz w:val="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135"/>
          <w:sz w:val="6"/>
        </w:rPr>
        <w:t>2N</w:t>
      </w:r>
      <w:r>
        <w:rPr>
          <w:rFonts w:ascii="Arial"/>
          <w:color w:val="000080"/>
          <w:spacing w:val="-12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390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line="40" w:lineRule="exact" w:before="4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67</w:t>
      </w:r>
      <w:r>
        <w:rPr>
          <w:rFonts w:ascii="Arial"/>
          <w:color w:val="000000"/>
          <w:sz w:val="6"/>
        </w:rPr>
      </w:r>
    </w:p>
    <w:p>
      <w:pPr>
        <w:spacing w:before="32"/>
        <w:ind w:left="0" w:right="81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1k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10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1"/>
          <w:w w:val="135"/>
          <w:sz w:val="6"/>
        </w:rPr>
        <w:t>RB9</w:t>
      </w:r>
      <w:r>
        <w:rPr>
          <w:rFonts w:ascii="Arial"/>
          <w:color w:val="000080"/>
          <w:spacing w:val="-16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68</w:t>
      </w:r>
      <w:r>
        <w:rPr>
          <w:rFonts w:ascii="Arial"/>
          <w:color w:val="000000"/>
          <w:sz w:val="6"/>
        </w:rPr>
      </w:r>
    </w:p>
    <w:p>
      <w:pPr>
        <w:spacing w:before="39"/>
        <w:ind w:left="0" w:right="27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10</w:t>
      </w:r>
      <w:r>
        <w:rPr>
          <w:rFonts w:ascii="Arial"/>
          <w:color w:val="000080"/>
          <w:spacing w:val="-15"/>
          <w:w w:val="135"/>
          <w:sz w:val="6"/>
        </w:rPr>
        <w:t> </w:t>
      </w:r>
      <w:r>
        <w:rPr>
          <w:rFonts w:ascii="Arial"/>
          <w:color w:val="000080"/>
          <w:w w:val="135"/>
          <w:sz w:val="6"/>
        </w:rPr>
        <w:t>k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13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2"/>
          <w:w w:val="135"/>
          <w:sz w:val="6"/>
        </w:rPr>
        <w:t>+1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2V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sb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3"/>
          <w:w w:val="135"/>
          <w:sz w:val="6"/>
        </w:rPr>
        <w:t>/3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w w:val="135"/>
          <w:sz w:val="6"/>
        </w:rPr>
        <w:t>A</w:t>
      </w:r>
      <w:r>
        <w:rPr>
          <w:rFonts w:ascii="Arial"/>
          <w:sz w:val="6"/>
        </w:rPr>
      </w:r>
    </w:p>
    <w:p>
      <w:pPr>
        <w:spacing w:line="40" w:lineRule="exact" w:before="9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36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FF0000"/>
          <w:spacing w:val="-1"/>
          <w:w w:val="130"/>
          <w:sz w:val="6"/>
        </w:rPr>
        <w:t>DIM</w:t>
      </w:r>
      <w:r>
        <w:rPr>
          <w:rFonts w:ascii="Arial"/>
          <w:color w:val="000000"/>
          <w:sz w:val="6"/>
        </w:rPr>
      </w:r>
    </w:p>
    <w:p>
      <w:pPr>
        <w:spacing w:line="60" w:lineRule="exact" w:before="0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5"/>
        <w:rPr>
          <w:sz w:val="6"/>
          <w:szCs w:val="6"/>
        </w:rPr>
      </w:pPr>
    </w:p>
    <w:p>
      <w:pPr>
        <w:spacing w:before="0"/>
        <w:ind w:left="91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FF0000"/>
          <w:spacing w:val="-1"/>
          <w:w w:val="135"/>
          <w:sz w:val="6"/>
        </w:rPr>
        <w:t>EN</w:t>
      </w:r>
      <w:r>
        <w:rPr>
          <w:rFonts w:ascii="Arial"/>
          <w:color w:val="000000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spacing w:before="0"/>
        <w:ind w:left="18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FF0000"/>
          <w:spacing w:val="-1"/>
          <w:w w:val="135"/>
          <w:sz w:val="6"/>
        </w:rPr>
        <w:t>PS</w:t>
      </w:r>
      <w:r>
        <w:rPr>
          <w:rFonts w:ascii="Arial"/>
          <w:color w:val="FF0000"/>
          <w:spacing w:val="-16"/>
          <w:w w:val="135"/>
          <w:sz w:val="6"/>
        </w:rPr>
        <w:t> </w:t>
      </w:r>
      <w:r>
        <w:rPr>
          <w:rFonts w:ascii="Arial"/>
          <w:color w:val="FF0000"/>
          <w:w w:val="135"/>
          <w:sz w:val="6"/>
        </w:rPr>
        <w:t>ON</w:t>
      </w:r>
      <w:r>
        <w:rPr>
          <w:rFonts w:ascii="Arial"/>
          <w:color w:val="000000"/>
          <w:sz w:val="6"/>
        </w:rPr>
      </w:r>
    </w:p>
    <w:p>
      <w:pPr>
        <w:spacing w:before="32"/>
        <w:ind w:left="37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w w:val="135"/>
        </w:rPr>
        <w:br w:type="column"/>
      </w:r>
      <w:r>
        <w:rPr>
          <w:rFonts w:ascii="Arial"/>
          <w:color w:val="000080"/>
          <w:spacing w:val="-1"/>
          <w:w w:val="135"/>
          <w:sz w:val="6"/>
        </w:rPr>
        <w:t>XS</w:t>
      </w:r>
      <w:r>
        <w:rPr>
          <w:rFonts w:ascii="Arial"/>
          <w:color w:val="000080"/>
          <w:spacing w:val="-14"/>
          <w:w w:val="135"/>
          <w:sz w:val="6"/>
        </w:rPr>
        <w:t> </w:t>
      </w:r>
      <w:r>
        <w:rPr>
          <w:rFonts w:ascii="Arial"/>
          <w:color w:val="000080"/>
          <w:spacing w:val="-1"/>
          <w:w w:val="135"/>
          <w:sz w:val="6"/>
        </w:rPr>
        <w:t>956</w:t>
      </w:r>
      <w:r>
        <w:rPr>
          <w:rFonts w:ascii="Arial"/>
          <w:color w:val="000000"/>
          <w:sz w:val="6"/>
        </w:rPr>
      </w:r>
    </w:p>
    <w:p>
      <w:pPr>
        <w:spacing w:before="39"/>
        <w:ind w:left="147" w:right="23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1</w:t>
      </w:r>
      <w:r>
        <w:rPr>
          <w:rFonts w:ascii="Arial"/>
          <w:color w:val="000000"/>
          <w:sz w:val="6"/>
        </w:rPr>
      </w:r>
    </w:p>
    <w:p>
      <w:pPr>
        <w:spacing w:line="67" w:lineRule="exact" w:before="3"/>
        <w:ind w:left="147" w:right="23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2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147" w:right="23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3</w:t>
      </w:r>
      <w:r>
        <w:rPr>
          <w:rFonts w:ascii="Arial"/>
          <w:color w:val="000000"/>
          <w:sz w:val="6"/>
        </w:rPr>
      </w:r>
    </w:p>
    <w:p>
      <w:pPr>
        <w:spacing w:line="67" w:lineRule="exact" w:before="3"/>
        <w:ind w:left="147" w:right="23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4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147" w:right="23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5</w:t>
      </w:r>
      <w:r>
        <w:rPr>
          <w:rFonts w:ascii="Arial"/>
          <w:color w:val="000000"/>
          <w:sz w:val="6"/>
        </w:rPr>
      </w:r>
    </w:p>
    <w:p>
      <w:pPr>
        <w:spacing w:line="67" w:lineRule="exact" w:before="3"/>
        <w:ind w:left="147" w:right="23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6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147" w:right="23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7</w:t>
      </w:r>
      <w:r>
        <w:rPr>
          <w:rFonts w:ascii="Arial"/>
          <w:color w:val="000000"/>
          <w:sz w:val="6"/>
        </w:rPr>
      </w:r>
    </w:p>
    <w:p>
      <w:pPr>
        <w:spacing w:line="67" w:lineRule="exact" w:before="3"/>
        <w:ind w:left="147" w:right="23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8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147" w:right="23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w w:val="135"/>
          <w:sz w:val="6"/>
        </w:rPr>
        <w:t>9</w:t>
      </w:r>
      <w:r>
        <w:rPr>
          <w:rFonts w:ascii="Arial"/>
          <w:color w:val="000000"/>
          <w:sz w:val="6"/>
        </w:rPr>
      </w:r>
    </w:p>
    <w:p>
      <w:pPr>
        <w:spacing w:line="67" w:lineRule="exact" w:before="3"/>
        <w:ind w:left="191" w:right="229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-1"/>
          <w:w w:val="135"/>
          <w:sz w:val="6"/>
        </w:rPr>
        <w:t>10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191" w:right="229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-1"/>
          <w:w w:val="135"/>
          <w:sz w:val="6"/>
        </w:rPr>
        <w:t>11</w:t>
      </w:r>
      <w:r>
        <w:rPr>
          <w:rFonts w:ascii="Arial"/>
          <w:color w:val="000000"/>
          <w:sz w:val="6"/>
        </w:rPr>
      </w:r>
    </w:p>
    <w:p>
      <w:pPr>
        <w:spacing w:line="67" w:lineRule="exact" w:before="3"/>
        <w:ind w:left="191" w:right="229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-1"/>
          <w:w w:val="135"/>
          <w:sz w:val="6"/>
        </w:rPr>
        <w:t>12</w:t>
      </w:r>
      <w:r>
        <w:rPr>
          <w:rFonts w:ascii="Arial"/>
          <w:color w:val="000000"/>
          <w:sz w:val="6"/>
        </w:rPr>
      </w:r>
    </w:p>
    <w:p>
      <w:pPr>
        <w:spacing w:line="65" w:lineRule="exact" w:before="0"/>
        <w:ind w:left="191" w:right="229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-1"/>
          <w:w w:val="135"/>
          <w:sz w:val="6"/>
        </w:rPr>
        <w:t>13</w:t>
      </w:r>
      <w:r>
        <w:rPr>
          <w:rFonts w:ascii="Arial"/>
          <w:color w:val="000000"/>
          <w:sz w:val="6"/>
        </w:rPr>
      </w:r>
    </w:p>
    <w:p>
      <w:pPr>
        <w:spacing w:line="67" w:lineRule="exact" w:before="0"/>
        <w:ind w:left="191" w:right="229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4080"/>
          <w:spacing w:val="-1"/>
          <w:w w:val="135"/>
          <w:sz w:val="6"/>
        </w:rPr>
        <w:t>14</w:t>
      </w:r>
      <w:r>
        <w:rPr>
          <w:rFonts w:ascii="Arial"/>
          <w:color w:val="000000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spacing w:before="0"/>
        <w:ind w:left="23" w:right="0" w:firstLine="0"/>
        <w:jc w:val="center"/>
        <w:rPr>
          <w:rFonts w:ascii="Arial" w:hAnsi="Arial" w:cs="Arial" w:eastAsia="Arial"/>
          <w:sz w:val="6"/>
          <w:szCs w:val="6"/>
        </w:rPr>
      </w:pPr>
      <w:r>
        <w:rPr>
          <w:rFonts w:ascii="Arial"/>
          <w:color w:val="000080"/>
          <w:spacing w:val="-1"/>
          <w:w w:val="135"/>
          <w:sz w:val="6"/>
        </w:rPr>
        <w:t>14</w:t>
      </w:r>
      <w:r>
        <w:rPr>
          <w:rFonts w:ascii="Arial"/>
          <w:color w:val="000080"/>
          <w:spacing w:val="-18"/>
          <w:w w:val="135"/>
          <w:sz w:val="6"/>
        </w:rPr>
        <w:t> </w:t>
      </w:r>
      <w:r>
        <w:rPr>
          <w:rFonts w:ascii="Arial"/>
          <w:color w:val="000080"/>
          <w:spacing w:val="1"/>
          <w:w w:val="135"/>
          <w:sz w:val="6"/>
        </w:rPr>
        <w:t>PIN-2.0mm</w:t>
      </w:r>
      <w:r>
        <w:rPr>
          <w:rFonts w:ascii="Arial"/>
          <w:color w:val="000000"/>
          <w:sz w:val="6"/>
        </w:rPr>
      </w:r>
    </w:p>
    <w:p>
      <w:pPr>
        <w:spacing w:line="40" w:lineRule="exact" w:before="6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6"/>
          <w:szCs w:val="6"/>
        </w:rPr>
      </w:pPr>
      <w:r>
        <w:rPr>
          <w:rFonts w:ascii="Arial"/>
          <w:spacing w:val="-1"/>
          <w:w w:val="135"/>
          <w:sz w:val="6"/>
        </w:rPr>
        <w:t>KP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2"/>
          <w:w w:val="135"/>
          <w:sz w:val="6"/>
        </w:rPr>
        <w:t>S+L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03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1"/>
          <w:w w:val="135"/>
          <w:sz w:val="6"/>
        </w:rPr>
        <w:t>6C1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spacing w:val="-1"/>
          <w:w w:val="135"/>
          <w:sz w:val="6"/>
        </w:rPr>
        <w:t>-01</w:t>
      </w:r>
      <w:r>
        <w:rPr>
          <w:rFonts w:ascii="Arial"/>
          <w:sz w:val="6"/>
        </w:rPr>
      </w:r>
    </w:p>
    <w:p>
      <w:pPr>
        <w:spacing w:line="40" w:lineRule="exact" w:before="6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564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KONK</w:t>
      </w:r>
      <w:r>
        <w:rPr>
          <w:rFonts w:ascii="Arial"/>
          <w:spacing w:val="-14"/>
          <w:w w:val="135"/>
          <w:sz w:val="6"/>
        </w:rPr>
        <w:t> </w:t>
      </w:r>
      <w:r>
        <w:rPr>
          <w:rFonts w:ascii="Arial"/>
          <w:w w:val="135"/>
          <w:sz w:val="6"/>
        </w:rPr>
        <w:t>A</w:t>
      </w:r>
      <w:r>
        <w:rPr>
          <w:rFonts w:ascii="Arial"/>
          <w:sz w:val="6"/>
        </w:rPr>
      </w:r>
    </w:p>
    <w:p>
      <w:pPr>
        <w:spacing w:line="60" w:lineRule="exact" w:before="8"/>
        <w:rPr>
          <w:sz w:val="6"/>
          <w:szCs w:val="6"/>
        </w:rPr>
      </w:pPr>
    </w:p>
    <w:p>
      <w:pPr>
        <w:tabs>
          <w:tab w:pos="737" w:val="left" w:leader="none"/>
        </w:tabs>
        <w:spacing w:before="0"/>
        <w:ind w:left="283" w:right="0" w:firstLine="0"/>
        <w:jc w:val="left"/>
        <w:rPr>
          <w:rFonts w:ascii="Arial" w:hAnsi="Arial" w:cs="Arial" w:eastAsia="Arial"/>
          <w:sz w:val="6"/>
          <w:szCs w:val="6"/>
        </w:rPr>
      </w:pPr>
      <w:r>
        <w:rPr>
          <w:rFonts w:ascii="Arial"/>
          <w:w w:val="135"/>
          <w:sz w:val="6"/>
        </w:rPr>
        <w:t>1</w:t>
        <w:tab/>
        <w:t>1</w:t>
      </w:r>
      <w:r>
        <w:rPr>
          <w:rFonts w:ascii="Arial"/>
          <w:sz w:val="6"/>
        </w:rPr>
      </w:r>
    </w:p>
    <w:p>
      <w:pPr>
        <w:spacing w:after="0"/>
        <w:jc w:val="left"/>
        <w:rPr>
          <w:rFonts w:ascii="Arial" w:hAnsi="Arial" w:cs="Arial" w:eastAsia="Arial"/>
          <w:sz w:val="6"/>
          <w:szCs w:val="6"/>
        </w:rPr>
        <w:sectPr>
          <w:type w:val="continuous"/>
          <w:pgSz w:w="16838" w:h="11920" w:orient="landscape"/>
          <w:pgMar w:top="1100" w:bottom="280" w:left="2000" w:right="1780"/>
          <w:cols w:num="7" w:equalWidth="0">
            <w:col w:w="2286" w:space="40"/>
            <w:col w:w="616" w:space="1774"/>
            <w:col w:w="1757" w:space="40"/>
            <w:col w:w="424" w:space="40"/>
            <w:col w:w="551" w:space="2503"/>
            <w:col w:w="1982" w:space="40"/>
            <w:col w:w="1005"/>
          </w:cols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55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2218;top:2614;width:4910;height:3370" type="#_x0000_t75" stroked="false">
              <v:imagedata r:id="rId22" o:title=""/>
            </v:shape>
            <w10:wrap type="none"/>
          </v:group>
        </w:pict>
      </w:r>
    </w:p>
    <w:p>
      <w:pPr>
        <w:spacing w:line="280" w:lineRule="exact" w:before="16"/>
        <w:rPr>
          <w:sz w:val="28"/>
          <w:szCs w:val="28"/>
        </w:rPr>
      </w:pPr>
    </w:p>
    <w:p>
      <w:pPr>
        <w:spacing w:line="481" w:lineRule="exact" w:before="0"/>
        <w:ind w:left="11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sz w:val="38"/>
          <w:szCs w:val="38"/>
        </w:rPr>
        <w:t>3.1主IC功能介绍</w: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40" w:lineRule="exact" w:before="18"/>
        <w:rPr>
          <w:sz w:val="24"/>
          <w:szCs w:val="24"/>
        </w:rPr>
      </w:pPr>
    </w:p>
    <w:p>
      <w:pPr>
        <w:spacing w:line="568" w:lineRule="exact" w:before="54"/>
        <w:ind w:left="6200" w:right="0" w:firstLine="0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pacing w:val="1"/>
          <w:sz w:val="47"/>
          <w:szCs w:val="47"/>
        </w:rPr>
        <w:t>1.驱动输出，MOSFET内置，高</w:t>
      </w:r>
      <w:r>
        <w:rPr>
          <w:rFonts w:ascii="SimSun" w:hAnsi="SimSun" w:cs="SimSun" w:eastAsia="SimSun"/>
          <w:spacing w:val="24"/>
          <w:w w:val="101"/>
          <w:sz w:val="47"/>
          <w:szCs w:val="47"/>
        </w:rPr>
        <w:t> </w:t>
      </w:r>
      <w:r>
        <w:rPr>
          <w:rFonts w:ascii="SimSun" w:hAnsi="SimSun" w:cs="SimSun" w:eastAsia="SimSun"/>
          <w:spacing w:val="1"/>
          <w:sz w:val="47"/>
          <w:szCs w:val="47"/>
        </w:rPr>
        <w:t>压，耐压&gt;650V;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before="201"/>
        <w:ind w:left="6200" w:right="0" w:firstLine="0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pacing w:val="1"/>
          <w:sz w:val="47"/>
          <w:szCs w:val="47"/>
        </w:rPr>
        <w:t>2.GND，热地，MOS源极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before="256"/>
        <w:ind w:left="6200" w:right="0" w:firstLine="0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pacing w:val="1"/>
          <w:sz w:val="47"/>
          <w:szCs w:val="47"/>
        </w:rPr>
        <w:t>3.Vcc，IC供电，Max：20V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line="540" w:lineRule="exact" w:before="4"/>
        <w:rPr>
          <w:sz w:val="54"/>
          <w:szCs w:val="54"/>
        </w:rPr>
      </w:pPr>
    </w:p>
    <w:p>
      <w:pPr>
        <w:spacing w:before="0"/>
        <w:ind w:left="714" w:right="0" w:firstLine="0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z w:val="47"/>
          <w:szCs w:val="47"/>
        </w:rPr>
        <w:t>4.FB，反馈脚，通过检测此脚电压调整输出，</w:t>
      </w:r>
      <w:r>
        <w:rPr>
          <w:rFonts w:ascii="SimSun" w:hAnsi="SimSun" w:cs="SimSun" w:eastAsia="SimSun"/>
          <w:spacing w:val="-79"/>
          <w:sz w:val="47"/>
          <w:szCs w:val="47"/>
        </w:rPr>
        <w:t> </w:t>
      </w:r>
      <w:r>
        <w:rPr>
          <w:rFonts w:ascii="SimSun" w:hAnsi="SimSun" w:cs="SimSun" w:eastAsia="SimSun"/>
          <w:sz w:val="47"/>
          <w:szCs w:val="47"/>
        </w:rPr>
        <w:t>Ma</w:t>
      </w:r>
      <w:r>
        <w:rPr>
          <w:rFonts w:ascii="SimSun" w:hAnsi="SimSun" w:cs="SimSun" w:eastAsia="SimSun"/>
          <w:spacing w:val="6"/>
          <w:sz w:val="47"/>
          <w:szCs w:val="47"/>
        </w:rPr>
        <w:t>x</w:t>
      </w:r>
      <w:r>
        <w:rPr>
          <w:rFonts w:ascii="SimSun" w:hAnsi="SimSun" w:cs="SimSun" w:eastAsia="SimSun"/>
          <w:sz w:val="47"/>
          <w:szCs w:val="47"/>
        </w:rPr>
        <w:t>：13V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before="249"/>
        <w:ind w:left="714" w:right="0" w:firstLine="0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pacing w:val="1"/>
          <w:sz w:val="47"/>
          <w:szCs w:val="47"/>
        </w:rPr>
        <w:t>5.Sync，同步脚，作谷底检测，Drain电压最低时打开开关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line="338" w:lineRule="auto" w:before="256"/>
        <w:ind w:left="2860" w:right="0" w:hanging="2146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z w:val="47"/>
          <w:szCs w:val="47"/>
        </w:rPr>
        <w:t>6.Vst</w:t>
      </w:r>
      <w:r>
        <w:rPr>
          <w:rFonts w:ascii="SimSun" w:hAnsi="SimSun" w:cs="SimSun" w:eastAsia="SimSun"/>
          <w:spacing w:val="6"/>
          <w:sz w:val="47"/>
          <w:szCs w:val="47"/>
        </w:rPr>
        <w:t>r</w:t>
      </w:r>
      <w:r>
        <w:rPr>
          <w:rFonts w:ascii="SimSun" w:hAnsi="SimSun" w:cs="SimSun" w:eastAsia="SimSun"/>
          <w:sz w:val="47"/>
          <w:szCs w:val="47"/>
        </w:rPr>
        <w:t>，启动脚。启动时通过该脚</w:t>
      </w:r>
      <w:r>
        <w:rPr>
          <w:rFonts w:ascii="SimSun" w:hAnsi="SimSun" w:cs="SimSun" w:eastAsia="SimSun"/>
          <w:spacing w:val="27"/>
          <w:sz w:val="47"/>
          <w:szCs w:val="47"/>
        </w:rPr>
        <w:t>给</w:t>
      </w:r>
      <w:r>
        <w:rPr>
          <w:rFonts w:ascii="SimSun" w:hAnsi="SimSun" w:cs="SimSun" w:eastAsia="SimSun"/>
          <w:sz w:val="47"/>
          <w:szCs w:val="47"/>
        </w:rPr>
        <w:t>Vcc外接电容充电，当</w:t>
      </w:r>
      <w:r>
        <w:rPr>
          <w:rFonts w:ascii="SimSun" w:hAnsi="SimSun" w:cs="SimSun" w:eastAsia="SimSun"/>
          <w:spacing w:val="70"/>
          <w:w w:val="101"/>
          <w:sz w:val="47"/>
          <w:szCs w:val="47"/>
        </w:rPr>
        <w:t> </w:t>
      </w:r>
      <w:r>
        <w:rPr>
          <w:rFonts w:ascii="SimSun" w:hAnsi="SimSun" w:cs="SimSun" w:eastAsia="SimSun"/>
          <w:spacing w:val="1"/>
          <w:sz w:val="47"/>
          <w:szCs w:val="47"/>
        </w:rPr>
        <w:t>Vcc电压达到12V时开启FPS。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after="0" w:line="338" w:lineRule="auto"/>
        <w:jc w:val="left"/>
        <w:rPr>
          <w:rFonts w:ascii="SimSun" w:hAnsi="SimSun" w:cs="SimSun" w:eastAsia="SimSun"/>
          <w:sz w:val="47"/>
          <w:szCs w:val="47"/>
        </w:rPr>
        <w:sectPr>
          <w:pgSz w:w="16838" w:h="11920" w:orient="landscape"/>
          <w:pgMar w:top="1100" w:bottom="280" w:left="2000" w:right="1860"/>
        </w:sectPr>
      </w:pPr>
    </w:p>
    <w:p>
      <w:pPr>
        <w:spacing w:line="150" w:lineRule="exact" w:before="7"/>
        <w:rPr>
          <w:sz w:val="15"/>
          <w:szCs w:val="15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54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2218;top:2232;width:12535;height:8014" type="#_x0000_t75" stroked="false">
              <v:imagedata r:id="rId23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1"/>
        <w:ind w:left="11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sz w:val="38"/>
          <w:szCs w:val="38"/>
        </w:rPr>
        <w:t>3.2主IC内部框图</w:t>
      </w:r>
    </w:p>
    <w:p>
      <w:pPr>
        <w:spacing w:after="0"/>
        <w:jc w:val="left"/>
        <w:rPr>
          <w:rFonts w:ascii="SimSun" w:hAnsi="SimSun" w:cs="SimSun" w:eastAsia="SimSun"/>
          <w:sz w:val="38"/>
          <w:szCs w:val="38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170" w:lineRule="exact" w:before="1"/>
        <w:rPr>
          <w:sz w:val="17"/>
          <w:szCs w:val="17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53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8086;top:2736;width:6653;height:6322" type="#_x0000_t75" stroked="false">
              <v:imagedata r:id="rId24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1"/>
        <w:ind w:left="11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1"/>
          <w:sz w:val="38"/>
          <w:szCs w:val="38"/>
        </w:rPr>
        <w:t>4.部分功能介绍</w:t>
      </w:r>
    </w:p>
    <w:p>
      <w:pPr>
        <w:tabs>
          <w:tab w:pos="779" w:val="left" w:leader="none"/>
        </w:tabs>
        <w:spacing w:before="164"/>
        <w:ind w:left="246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position w:val="1"/>
          <w:sz w:val="39"/>
          <w:szCs w:val="39"/>
        </w:rPr>
        <w:t>4.1.反馈环路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1376" w:val="left" w:leader="none"/>
        </w:tabs>
        <w:spacing w:line="264" w:lineRule="auto" w:before="127"/>
        <w:ind w:left="779" w:right="6865" w:hanging="533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  <w:tab/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反馈环路由光耦PC817和</w:t>
      </w:r>
      <w:r>
        <w:rPr>
          <w:rFonts w:ascii="SimSun" w:hAnsi="SimSun" w:cs="SimSun" w:eastAsia="SimSun"/>
          <w:spacing w:val="22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pacing w:val="1"/>
          <w:sz w:val="39"/>
          <w:szCs w:val="39"/>
        </w:rPr>
        <w:t>线性稳压源KA431组成，若</w:t>
      </w:r>
      <w:r>
        <w:rPr>
          <w:rFonts w:ascii="SimSun" w:hAnsi="SimSun" w:cs="SimSun" w:eastAsia="SimSun"/>
          <w:spacing w:val="21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输出电压升高，则光耦二极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管电流变大，光电三极管电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流加大，V</w:t>
      </w:r>
      <w:r>
        <w:rPr>
          <w:rFonts w:ascii="SimSun" w:hAnsi="SimSun" w:cs="SimSun" w:eastAsia="SimSun"/>
          <w:position w:val="-7"/>
          <w:sz w:val="26"/>
          <w:szCs w:val="26"/>
        </w:rPr>
        <w:t>FB</w:t>
      </w:r>
      <w:r>
        <w:rPr>
          <w:rFonts w:ascii="SimSun" w:hAnsi="SimSun" w:cs="SimSun" w:eastAsia="SimSun"/>
          <w:sz w:val="39"/>
          <w:szCs w:val="39"/>
        </w:rPr>
        <w:t>电压降低，降</w:t>
      </w:r>
      <w:r>
        <w:rPr>
          <w:rFonts w:ascii="SimSun" w:hAnsi="SimSun" w:cs="SimSun" w:eastAsia="SimSun"/>
          <w:spacing w:val="30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低输出占空比，使得输出电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压降低。相反，若输出电压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line="274" w:lineRule="auto" w:before="24"/>
        <w:ind w:left="779" w:right="5263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sz w:val="39"/>
          <w:szCs w:val="39"/>
        </w:rPr>
        <w:t>降低，则通过环路调节输出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占空比，使得输出电压升高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line="274" w:lineRule="auto" w:before="9"/>
        <w:ind w:left="779" w:right="5263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sz w:val="39"/>
          <w:szCs w:val="39"/>
        </w:rPr>
        <w:t>，最终使得输出电压稳定在</w:t>
      </w:r>
      <w:r>
        <w:rPr>
          <w:rFonts w:ascii="SimSun" w:hAnsi="SimSun" w:cs="SimSun" w:eastAsia="SimSun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一个比较固定的范围内。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after="0" w:line="274" w:lineRule="auto"/>
        <w:jc w:val="left"/>
        <w:rPr>
          <w:rFonts w:ascii="SimSun" w:hAnsi="SimSun" w:cs="SimSun" w:eastAsia="SimSun"/>
          <w:sz w:val="39"/>
          <w:szCs w:val="39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130" w:lineRule="exact" w:before="2"/>
        <w:rPr>
          <w:sz w:val="13"/>
          <w:szCs w:val="13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52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9259;top:2851;width:5371;height:6451" type="#_x0000_t75" stroked="false">
              <v:imagedata r:id="rId25" o:title=""/>
            </v:shape>
            <v:group style="position:absolute;left:2210;top:2563;width:2556;height:1202" coordorigin="2210,2563" coordsize="2556,1202">
              <v:shape style="position:absolute;left:2210;top:2563;width:2556;height:1202" coordorigin="2210,2563" coordsize="2556,1202" path="m4356,3355l2210,3355,2210,2563,4356,2563,4356,3355xe" filled="t" fillcolor="#BADFE3" stroked="f">
                <v:path arrowok="t"/>
                <v:fill type="solid"/>
              </v:shape>
              <v:shape style="position:absolute;left:2210;top:2563;width:2556;height:1202" coordorigin="2210,2563" coordsize="2556,1202" path="m4766,3766l3463,3355,3996,3355,4766,3766xe" filled="t" fillcolor="#BADFE3" stroked="f">
                <v:path arrowok="t"/>
                <v:fill type="solid"/>
              </v:shape>
            </v:group>
            <v:group style="position:absolute;left:2210;top:2563;width:2556;height:1202" coordorigin="2210,2563" coordsize="2556,1202">
              <v:shape style="position:absolute;left:2210;top:2563;width:2556;height:1202" coordorigin="2210,2563" coordsize="2556,1202" path="m2210,2563l2210,3024,2210,3226,2210,3355,3463,3355,4766,3766,3996,3355,4356,3355,4356,3226,4356,3024,4356,2563,3996,2563,3463,2563,2210,2563xe" filled="f" stroked="t" strokeweight=".72pt" strokecolor="#000000">
                <v:path arrowok="t"/>
              </v:shape>
            </v:group>
            <v:group style="position:absolute;left:4918;top:2225;width:1354;height:1598" coordorigin="4918,2225" coordsize="1354,1598">
              <v:shape style="position:absolute;left:4918;top:2225;width:1354;height:1598" coordorigin="4918,2225" coordsize="1354,1598" path="m6271,3355l4918,3355,4918,2225,6271,2225,6271,3355xe" filled="t" fillcolor="#BADFE3" stroked="f">
                <v:path arrowok="t"/>
                <v:fill type="solid"/>
              </v:shape>
              <v:shape style="position:absolute;left:4918;top:2225;width:1354;height:1598" coordorigin="4918,2225" coordsize="1354,1598" path="m5717,3823l5710,3355,6048,3355,5717,3823xe" filled="t" fillcolor="#BADFE3" stroked="f">
                <v:path arrowok="t"/>
                <v:fill type="solid"/>
              </v:shape>
            </v:group>
            <v:group style="position:absolute;left:4918;top:2225;width:1354;height:1598" coordorigin="4918,2225" coordsize="1354,1598">
              <v:shape style="position:absolute;left:4918;top:2225;width:1354;height:1598" coordorigin="4918,2225" coordsize="1354,1598" path="m4918,2225l4918,2887,4918,3168,4918,3355,5710,3355,5717,3823,6048,3355,6271,3355,6271,3168,6271,2887,6271,2225,6048,2225,5710,2225,4918,2225xe" filled="f" stroked="t" strokeweight=".72pt" strokecolor="#000000">
                <v:path arrowok="t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81" w:lineRule="exact" w:before="0"/>
        <w:ind w:left="11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sz w:val="38"/>
          <w:szCs w:val="38"/>
        </w:rPr>
        <w:t>4.2.保护电路</w:t>
      </w:r>
    </w:p>
    <w:p>
      <w:pPr>
        <w:spacing w:line="402" w:lineRule="exact" w:before="143"/>
        <w:ind w:left="3241" w:right="6865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FF0000"/>
          <w:sz w:val="36"/>
          <w:szCs w:val="36"/>
        </w:rPr>
        <w:t>过流</w:t>
      </w:r>
      <w:r>
        <w:rPr>
          <w:rFonts w:ascii="SimSun" w:hAnsi="SimSun" w:cs="SimSun" w:eastAsia="SimSun"/>
          <w:color w:val="000000"/>
          <w:sz w:val="36"/>
          <w:szCs w:val="36"/>
        </w:rPr>
      </w:r>
    </w:p>
    <w:p>
      <w:pPr>
        <w:tabs>
          <w:tab w:pos="3241" w:val="left" w:leader="none"/>
        </w:tabs>
        <w:spacing w:line="492" w:lineRule="exact" w:before="0"/>
        <w:ind w:left="570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FF0000"/>
          <w:sz w:val="36"/>
          <w:szCs w:val="36"/>
        </w:rPr>
        <w:t>过压保护</w:t>
        <w:tab/>
      </w:r>
      <w:r>
        <w:rPr>
          <w:rFonts w:ascii="SimSun" w:hAnsi="SimSun" w:cs="SimSun" w:eastAsia="SimSun"/>
          <w:color w:val="FF0000"/>
          <w:position w:val="-8"/>
          <w:sz w:val="36"/>
          <w:szCs w:val="36"/>
        </w:rPr>
        <w:t>保护</w:t>
      </w:r>
      <w:r>
        <w:rPr>
          <w:rFonts w:ascii="SimSun" w:hAnsi="SimSun" w:cs="SimSun" w:eastAsia="SimSun"/>
          <w:color w:val="000000"/>
          <w:sz w:val="36"/>
          <w:szCs w:val="36"/>
        </w:rPr>
      </w:r>
    </w:p>
    <w:p>
      <w:pPr>
        <w:spacing w:line="100" w:lineRule="exact" w:before="8"/>
        <w:rPr>
          <w:sz w:val="10"/>
          <w:szCs w:val="1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tabs>
          <w:tab w:pos="771" w:val="left" w:leader="none"/>
        </w:tabs>
        <w:spacing w:line="504" w:lineRule="exact" w:before="13"/>
        <w:ind w:left="771" w:right="5353" w:hanging="54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Arial" w:hAnsi="Arial" w:cs="Arial" w:eastAsia="Arial"/>
          <w:sz w:val="36"/>
          <w:szCs w:val="36"/>
        </w:rPr>
        <w:t>•</w:t>
        <w:tab/>
      </w:r>
      <w:r>
        <w:rPr>
          <w:rFonts w:ascii="SimSun" w:hAnsi="SimSun" w:cs="SimSun" w:eastAsia="SimSun"/>
          <w:spacing w:val="-2"/>
          <w:position w:val="1"/>
          <w:sz w:val="36"/>
          <w:szCs w:val="36"/>
        </w:rPr>
        <w:t>保护方式：OVP、OLP、AOCP等，均为</w:t>
      </w:r>
      <w:r>
        <w:rPr>
          <w:rFonts w:ascii="SimSun" w:hAnsi="SimSun" w:cs="SimSun" w:eastAsia="SimSun"/>
          <w:spacing w:val="37"/>
          <w:position w:val="1"/>
          <w:sz w:val="36"/>
          <w:szCs w:val="36"/>
        </w:rPr>
        <w:t> </w:t>
      </w:r>
      <w:r>
        <w:rPr>
          <w:rFonts w:ascii="SimSun" w:hAnsi="SimSun" w:cs="SimSun" w:eastAsia="SimSun"/>
          <w:spacing w:val="-1"/>
          <w:sz w:val="36"/>
          <w:szCs w:val="36"/>
        </w:rPr>
        <w:t>restart模式。当检测到异常情况时，开</w:t>
      </w:r>
    </w:p>
    <w:p>
      <w:pPr>
        <w:spacing w:line="265" w:lineRule="auto" w:before="2"/>
        <w:ind w:left="771" w:right="5374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pacing w:val="-2"/>
          <w:sz w:val="36"/>
          <w:szCs w:val="36"/>
        </w:rPr>
        <w:t>关关断，Vcc下降，当Vcc下降到8V时，</w:t>
      </w:r>
      <w:r>
        <w:rPr>
          <w:rFonts w:ascii="SimSun" w:hAnsi="SimSun" w:cs="SimSun" w:eastAsia="SimSun"/>
          <w:spacing w:val="21"/>
          <w:sz w:val="36"/>
          <w:szCs w:val="36"/>
        </w:rPr>
        <w:t> </w:t>
      </w:r>
      <w:r>
        <w:rPr>
          <w:rFonts w:ascii="SimSun" w:hAnsi="SimSun" w:cs="SimSun" w:eastAsia="SimSun"/>
          <w:sz w:val="36"/>
          <w:szCs w:val="36"/>
        </w:rPr>
        <w:t>保护电路被重置，通过启动电路</w:t>
      </w:r>
      <w:r>
        <w:rPr>
          <w:rFonts w:ascii="SimSun" w:hAnsi="SimSun" w:cs="SimSun" w:eastAsia="SimSun"/>
          <w:spacing w:val="-29"/>
          <w:sz w:val="36"/>
          <w:szCs w:val="36"/>
        </w:rPr>
        <w:t>给</w:t>
      </w:r>
      <w:r>
        <w:rPr>
          <w:rFonts w:ascii="SimSun" w:hAnsi="SimSun" w:cs="SimSun" w:eastAsia="SimSun"/>
          <w:sz w:val="36"/>
          <w:szCs w:val="36"/>
        </w:rPr>
        <w:t>Vcc电</w:t>
      </w:r>
      <w:r>
        <w:rPr>
          <w:rFonts w:ascii="SimSun" w:hAnsi="SimSun" w:cs="SimSun" w:eastAsia="SimSun"/>
          <w:sz w:val="36"/>
          <w:szCs w:val="36"/>
        </w:rPr>
        <w:t> </w:t>
      </w:r>
      <w:r>
        <w:rPr>
          <w:rFonts w:ascii="SimSun" w:hAnsi="SimSun" w:cs="SimSun" w:eastAsia="SimSun"/>
          <w:spacing w:val="-2"/>
          <w:sz w:val="36"/>
          <w:szCs w:val="36"/>
        </w:rPr>
        <w:t>容充电，当Vcc电压充至12V时，重新进</w:t>
      </w:r>
      <w:r>
        <w:rPr>
          <w:rFonts w:ascii="SimSun" w:hAnsi="SimSun" w:cs="SimSun" w:eastAsia="SimSun"/>
          <w:spacing w:val="33"/>
          <w:sz w:val="36"/>
          <w:szCs w:val="36"/>
        </w:rPr>
        <w:t> </w:t>
      </w:r>
      <w:r>
        <w:rPr>
          <w:rFonts w:ascii="SimSun" w:hAnsi="SimSun" w:cs="SimSun" w:eastAsia="SimSun"/>
          <w:sz w:val="36"/>
          <w:szCs w:val="36"/>
        </w:rPr>
        <w:t>入正常工作状态，如果异常状况未被排</w:t>
      </w:r>
      <w:r>
        <w:rPr>
          <w:rFonts w:ascii="SimSun" w:hAnsi="SimSun" w:cs="SimSun" w:eastAsia="SimSun"/>
          <w:sz w:val="36"/>
          <w:szCs w:val="36"/>
        </w:rPr>
        <w:t> </w:t>
      </w:r>
      <w:r>
        <w:rPr>
          <w:rFonts w:ascii="SimSun" w:hAnsi="SimSun" w:cs="SimSun" w:eastAsia="SimSun"/>
          <w:spacing w:val="-2"/>
          <w:sz w:val="36"/>
          <w:szCs w:val="36"/>
        </w:rPr>
        <w:t>除，则MOS保持关闭状态，Vcc电压掉至</w:t>
      </w:r>
      <w:r>
        <w:rPr>
          <w:rFonts w:ascii="SimSun" w:hAnsi="SimSun" w:cs="SimSun" w:eastAsia="SimSun"/>
          <w:spacing w:val="35"/>
          <w:sz w:val="36"/>
          <w:szCs w:val="36"/>
        </w:rPr>
        <w:t> </w:t>
      </w:r>
      <w:r>
        <w:rPr>
          <w:rFonts w:ascii="SimSun" w:hAnsi="SimSun" w:cs="SimSun" w:eastAsia="SimSun"/>
          <w:sz w:val="36"/>
          <w:szCs w:val="36"/>
        </w:rPr>
        <w:t>停止工作电压，如此循环，直至异常状</w:t>
      </w:r>
      <w:r>
        <w:rPr>
          <w:rFonts w:ascii="SimSun" w:hAnsi="SimSun" w:cs="SimSun" w:eastAsia="SimSun"/>
          <w:sz w:val="36"/>
          <w:szCs w:val="36"/>
        </w:rPr>
        <w:t> 况排除。</w:t>
      </w:r>
    </w:p>
    <w:p>
      <w:pPr>
        <w:spacing w:after="0" w:line="265" w:lineRule="auto"/>
        <w:jc w:val="left"/>
        <w:rPr>
          <w:rFonts w:ascii="SimSun" w:hAnsi="SimSun" w:cs="SimSun" w:eastAsia="SimSun"/>
          <w:sz w:val="36"/>
          <w:szCs w:val="36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100" w:lineRule="exact" w:before="4"/>
        <w:rPr>
          <w:sz w:val="10"/>
          <w:szCs w:val="1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1680" w:right="1960"/>
        </w:sectPr>
      </w:pPr>
    </w:p>
    <w:p>
      <w:pPr>
        <w:spacing w:line="481" w:lineRule="exact" w:before="0"/>
        <w:ind w:left="451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3"/>
          <w:sz w:val="38"/>
          <w:szCs w:val="38"/>
        </w:rPr>
        <w:t>4.3.过载保护OLP</w:t>
      </w:r>
    </w:p>
    <w:p>
      <w:pPr>
        <w:tabs>
          <w:tab w:pos="645" w:val="left" w:leader="none"/>
        </w:tabs>
        <w:spacing w:line="270" w:lineRule="auto" w:before="129"/>
        <w:ind w:left="645" w:right="64" w:hanging="533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由于通过MOS的峰值电流被严格限制，所以</w:t>
      </w:r>
      <w:r>
        <w:rPr>
          <w:rFonts w:ascii="SimSun" w:hAnsi="SimSun" w:cs="SimSun" w:eastAsia="SimSun"/>
          <w:spacing w:val="28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对于特定的输入电压，能提供的最大负载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电流也是一定的，即电源能提供的最大功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率被限制了。当负载电流消耗的功率超过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此功率限制，则输出电压↓，光耦电流↓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245" w:lineRule="auto" w:before="21"/>
        <w:ind w:left="645" w:right="64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SimSun" w:hAnsi="SimSun" w:cs="SimSun" w:eastAsia="SimSun"/>
          <w:sz w:val="31"/>
          <w:szCs w:val="31"/>
        </w:rPr>
        <w:t>，V</w:t>
      </w:r>
      <w:r>
        <w:rPr>
          <w:rFonts w:ascii="SimSun" w:hAnsi="SimSun" w:cs="SimSun" w:eastAsia="SimSun"/>
          <w:position w:val="-5"/>
          <w:sz w:val="21"/>
          <w:szCs w:val="21"/>
        </w:rPr>
        <w:t>FB</w:t>
      </w:r>
      <w:r>
        <w:rPr>
          <w:rFonts w:ascii="SimSun" w:hAnsi="SimSun" w:cs="SimSun" w:eastAsia="SimSun"/>
          <w:sz w:val="31"/>
          <w:szCs w:val="31"/>
        </w:rPr>
        <w:t>↑，当V</w:t>
      </w:r>
      <w:r>
        <w:rPr>
          <w:rFonts w:ascii="SimSun" w:hAnsi="SimSun" w:cs="SimSun" w:eastAsia="SimSun"/>
          <w:position w:val="-5"/>
          <w:sz w:val="21"/>
          <w:szCs w:val="21"/>
        </w:rPr>
        <w:t>FB</w:t>
      </w:r>
      <w:r>
        <w:rPr>
          <w:rFonts w:ascii="SimSun" w:hAnsi="SimSun" w:cs="SimSun" w:eastAsia="SimSun"/>
          <w:sz w:val="31"/>
          <w:szCs w:val="31"/>
        </w:rPr>
        <w:t>上升至2.5V时，D1截止，电</w:t>
      </w:r>
      <w:r>
        <w:rPr>
          <w:rFonts w:ascii="SimSun" w:hAnsi="SimSun" w:cs="SimSun" w:eastAsia="SimSun"/>
          <w:spacing w:val="38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流源给C</w:t>
      </w:r>
      <w:r>
        <w:rPr>
          <w:rFonts w:ascii="SimSun" w:hAnsi="SimSun" w:cs="SimSun" w:eastAsia="SimSun"/>
          <w:position w:val="-5"/>
          <w:sz w:val="21"/>
          <w:szCs w:val="21"/>
        </w:rPr>
        <w:t>B</w:t>
      </w:r>
      <w:r>
        <w:rPr>
          <w:rFonts w:ascii="SimSun" w:hAnsi="SimSun" w:cs="SimSun" w:eastAsia="SimSun"/>
          <w:sz w:val="31"/>
          <w:szCs w:val="31"/>
        </w:rPr>
        <w:t>缓慢充电至Vcc，在这种情况下，</w:t>
      </w:r>
      <w:r>
        <w:rPr>
          <w:rFonts w:ascii="SimSun" w:hAnsi="SimSun" w:cs="SimSun" w:eastAsia="SimSun"/>
          <w:spacing w:val="34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当V</w:t>
      </w:r>
      <w:r>
        <w:rPr>
          <w:rFonts w:ascii="SimSun" w:hAnsi="SimSun" w:cs="SimSun" w:eastAsia="SimSun"/>
          <w:spacing w:val="1"/>
          <w:position w:val="-5"/>
          <w:sz w:val="21"/>
          <w:szCs w:val="21"/>
        </w:rPr>
        <w:t>FB</w:t>
      </w:r>
      <w:r>
        <w:rPr>
          <w:rFonts w:ascii="SimSun" w:hAnsi="SimSun" w:cs="SimSun" w:eastAsia="SimSun"/>
          <w:sz w:val="31"/>
          <w:szCs w:val="31"/>
        </w:rPr>
        <w:t>达到6V时芯片进入保护状态。OLP的时</w:t>
      </w:r>
      <w:r>
        <w:rPr>
          <w:rFonts w:ascii="SimSun" w:hAnsi="SimSun" w:cs="SimSun" w:eastAsia="SimSun"/>
          <w:spacing w:val="24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间可由C</w:t>
      </w:r>
      <w:r>
        <w:rPr>
          <w:rFonts w:ascii="SimSun" w:hAnsi="SimSun" w:cs="SimSun" w:eastAsia="SimSun"/>
          <w:position w:val="-5"/>
          <w:sz w:val="21"/>
          <w:szCs w:val="21"/>
        </w:rPr>
        <w:t>FB</w:t>
      </w:r>
      <w:r>
        <w:rPr>
          <w:rFonts w:ascii="SimSun" w:hAnsi="SimSun" w:cs="SimSun" w:eastAsia="SimSun"/>
          <w:sz w:val="31"/>
          <w:szCs w:val="31"/>
        </w:rPr>
        <w:t>决定，可以防止因为瞬间电流脉</w:t>
      </w:r>
      <w:r>
        <w:rPr>
          <w:rFonts w:ascii="SimSun" w:hAnsi="SimSun" w:cs="SimSun" w:eastAsia="SimSun"/>
          <w:spacing w:val="26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冲导致的误触发保护。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before="235"/>
        <w:ind w:left="789" w:right="64" w:firstLine="0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z w:val="47"/>
          <w:szCs w:val="47"/>
        </w:rPr>
        <w:t>4.4.过压保护</w:t>
      </w:r>
    </w:p>
    <w:p>
      <w:pPr>
        <w:spacing w:line="120" w:lineRule="exact" w:before="7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before="0"/>
        <w:ind w:left="11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VCCP</w:t>
      </w:r>
      <w:r>
        <w:rPr>
          <w:rFonts w:ascii="Arial"/>
          <w:sz w:val="16"/>
        </w:rPr>
      </w:r>
    </w:p>
    <w:p>
      <w:pPr>
        <w:spacing w:line="160" w:lineRule="exact" w:before="0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80" w:lineRule="exact" w:before="15"/>
        <w:rPr>
          <w:sz w:val="18"/>
          <w:szCs w:val="18"/>
        </w:rPr>
      </w:pPr>
    </w:p>
    <w:p>
      <w:pPr>
        <w:spacing w:line="685" w:lineRule="auto" w:before="0"/>
        <w:ind w:left="11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/>
        <w:pict>
          <v:shape style="position:absolute;margin-left:543.022278pt;margin-top:35.940395pt;width:9.92pt;height:6.40352pt;mso-position-horizontal-relative:page;mso-position-vertical-relative:paragraph;z-index:-12249" type="#_x0000_t202" filled="f" stroked="f">
            <v:textbox inset="0,0,0,0" style="layout-flow:vertical;mso-layout-flow-alt:bottom-to-top">
              <w:txbxContent>
                <w:p>
                  <w:pPr>
                    <w:spacing w:line="182" w:lineRule="exact" w:before="0"/>
                    <w:ind w:left="20" w:right="0" w:firstLine="0"/>
                    <w:jc w:val="left"/>
                    <w:rPr>
                      <w:rFonts w:ascii="Arial" w:hAnsi="Arial" w:cs="Arial" w:eastAsia="Arial"/>
                      <w:sz w:val="16"/>
                      <w:szCs w:val="16"/>
                    </w:rPr>
                  </w:pPr>
                  <w:r>
                    <w:rPr>
                      <w:rFonts w:ascii="Arial"/>
                      <w:w w:val="99"/>
                      <w:sz w:val="16"/>
                    </w:rPr>
                    <w:t>4</w:t>
                  </w:r>
                  <w:r>
                    <w:rPr>
                      <w:rFonts w:ascii="Arial"/>
                      <w:sz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w w:val="95"/>
          <w:sz w:val="16"/>
        </w:rPr>
        <w:t>RB965</w:t>
      </w:r>
      <w:r>
        <w:rPr>
          <w:rFonts w:ascii="Arial"/>
          <w:color w:val="000080"/>
          <w:spacing w:val="21"/>
          <w:w w:val="98"/>
          <w:sz w:val="16"/>
        </w:rPr>
        <w:t> </w:t>
      </w:r>
      <w:r>
        <w:rPr>
          <w:rFonts w:ascii="Arial"/>
          <w:color w:val="000080"/>
          <w:spacing w:val="-5"/>
          <w:sz w:val="16"/>
        </w:rPr>
        <w:t>4.7K</w:t>
      </w:r>
      <w:r>
        <w:rPr>
          <w:rFonts w:ascii="Arial"/>
          <w:color w:val="000000"/>
          <w:sz w:val="16"/>
        </w:rPr>
      </w:r>
    </w:p>
    <w:p>
      <w:pPr>
        <w:spacing w:line="160" w:lineRule="exact" w:before="0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80" w:lineRule="exact" w:before="13"/>
        <w:rPr>
          <w:sz w:val="18"/>
          <w:szCs w:val="18"/>
        </w:rPr>
      </w:pPr>
    </w:p>
    <w:p>
      <w:pPr>
        <w:spacing w:line="158" w:lineRule="exact" w:before="0"/>
        <w:ind w:left="11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2"/>
          <w:w w:val="95"/>
          <w:sz w:val="16"/>
        </w:rPr>
        <w:t>UB953B</w:t>
      </w:r>
      <w:r>
        <w:rPr>
          <w:rFonts w:ascii="Arial"/>
          <w:color w:val="000080"/>
          <w:spacing w:val="21"/>
          <w:w w:val="99"/>
          <w:sz w:val="16"/>
        </w:rPr>
        <w:t> </w:t>
      </w:r>
      <w:r>
        <w:rPr>
          <w:rFonts w:ascii="Arial"/>
          <w:color w:val="000080"/>
          <w:spacing w:val="-3"/>
          <w:sz w:val="16"/>
        </w:rPr>
        <w:t>PC817B</w:t>
      </w:r>
      <w:r>
        <w:rPr>
          <w:rFonts w:ascii="Arial"/>
          <w:color w:val="000000"/>
          <w:sz w:val="16"/>
        </w:rPr>
      </w:r>
    </w:p>
    <w:p>
      <w:pPr>
        <w:spacing w:line="180" w:lineRule="exact" w:before="0"/>
        <w:rPr>
          <w:sz w:val="18"/>
          <w:szCs w:val="18"/>
        </w:rPr>
      </w:pPr>
      <w:r>
        <w:rPr/>
        <w:br w:type="column"/>
      </w:r>
      <w:r>
        <w:rPr>
          <w:sz w:val="18"/>
        </w:rPr>
      </w: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line="240" w:lineRule="exact" w:before="8"/>
        <w:rPr>
          <w:sz w:val="24"/>
          <w:szCs w:val="24"/>
        </w:rPr>
      </w:pPr>
    </w:p>
    <w:p>
      <w:pPr>
        <w:spacing w:before="0"/>
        <w:ind w:left="112" w:right="0" w:firstLine="0"/>
        <w:jc w:val="left"/>
        <w:rPr>
          <w:rFonts w:ascii="Courier New" w:hAnsi="Courier New" w:cs="Courier New" w:eastAsia="Courier New"/>
          <w:sz w:val="19"/>
          <w:szCs w:val="19"/>
        </w:rPr>
      </w:pPr>
      <w:r>
        <w:rPr>
          <w:rFonts w:ascii="Courier New"/>
          <w:spacing w:val="-2"/>
          <w:sz w:val="19"/>
        </w:rPr>
        <w:t>OVP</w:t>
      </w:r>
      <w:r>
        <w:rPr>
          <w:rFonts w:ascii="Courier New"/>
          <w:sz w:val="19"/>
        </w:rPr>
      </w:r>
    </w:p>
    <w:p>
      <w:pPr>
        <w:spacing w:line="60" w:lineRule="exact" w:before="1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before="0"/>
        <w:ind w:left="112" w:right="0" w:firstLine="0"/>
        <w:jc w:val="center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w w:val="85"/>
          <w:sz w:val="13"/>
        </w:rPr>
        <w:t>R</w:t>
      </w:r>
      <w:r>
        <w:rPr>
          <w:rFonts w:ascii="Arial"/>
          <w:color w:val="000080"/>
          <w:spacing w:val="-15"/>
          <w:w w:val="85"/>
          <w:sz w:val="13"/>
        </w:rPr>
        <w:t> </w:t>
      </w:r>
      <w:r>
        <w:rPr>
          <w:rFonts w:ascii="Arial"/>
          <w:color w:val="000080"/>
          <w:spacing w:val="2"/>
          <w:w w:val="85"/>
          <w:sz w:val="13"/>
        </w:rPr>
        <w:t>B9</w:t>
      </w:r>
      <w:r>
        <w:rPr>
          <w:rFonts w:ascii="Arial"/>
          <w:color w:val="000080"/>
          <w:spacing w:val="-7"/>
          <w:w w:val="85"/>
          <w:sz w:val="13"/>
        </w:rPr>
        <w:t> </w:t>
      </w:r>
      <w:r>
        <w:rPr>
          <w:rFonts w:ascii="Arial"/>
          <w:color w:val="000080"/>
          <w:spacing w:val="-1"/>
          <w:w w:val="85"/>
          <w:sz w:val="13"/>
        </w:rPr>
        <w:t>69</w:t>
      </w:r>
      <w:r>
        <w:rPr>
          <w:rFonts w:ascii="Arial"/>
          <w:color w:val="000000"/>
          <w:sz w:val="13"/>
        </w:rPr>
      </w:r>
    </w:p>
    <w:p>
      <w:pPr>
        <w:spacing w:before="66"/>
        <w:ind w:left="120" w:right="0" w:firstLine="0"/>
        <w:jc w:val="center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1"/>
          <w:w w:val="85"/>
          <w:sz w:val="13"/>
        </w:rPr>
        <w:t>1k</w:t>
      </w:r>
      <w:r>
        <w:rPr>
          <w:rFonts w:ascii="Arial"/>
          <w:color w:val="000000"/>
          <w:sz w:val="13"/>
        </w:rPr>
      </w:r>
    </w:p>
    <w:p>
      <w:pPr>
        <w:spacing w:line="60" w:lineRule="exact" w:before="1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before="0"/>
        <w:ind w:left="11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w w:val="85"/>
          <w:sz w:val="13"/>
        </w:rPr>
        <w:t>+</w:t>
      </w:r>
      <w:r>
        <w:rPr>
          <w:rFonts w:ascii="Arial"/>
          <w:spacing w:val="-13"/>
          <w:w w:val="85"/>
          <w:sz w:val="13"/>
        </w:rPr>
        <w:t> </w:t>
      </w:r>
      <w:r>
        <w:rPr>
          <w:rFonts w:ascii="Arial"/>
          <w:spacing w:val="-1"/>
          <w:w w:val="85"/>
          <w:sz w:val="13"/>
        </w:rPr>
        <w:t>12</w:t>
      </w:r>
      <w:r>
        <w:rPr>
          <w:rFonts w:ascii="Arial"/>
          <w:spacing w:val="-10"/>
          <w:w w:val="85"/>
          <w:sz w:val="13"/>
        </w:rPr>
        <w:t> </w:t>
      </w:r>
      <w:r>
        <w:rPr>
          <w:rFonts w:ascii="Arial"/>
          <w:spacing w:val="-3"/>
          <w:w w:val="85"/>
          <w:sz w:val="13"/>
        </w:rPr>
        <w:t>Vsb</w:t>
      </w:r>
      <w:r>
        <w:rPr>
          <w:rFonts w:ascii="Arial"/>
          <w:spacing w:val="-9"/>
          <w:w w:val="85"/>
          <w:sz w:val="13"/>
        </w:rPr>
        <w:t> </w:t>
      </w:r>
      <w:r>
        <w:rPr>
          <w:rFonts w:ascii="Arial"/>
          <w:spacing w:val="-1"/>
          <w:w w:val="85"/>
          <w:sz w:val="13"/>
        </w:rPr>
        <w:t>/3</w:t>
      </w:r>
      <w:r>
        <w:rPr>
          <w:rFonts w:ascii="Arial"/>
          <w:spacing w:val="-9"/>
          <w:w w:val="85"/>
          <w:sz w:val="13"/>
        </w:rPr>
        <w:t> </w:t>
      </w:r>
      <w:r>
        <w:rPr>
          <w:rFonts w:ascii="Arial"/>
          <w:w w:val="85"/>
          <w:sz w:val="13"/>
        </w:rPr>
        <w:t>A</w:t>
      </w:r>
      <w:r>
        <w:rPr>
          <w:rFonts w:ascii="Arial"/>
          <w:sz w:val="13"/>
        </w:rPr>
      </w:r>
    </w:p>
    <w:p>
      <w:pPr>
        <w:spacing w:line="110" w:lineRule="exact" w:before="5"/>
        <w:rPr>
          <w:sz w:val="11"/>
          <w:szCs w:val="11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265" w:lineRule="auto" w:before="0"/>
        <w:ind w:left="631" w:right="109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w w:val="85"/>
          <w:sz w:val="13"/>
        </w:rPr>
        <w:t>Z</w:t>
      </w:r>
      <w:r>
        <w:rPr>
          <w:rFonts w:ascii="Arial"/>
          <w:color w:val="000080"/>
          <w:spacing w:val="-16"/>
          <w:w w:val="85"/>
          <w:sz w:val="13"/>
        </w:rPr>
        <w:t> </w:t>
      </w:r>
      <w:r>
        <w:rPr>
          <w:rFonts w:ascii="Arial"/>
          <w:color w:val="000080"/>
          <w:w w:val="85"/>
          <w:sz w:val="13"/>
        </w:rPr>
        <w:t>D</w:t>
      </w:r>
      <w:r>
        <w:rPr>
          <w:rFonts w:ascii="Arial"/>
          <w:color w:val="000080"/>
          <w:spacing w:val="-15"/>
          <w:w w:val="85"/>
          <w:sz w:val="13"/>
        </w:rPr>
        <w:t> </w:t>
      </w:r>
      <w:r>
        <w:rPr>
          <w:rFonts w:ascii="Arial"/>
          <w:color w:val="000080"/>
          <w:spacing w:val="2"/>
          <w:w w:val="85"/>
          <w:sz w:val="13"/>
        </w:rPr>
        <w:t>B9</w:t>
      </w:r>
      <w:r>
        <w:rPr>
          <w:rFonts w:ascii="Arial"/>
          <w:color w:val="000080"/>
          <w:spacing w:val="-8"/>
          <w:w w:val="85"/>
          <w:sz w:val="13"/>
        </w:rPr>
        <w:t> </w:t>
      </w:r>
      <w:r>
        <w:rPr>
          <w:rFonts w:ascii="Arial"/>
          <w:color w:val="000080"/>
          <w:spacing w:val="-1"/>
          <w:w w:val="85"/>
          <w:sz w:val="13"/>
        </w:rPr>
        <w:t>04</w:t>
      </w:r>
      <w:r>
        <w:rPr>
          <w:rFonts w:ascii="Arial"/>
          <w:color w:val="000080"/>
          <w:spacing w:val="21"/>
          <w:w w:val="87"/>
          <w:sz w:val="13"/>
        </w:rPr>
        <w:t> </w:t>
      </w:r>
      <w:r>
        <w:rPr>
          <w:rFonts w:ascii="Arial"/>
          <w:color w:val="000080"/>
          <w:spacing w:val="-1"/>
          <w:w w:val="85"/>
          <w:sz w:val="13"/>
        </w:rPr>
        <w:t>13</w:t>
      </w:r>
      <w:r>
        <w:rPr>
          <w:rFonts w:ascii="Arial"/>
          <w:color w:val="000080"/>
          <w:spacing w:val="-8"/>
          <w:w w:val="85"/>
          <w:sz w:val="13"/>
        </w:rPr>
        <w:t> </w:t>
      </w:r>
      <w:r>
        <w:rPr>
          <w:rFonts w:ascii="Arial"/>
          <w:color w:val="000080"/>
          <w:w w:val="85"/>
          <w:sz w:val="13"/>
        </w:rPr>
        <w:t>V</w:t>
      </w:r>
      <w:r>
        <w:rPr>
          <w:rFonts w:ascii="Arial"/>
          <w:color w:val="000000"/>
          <w:sz w:val="13"/>
        </w:rPr>
      </w:r>
    </w:p>
    <w:p>
      <w:pPr>
        <w:spacing w:after="0" w:line="265" w:lineRule="auto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1680" w:right="1960"/>
          <w:cols w:num="7" w:equalWidth="0">
            <w:col w:w="6586" w:space="1348"/>
            <w:col w:w="557" w:space="199"/>
            <w:col w:w="605" w:space="187"/>
            <w:col w:w="694" w:space="695"/>
            <w:col w:w="460" w:space="80"/>
            <w:col w:w="500" w:space="76"/>
            <w:col w:w="1211"/>
          </w:cols>
        </w:sectPr>
      </w:pPr>
    </w:p>
    <w:p>
      <w:pPr>
        <w:spacing w:line="200" w:lineRule="exact" w:before="1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type w:val="continuous"/>
          <w:pgSz w:w="16838" w:h="11920" w:orient="landscape"/>
          <w:pgMar w:top="1100" w:bottom="280" w:left="1680" w:right="1960"/>
        </w:sectPr>
      </w:pPr>
    </w:p>
    <w:p>
      <w:pPr>
        <w:tabs>
          <w:tab w:pos="8219" w:val="left" w:leader="none"/>
        </w:tabs>
        <w:spacing w:line="440" w:lineRule="exact" w:before="0"/>
        <w:ind w:left="566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/>
        <w:pict>
          <v:shape style="position:absolute;margin-left:643.90918pt;margin-top:-.261784pt;width:8.48pt;height:5.170535pt;mso-position-horizontal-relative:page;mso-position-vertical-relative:paragraph;z-index:-12246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3"/>
                      <w:szCs w:val="13"/>
                    </w:rPr>
                  </w:pPr>
                  <w:bookmarkStart w:name="_TOC_250002" w:id="1"/>
                  <w:r>
                    <w:rPr>
                      <w:rFonts w:ascii="Arial"/>
                      <w:w w:val="87"/>
                      <w:sz w:val="13"/>
                    </w:rPr>
                    <w:t>1</w:t>
                  </w:r>
                  <w:bookmarkEnd w:id="1"/>
                  <w:r>
                    <w:rPr>
                      <w:rFonts w:ascii="Arial"/>
                      <w:sz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SimSun" w:hAnsi="SimSun" w:cs="SimSun" w:eastAsia="SimSun"/>
          <w:sz w:val="36"/>
          <w:szCs w:val="36"/>
        </w:rPr>
        <w:t>过压保护通过右图电路实现，当输出</w:t>
        <w:tab/>
      </w:r>
      <w:r>
        <w:rPr>
          <w:rFonts w:ascii="Arial" w:hAnsi="Arial" w:cs="Arial" w:eastAsia="Arial"/>
          <w:color w:val="FF0000"/>
          <w:spacing w:val="-7"/>
          <w:position w:val="13"/>
          <w:sz w:val="16"/>
          <w:szCs w:val="16"/>
        </w:rPr>
        <w:t>FB</w:t>
      </w:r>
      <w:r>
        <w:rPr>
          <w:rFonts w:ascii="Arial" w:hAnsi="Arial" w:cs="Arial" w:eastAsia="Arial"/>
          <w:color w:val="000000"/>
          <w:sz w:val="16"/>
          <w:szCs w:val="16"/>
        </w:rPr>
      </w:r>
    </w:p>
    <w:p>
      <w:pPr>
        <w:spacing w:line="445" w:lineRule="exact" w:before="0"/>
        <w:ind w:left="566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z w:val="36"/>
          <w:szCs w:val="36"/>
        </w:rPr>
        <w:t>电压增大时，使得稳压二极管反向击</w:t>
      </w:r>
    </w:p>
    <w:p>
      <w:pPr>
        <w:spacing w:line="120" w:lineRule="exact" w:before="2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335" w:lineRule="auto" w:before="0"/>
        <w:ind w:left="638" w:right="853" w:hanging="72"/>
        <w:jc w:val="left"/>
        <w:rPr>
          <w:rFonts w:ascii="Arial" w:hAnsi="Arial" w:cs="Arial" w:eastAsia="Arial"/>
          <w:sz w:val="13"/>
          <w:szCs w:val="13"/>
        </w:rPr>
      </w:pPr>
      <w:r>
        <w:rPr/>
        <w:pict>
          <v:shape style="position:absolute;margin-left:643.90918pt;margin-top:27.846382pt;width:8.48pt;height:13.090535pt;mso-position-horizontal-relative:page;mso-position-vertical-relative:paragraph;z-index:-12247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3"/>
                      <w:szCs w:val="13"/>
                    </w:rPr>
                  </w:pPr>
                  <w:r>
                    <w:rPr>
                      <w:rFonts w:ascii="Arial"/>
                      <w:w w:val="87"/>
                      <w:sz w:val="13"/>
                    </w:rPr>
                    <w:t>3</w:t>
                  </w:r>
                  <w:r>
                    <w:rPr>
                      <w:rFonts w:ascii="Arial"/>
                      <w:sz w:val="13"/>
                    </w:rPr>
                    <w:t>  </w:t>
                  </w:r>
                  <w:r>
                    <w:rPr>
                      <w:rFonts w:ascii="Arial"/>
                      <w:spacing w:val="-14"/>
                      <w:sz w:val="13"/>
                    </w:rPr>
                    <w:t> </w:t>
                  </w:r>
                  <w:r>
                    <w:rPr>
                      <w:rFonts w:ascii="Arial"/>
                      <w:w w:val="87"/>
                      <w:sz w:val="13"/>
                    </w:rPr>
                    <w:t>2</w:t>
                  </w:r>
                  <w:r>
                    <w:rPr>
                      <w:rFonts w:ascii="Arial"/>
                      <w:sz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w w:val="85"/>
          <w:sz w:val="13"/>
        </w:rPr>
        <w:t>U</w:t>
      </w:r>
      <w:r>
        <w:rPr>
          <w:rFonts w:ascii="Arial"/>
          <w:color w:val="000080"/>
          <w:spacing w:val="-14"/>
          <w:w w:val="85"/>
          <w:sz w:val="13"/>
        </w:rPr>
        <w:t> </w:t>
      </w:r>
      <w:r>
        <w:rPr>
          <w:rFonts w:ascii="Arial"/>
          <w:color w:val="000080"/>
          <w:spacing w:val="2"/>
          <w:w w:val="85"/>
          <w:sz w:val="13"/>
        </w:rPr>
        <w:t>B9</w:t>
      </w:r>
      <w:r>
        <w:rPr>
          <w:rFonts w:ascii="Arial"/>
          <w:color w:val="000080"/>
          <w:spacing w:val="-6"/>
          <w:w w:val="85"/>
          <w:sz w:val="13"/>
        </w:rPr>
        <w:t> </w:t>
      </w:r>
      <w:r>
        <w:rPr>
          <w:rFonts w:ascii="Arial"/>
          <w:color w:val="000080"/>
          <w:spacing w:val="-1"/>
          <w:w w:val="85"/>
          <w:sz w:val="13"/>
        </w:rPr>
        <w:t>53A</w:t>
      </w:r>
      <w:r>
        <w:rPr>
          <w:rFonts w:ascii="Arial"/>
          <w:color w:val="000080"/>
          <w:spacing w:val="21"/>
          <w:w w:val="87"/>
          <w:sz w:val="13"/>
        </w:rPr>
        <w:t> </w:t>
      </w:r>
      <w:r>
        <w:rPr>
          <w:rFonts w:ascii="Arial"/>
          <w:color w:val="000080"/>
          <w:spacing w:val="2"/>
          <w:w w:val="85"/>
          <w:sz w:val="13"/>
        </w:rPr>
        <w:t>PC</w:t>
      </w:r>
      <w:r>
        <w:rPr>
          <w:rFonts w:ascii="Arial"/>
          <w:color w:val="000080"/>
          <w:spacing w:val="-14"/>
          <w:w w:val="85"/>
          <w:sz w:val="13"/>
        </w:rPr>
        <w:t> </w:t>
      </w:r>
      <w:r>
        <w:rPr>
          <w:rFonts w:ascii="Arial"/>
          <w:color w:val="000080"/>
          <w:w w:val="85"/>
          <w:sz w:val="13"/>
        </w:rPr>
        <w:t>8</w:t>
      </w:r>
      <w:r>
        <w:rPr>
          <w:rFonts w:ascii="Arial"/>
          <w:color w:val="000080"/>
          <w:spacing w:val="-6"/>
          <w:w w:val="85"/>
          <w:sz w:val="13"/>
        </w:rPr>
        <w:t> </w:t>
      </w:r>
      <w:r>
        <w:rPr>
          <w:rFonts w:ascii="Arial"/>
          <w:color w:val="000080"/>
          <w:spacing w:val="-1"/>
          <w:w w:val="85"/>
          <w:sz w:val="13"/>
        </w:rPr>
        <w:t>17B</w:t>
      </w:r>
      <w:r>
        <w:rPr>
          <w:rFonts w:ascii="Arial"/>
          <w:color w:val="000000"/>
          <w:sz w:val="13"/>
        </w:rPr>
      </w:r>
    </w:p>
    <w:p>
      <w:pPr>
        <w:tabs>
          <w:tab w:pos="1954" w:val="right" w:leader="none"/>
        </w:tabs>
        <w:spacing w:line="70" w:lineRule="exact" w:before="354"/>
        <w:ind w:left="1070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2"/>
          <w:w w:val="85"/>
          <w:sz w:val="13"/>
        </w:rPr>
        <w:t>QB</w:t>
      </w:r>
      <w:r>
        <w:rPr>
          <w:rFonts w:ascii="Arial"/>
          <w:color w:val="000080"/>
          <w:spacing w:val="-8"/>
          <w:w w:val="85"/>
          <w:sz w:val="13"/>
        </w:rPr>
        <w:t> </w:t>
      </w:r>
      <w:r>
        <w:rPr>
          <w:rFonts w:ascii="Arial"/>
          <w:color w:val="000080"/>
          <w:spacing w:val="-1"/>
          <w:w w:val="85"/>
          <w:sz w:val="13"/>
        </w:rPr>
        <w:t>90</w:t>
      </w:r>
      <w:r>
        <w:rPr>
          <w:rFonts w:ascii="Arial"/>
          <w:color w:val="000080"/>
          <w:spacing w:val="-8"/>
          <w:w w:val="85"/>
          <w:sz w:val="13"/>
        </w:rPr>
        <w:t> </w:t>
      </w:r>
      <w:r>
        <w:rPr>
          <w:rFonts w:ascii="Arial"/>
          <w:color w:val="000080"/>
          <w:w w:val="85"/>
          <w:sz w:val="13"/>
        </w:rPr>
        <w:t>5</w:t>
      </w:r>
      <w:r>
        <w:rPr>
          <w:rFonts w:ascii="Arial"/>
          <w:color w:val="000000"/>
          <w:w w:val="99"/>
          <w:sz w:val="13"/>
        </w:rPr>
        <w:t> </w:t>
      </w:r>
      <w:r>
        <w:rPr>
          <w:rFonts w:ascii="Arial"/>
          <w:color w:val="000000"/>
          <w:sz w:val="13"/>
        </w:rPr>
        <w:tab/>
      </w:r>
      <w:r>
        <w:rPr>
          <w:rFonts w:ascii="Arial"/>
          <w:color w:val="000000"/>
          <w:sz w:val="13"/>
        </w:rPr>
        <w:t> </w:t>
      </w:r>
      <w:r>
        <w:rPr>
          <w:rFonts w:ascii="Arial"/>
          <w:color w:val="000000"/>
          <w:w w:val="85"/>
          <w:sz w:val="13"/>
        </w:rPr>
        <w:t>1</w:t>
      </w:r>
      <w:r>
        <w:rPr>
          <w:rFonts w:ascii="Arial"/>
          <w:color w:val="000000"/>
          <w:sz w:val="13"/>
        </w:rPr>
      </w:r>
    </w:p>
    <w:p>
      <w:pPr>
        <w:spacing w:before="122"/>
        <w:ind w:left="201" w:right="0" w:firstLine="0"/>
        <w:jc w:val="center"/>
        <w:rPr>
          <w:rFonts w:ascii="Arial" w:hAnsi="Arial" w:cs="Arial" w:eastAsia="Arial"/>
          <w:sz w:val="13"/>
          <w:szCs w:val="13"/>
        </w:rPr>
      </w:pPr>
      <w:r>
        <w:rPr>
          <w:w w:val="85"/>
        </w:rPr>
        <w:br w:type="column"/>
      </w:r>
      <w:r>
        <w:rPr>
          <w:rFonts w:ascii="Arial"/>
          <w:color w:val="000080"/>
          <w:w w:val="85"/>
          <w:sz w:val="13"/>
        </w:rPr>
        <w:t>R</w:t>
      </w:r>
      <w:r>
        <w:rPr>
          <w:rFonts w:ascii="Arial"/>
          <w:color w:val="000080"/>
          <w:spacing w:val="-15"/>
          <w:w w:val="85"/>
          <w:sz w:val="13"/>
        </w:rPr>
        <w:t> </w:t>
      </w:r>
      <w:r>
        <w:rPr>
          <w:rFonts w:ascii="Arial"/>
          <w:color w:val="000080"/>
          <w:spacing w:val="2"/>
          <w:w w:val="85"/>
          <w:sz w:val="13"/>
        </w:rPr>
        <w:t>B9</w:t>
      </w:r>
      <w:r>
        <w:rPr>
          <w:rFonts w:ascii="Arial"/>
          <w:color w:val="000080"/>
          <w:spacing w:val="-7"/>
          <w:w w:val="85"/>
          <w:sz w:val="13"/>
        </w:rPr>
        <w:t> </w:t>
      </w:r>
      <w:r>
        <w:rPr>
          <w:rFonts w:ascii="Arial"/>
          <w:color w:val="000080"/>
          <w:spacing w:val="-1"/>
          <w:w w:val="85"/>
          <w:sz w:val="13"/>
        </w:rPr>
        <w:t>67</w:t>
      </w:r>
      <w:r>
        <w:rPr>
          <w:rFonts w:ascii="Arial"/>
          <w:color w:val="000000"/>
          <w:sz w:val="13"/>
        </w:rPr>
      </w:r>
    </w:p>
    <w:p>
      <w:pPr>
        <w:spacing w:before="59"/>
        <w:ind w:left="208" w:right="0" w:firstLine="0"/>
        <w:jc w:val="center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1"/>
          <w:w w:val="85"/>
          <w:sz w:val="13"/>
        </w:rPr>
        <w:t>1k</w:t>
      </w:r>
      <w:r>
        <w:rPr>
          <w:rFonts w:ascii="Arial"/>
          <w:color w:val="000000"/>
          <w:sz w:val="13"/>
        </w:rPr>
      </w:r>
    </w:p>
    <w:p>
      <w:pPr>
        <w:spacing w:after="0"/>
        <w:jc w:val="center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1680" w:right="1960"/>
          <w:cols w:num="3" w:equalWidth="0">
            <w:col w:w="8413" w:space="1516"/>
            <w:col w:w="1955" w:space="40"/>
            <w:col w:w="1274"/>
          </w:cols>
        </w:sectPr>
      </w:pPr>
    </w:p>
    <w:p>
      <w:pPr>
        <w:spacing w:line="398" w:lineRule="exact" w:before="0"/>
        <w:ind w:left="566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/>
        <w:pict>
          <v:shape style="position:absolute;margin-left:543.022278pt;margin-top:-27.627895pt;width:9.92pt;height:6.40352pt;mso-position-horizontal-relative:page;mso-position-vertical-relative:paragraph;z-index:-12250" type="#_x0000_t202" filled="f" stroked="f">
            <v:textbox inset="0,0,0,0" style="layout-flow:vertical;mso-layout-flow-alt:bottom-to-top">
              <w:txbxContent>
                <w:p>
                  <w:pPr>
                    <w:spacing w:line="182" w:lineRule="exact" w:before="0"/>
                    <w:ind w:left="20" w:right="0" w:firstLine="0"/>
                    <w:jc w:val="left"/>
                    <w:rPr>
                      <w:rFonts w:ascii="Arial" w:hAnsi="Arial" w:cs="Arial" w:eastAsia="Arial"/>
                      <w:sz w:val="16"/>
                      <w:szCs w:val="16"/>
                    </w:rPr>
                  </w:pPr>
                  <w:r>
                    <w:rPr>
                      <w:rFonts w:ascii="Arial"/>
                      <w:w w:val="99"/>
                      <w:sz w:val="16"/>
                    </w:rPr>
                    <w:t>3</w:t>
                  </w:r>
                  <w:r>
                    <w:rPr>
                      <w:rFonts w:ascii="Arial"/>
                      <w:sz w:val="16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643.90918pt;margin-top:20.765091pt;width:8.48pt;height:5.170535pt;mso-position-horizontal-relative:page;mso-position-vertical-relative:paragraph;z-index:-12248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3"/>
                      <w:szCs w:val="13"/>
                    </w:rPr>
                  </w:pPr>
                  <w:r>
                    <w:rPr>
                      <w:rFonts w:ascii="Arial"/>
                      <w:w w:val="87"/>
                      <w:sz w:val="13"/>
                    </w:rPr>
                    <w:t>2</w:t>
                  </w:r>
                  <w:r>
                    <w:rPr>
                      <w:rFonts w:ascii="Arial"/>
                      <w:sz w:val="1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SimSun" w:hAnsi="SimSun" w:cs="SimSun" w:eastAsia="SimSun"/>
          <w:spacing w:val="-2"/>
          <w:sz w:val="36"/>
          <w:szCs w:val="36"/>
        </w:rPr>
        <w:t>穿，光耦导通，</w:t>
      </w:r>
      <w:r>
        <w:rPr>
          <w:rFonts w:ascii="SimSun" w:hAnsi="SimSun" w:cs="SimSun" w:eastAsia="SimSun"/>
          <w:spacing w:val="-2"/>
          <w:position w:val="1"/>
          <w:sz w:val="39"/>
          <w:szCs w:val="39"/>
        </w:rPr>
        <w:t>V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line="464" w:lineRule="exact" w:before="0"/>
        <w:ind w:left="-37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/>
        <w:br w:type="column"/>
      </w:r>
      <w:r>
        <w:rPr>
          <w:rFonts w:ascii="SimSun" w:hAnsi="SimSun" w:cs="SimSun" w:eastAsia="SimSun"/>
          <w:spacing w:val="-2"/>
          <w:position w:val="-7"/>
          <w:sz w:val="26"/>
          <w:szCs w:val="26"/>
        </w:rPr>
        <w:t>FB</w:t>
      </w:r>
      <w:r>
        <w:rPr>
          <w:rFonts w:ascii="SimSun" w:hAnsi="SimSun" w:cs="SimSun" w:eastAsia="SimSun"/>
          <w:spacing w:val="-2"/>
          <w:sz w:val="36"/>
          <w:szCs w:val="36"/>
        </w:rPr>
        <w:t>电压升高进入OLP</w:t>
      </w:r>
    </w:p>
    <w:p>
      <w:pPr>
        <w:spacing w:before="96"/>
        <w:ind w:left="56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85"/>
        </w:rPr>
        <w:br w:type="column"/>
      </w:r>
      <w:r>
        <w:rPr>
          <w:rFonts w:ascii="Arial"/>
          <w:color w:val="000080"/>
          <w:spacing w:val="-1"/>
          <w:w w:val="85"/>
          <w:sz w:val="13"/>
        </w:rPr>
        <w:t>2N</w:t>
      </w:r>
      <w:r>
        <w:rPr>
          <w:rFonts w:ascii="Arial"/>
          <w:color w:val="000080"/>
          <w:spacing w:val="-15"/>
          <w:w w:val="85"/>
          <w:sz w:val="13"/>
        </w:rPr>
        <w:t> </w:t>
      </w:r>
      <w:r>
        <w:rPr>
          <w:rFonts w:ascii="Arial"/>
          <w:color w:val="000080"/>
          <w:w w:val="85"/>
          <w:sz w:val="13"/>
        </w:rPr>
        <w:t>3</w:t>
      </w:r>
      <w:r>
        <w:rPr>
          <w:rFonts w:ascii="Arial"/>
          <w:color w:val="000080"/>
          <w:spacing w:val="-8"/>
          <w:w w:val="85"/>
          <w:sz w:val="13"/>
        </w:rPr>
        <w:t> </w:t>
      </w:r>
      <w:r>
        <w:rPr>
          <w:rFonts w:ascii="Arial"/>
          <w:color w:val="000080"/>
          <w:spacing w:val="-1"/>
          <w:w w:val="85"/>
          <w:sz w:val="13"/>
        </w:rPr>
        <w:t>904</w:t>
      </w:r>
      <w:r>
        <w:rPr>
          <w:rFonts w:ascii="Arial"/>
          <w:color w:val="000000"/>
          <w:sz w:val="13"/>
        </w:rPr>
      </w:r>
    </w:p>
    <w:p>
      <w:pPr>
        <w:spacing w:before="283"/>
        <w:ind w:left="56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85"/>
        </w:rPr>
        <w:br w:type="column"/>
      </w:r>
      <w:r>
        <w:rPr>
          <w:rFonts w:ascii="Arial"/>
          <w:color w:val="000080"/>
          <w:w w:val="85"/>
          <w:sz w:val="13"/>
        </w:rPr>
        <w:t>R</w:t>
      </w:r>
      <w:r>
        <w:rPr>
          <w:rFonts w:ascii="Arial"/>
          <w:color w:val="000080"/>
          <w:spacing w:val="-15"/>
          <w:w w:val="85"/>
          <w:sz w:val="13"/>
        </w:rPr>
        <w:t> </w:t>
      </w:r>
      <w:r>
        <w:rPr>
          <w:rFonts w:ascii="Arial"/>
          <w:color w:val="000080"/>
          <w:spacing w:val="2"/>
          <w:w w:val="85"/>
          <w:sz w:val="13"/>
        </w:rPr>
        <w:t>B9</w:t>
      </w:r>
      <w:r>
        <w:rPr>
          <w:rFonts w:ascii="Arial"/>
          <w:color w:val="000080"/>
          <w:spacing w:val="-7"/>
          <w:w w:val="85"/>
          <w:sz w:val="13"/>
        </w:rPr>
        <w:t> </w:t>
      </w:r>
      <w:r>
        <w:rPr>
          <w:rFonts w:ascii="Arial"/>
          <w:color w:val="000080"/>
          <w:spacing w:val="-1"/>
          <w:w w:val="85"/>
          <w:sz w:val="13"/>
        </w:rPr>
        <w:t>68</w:t>
      </w:r>
      <w:r>
        <w:rPr>
          <w:rFonts w:ascii="Arial"/>
          <w:color w:val="000000"/>
          <w:sz w:val="13"/>
        </w:rPr>
      </w:r>
    </w:p>
    <w:p>
      <w:pPr>
        <w:spacing w:after="0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1680" w:right="1960"/>
          <w:cols w:num="4" w:equalWidth="0">
            <w:col w:w="3271" w:space="40"/>
            <w:col w:w="2909" w:space="4156"/>
            <w:col w:w="998" w:space="529"/>
            <w:col w:w="1295"/>
          </w:cols>
        </w:sectPr>
      </w:pPr>
    </w:p>
    <w:p>
      <w:pPr>
        <w:spacing w:line="366" w:lineRule="exact" w:before="0"/>
        <w:ind w:left="566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51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9101;top:2347;width:5134;height:3103" type="#_x0000_t75" stroked="false">
              <v:imagedata r:id="rId26" o:title=""/>
            </v:shape>
            <v:group style="position:absolute;left:12118;top:5594;width:3103;height:4414" coordorigin="12118,5594" coordsize="3103,4414">
              <v:shape style="position:absolute;left:12118;top:5594;width:3103;height:4414" coordorigin="12118,5594" coordsize="3103,4414" path="m12118,5594l12118,10008,15221,10008,15221,5594,12118,5594xe" filled="t" fillcolor="#BADFE3" stroked="f">
                <v:path arrowok="t"/>
                <v:fill type="solid"/>
              </v:shape>
            </v:group>
            <v:group style="position:absolute;left:14083;top:6581;width:2;height:490" coordorigin="14083,6581" coordsize="2,490">
              <v:shape style="position:absolute;left:14083;top:6581;width:2;height:490" coordorigin="14083,6581" coordsize="0,490" path="m14083,7070l14083,6581e" filled="f" stroked="t" strokeweight=".72pt" strokecolor="#800040">
                <v:path arrowok="t"/>
              </v:shape>
            </v:group>
            <v:group style="position:absolute;left:14054;top:6905;width:43;height:43" coordorigin="14054,6905" coordsize="43,43">
              <v:shape style="position:absolute;left:14054;top:6905;width:43;height:43" coordorigin="14054,6905" coordsize="43,43" path="m14083,6948l14069,6948,14054,6934,14054,6919,14069,6905,14083,6905,14098,6919,14098,6934,14083,6948xe" filled="t" fillcolor="#FF00FF" stroked="f">
                <v:path arrowok="t"/>
                <v:fill type="solid"/>
              </v:shape>
            </v:group>
            <v:group style="position:absolute;left:14054;top:6905;width:43;height:43" coordorigin="14054,6905" coordsize="43,43">
              <v:shape style="position:absolute;left:14054;top:6905;width:43;height:43" coordorigin="14054,6905" coordsize="43,43" path="m14054,6926l14054,6919,14069,6905,14076,6905,14083,6905,14098,6919,14098,6926,14098,6934,14083,6948,14076,6948,14069,6948,14054,6934,14054,6926e" filled="f" stroked="t" strokeweight=".72pt" strokecolor="#FF00FF">
                <v:path arrowok="t"/>
              </v:shape>
            </v:group>
            <v:group style="position:absolute;left:13140;top:8546;width:2;height:137" coordorigin="13140,8546" coordsize="2,137">
              <v:shape style="position:absolute;left:13140;top:8546;width:2;height:137" coordorigin="13140,8546" coordsize="0,137" path="m13140,8683l13140,8546e" filled="f" stroked="t" strokeweight=".72pt" strokecolor="#FF0000">
                <v:path arrowok="t"/>
              </v:shape>
            </v:group>
            <v:group style="position:absolute;left:13140;top:8964;width:2;height:144" coordorigin="13140,8964" coordsize="2,144">
              <v:shape style="position:absolute;left:13140;top:8964;width:2;height:144" coordorigin="13140,8964" coordsize="0,144" path="m13140,8964l13140,9108e" filled="f" stroked="t" strokeweight=".72pt" strokecolor="#FF0000">
                <v:path arrowok="t"/>
              </v:shape>
            </v:group>
            <v:group style="position:absolute;left:13406;top:8827;width:137;height:2" coordorigin="13406,8827" coordsize="137,2">
              <v:shape style="position:absolute;left:13406;top:8827;width:137;height:2" coordorigin="13406,8827" coordsize="137,0" path="m13406,8827l13543,8827e" filled="f" stroked="t" strokeweight=".72pt" strokecolor="#FF0000">
                <v:path arrowok="t"/>
              </v:shape>
            </v:group>
            <v:group style="position:absolute;left:13140;top:8683;width:130;height:101" coordorigin="13140,8683" coordsize="130,101">
              <v:shape style="position:absolute;left:13140;top:8683;width:130;height:101" coordorigin="13140,8683" coordsize="130,101" path="m13140,8683l13270,8784,13270,8784e" filled="f" stroked="t" strokeweight=".72pt" strokecolor="#0000FF">
                <v:path arrowok="t"/>
              </v:shape>
            </v:group>
            <v:group style="position:absolute;left:13140;top:8863;width:130;height:101" coordorigin="13140,8863" coordsize="130,101">
              <v:shape style="position:absolute;left:13140;top:8863;width:130;height:101" coordorigin="13140,8863" coordsize="130,101" path="m13270,8863l13140,8964,13140,8964e" filled="f" stroked="t" strokeweight=".72pt" strokecolor="#0000FF">
                <v:path arrowok="t"/>
              </v:shape>
            </v:group>
            <v:group style="position:absolute;left:13270;top:8683;width:2;height:281" coordorigin="13270,8683" coordsize="2,281">
              <v:shape style="position:absolute;left:13270;top:8683;width:2;height:281" coordorigin="13270,8683" coordsize="0,281" path="m13270,8683l13270,8964,13270,8964e" filled="f" stroked="t" strokeweight=".72pt" strokecolor="#0000FF">
                <v:path arrowok="t"/>
              </v:shape>
            </v:group>
            <v:group style="position:absolute;left:13270;top:8827;width:137;height:2" coordorigin="13270,8827" coordsize="137,2">
              <v:shape style="position:absolute;left:13270;top:8827;width:137;height:2" coordorigin="13270,8827" coordsize="137,0" path="m13270,8827l13406,8827,13406,8827e" filled="f" stroked="t" strokeweight=".72pt" strokecolor="#0000FF">
                <v:path arrowok="t"/>
              </v:shape>
            </v:group>
            <v:group style="position:absolute;left:13140;top:8892;width:79;height:72" coordorigin="13140,8892" coordsize="79,72">
              <v:shape style="position:absolute;left:13140;top:8892;width:79;height:72" coordorigin="13140,8892" coordsize="79,72" path="m13140,8964l13190,8892,13219,8935,13140,8964xe" filled="t" fillcolor="#0000FF" stroked="f">
                <v:path arrowok="t"/>
                <v:fill type="solid"/>
              </v:shape>
            </v:group>
            <v:group style="position:absolute;left:13140;top:8892;width:79;height:72" coordorigin="13140,8892" coordsize="79,72">
              <v:shape style="position:absolute;left:13140;top:8892;width:79;height:72" coordorigin="13140,8892" coordsize="79,72" path="m13140,8964l13190,8892,13219,8935,13140,8964xe" filled="f" stroked="t" strokeweight=".72pt" strokecolor="#0000FF">
                <v:path arrowok="t"/>
              </v:shape>
            </v:group>
            <v:group style="position:absolute;left:14083;top:8330;width:2;height:144" coordorigin="14083,8330" coordsize="2,144">
              <v:shape style="position:absolute;left:14083;top:8330;width:2;height:144" coordorigin="14083,8330" coordsize="0,144" path="m14083,8330l14083,8474e" filled="f" stroked="t" strokeweight=".72pt" strokecolor="#FF0000">
                <v:path arrowok="t"/>
              </v:shape>
            </v:group>
            <v:group style="position:absolute;left:14083;top:7632;width:2;height:281" coordorigin="14083,7632" coordsize="2,281">
              <v:shape style="position:absolute;left:14083;top:7632;width:2;height:281" coordorigin="14083,7632" coordsize="0,281" path="m14083,7913l14083,7632e" filled="f" stroked="t" strokeweight=".72pt" strokecolor="#FF0000">
                <v:path arrowok="t"/>
              </v:shape>
            </v:group>
            <v:group style="position:absolute;left:14040;top:8294;width:43;height:36" coordorigin="14040,8294" coordsize="43,36">
              <v:shape style="position:absolute;left:14040;top:8294;width:43;height:36" coordorigin="14040,8294" coordsize="43,36" path="m14083,8330l14040,8294,14040,8294e" filled="f" stroked="t" strokeweight=".72pt" strokecolor="#0000FF">
                <v:path arrowok="t"/>
              </v:shape>
            </v:group>
            <v:group style="position:absolute;left:14040;top:8208;width:79;height:86" coordorigin="14040,8208" coordsize="79,86">
              <v:shape style="position:absolute;left:14040;top:8208;width:79;height:86" coordorigin="14040,8208" coordsize="79,86" path="m14040,8294l14119,8208,14119,8208e" filled="f" stroked="t" strokeweight=".72pt" strokecolor="#0000FF">
                <v:path arrowok="t"/>
              </v:shape>
            </v:group>
            <v:group style="position:absolute;left:14040;top:8122;width:79;height:86" coordorigin="14040,8122" coordsize="79,86">
              <v:shape style="position:absolute;left:14040;top:8122;width:79;height:86" coordorigin="14040,8122" coordsize="79,86" path="m14119,8208l14040,8122,14040,8122e" filled="f" stroked="t" strokeweight=".72pt" strokecolor="#0000FF">
                <v:path arrowok="t"/>
              </v:shape>
            </v:group>
            <v:group style="position:absolute;left:14040;top:8042;width:79;height:79" coordorigin="14040,8042" coordsize="79,79">
              <v:shape style="position:absolute;left:14040;top:8042;width:79;height:79" coordorigin="14040,8042" coordsize="79,79" path="m14040,8122l14119,8042,14119,8042e" filled="f" stroked="t" strokeweight=".72pt" strokecolor="#0000FF">
                <v:path arrowok="t"/>
              </v:shape>
            </v:group>
            <v:group style="position:absolute;left:14040;top:7956;width:79;height:86" coordorigin="14040,7956" coordsize="79,86">
              <v:shape style="position:absolute;left:14040;top:7956;width:79;height:86" coordorigin="14040,7956" coordsize="79,86" path="m14119,8042l14040,7956,14040,7956e" filled="f" stroked="t" strokeweight=".72pt" strokecolor="#0000FF">
                <v:path arrowok="t"/>
              </v:shape>
            </v:group>
            <v:group style="position:absolute;left:14040;top:7913;width:43;height:43" coordorigin="14040,7913" coordsize="43,43">
              <v:shape style="position:absolute;left:14040;top:7913;width:43;height:43" coordorigin="14040,7913" coordsize="43,43" path="m14040,7956l14083,7913,14083,7913e" filled="f" stroked="t" strokeweight=".72pt" strokecolor="#0000FF">
                <v:path arrowok="t"/>
              </v:shape>
            </v:group>
            <v:group style="position:absolute;left:13140;top:6934;width:943;height:2" coordorigin="13140,6934" coordsize="943,2">
              <v:shape style="position:absolute;left:13140;top:6934;width:943;height:2" coordorigin="13140,6934" coordsize="943,0" path="m14083,6934l13140,6934,13140,6934e" filled="f" stroked="t" strokeweight=".72pt" strokecolor="#800040">
                <v:path arrowok="t"/>
              </v:shape>
            </v:group>
            <v:group style="position:absolute;left:14011;top:6163;width:137;height:418" coordorigin="14011,6163" coordsize="137,418">
              <v:shape style="position:absolute;left:14011;top:6163;width:137;height:418" coordorigin="14011,6163" coordsize="137,418" path="m14083,6163l14148,6300,14148,6581,14011,6581,14011,6300,14083,6163e" filled="f" stroked="t" strokeweight=".72pt" strokecolor="#FF0000">
                <v:path arrowok="t"/>
              </v:shape>
            </v:group>
            <v:group style="position:absolute;left:13140;top:9108;width:2;height:209" coordorigin="13140,9108" coordsize="2,209">
              <v:shape style="position:absolute;left:13140;top:9108;width:2;height:209" coordorigin="13140,9108" coordsize="0,209" path="m13140,9317l13140,9108,13140,9108e" filled="f" stroked="t" strokeweight=".72pt" strokecolor="#800040">
                <v:path arrowok="t"/>
              </v:shape>
            </v:group>
            <v:group style="position:absolute;left:13133;top:7668;width:14;height:2" coordorigin="13133,7668" coordsize="14,2">
              <v:shape style="position:absolute;left:13133;top:7668;width:14;height:2" coordorigin="13133,7668" coordsize="14,0" path="m13133,7668l13147,7668e" filled="f" stroked="t" strokeweight="3.6pt" strokecolor="#800040">
                <v:path arrowok="t"/>
              </v:shape>
            </v:group>
            <v:group style="position:absolute;left:14083;top:7070;width:2;height:144" coordorigin="14083,7070" coordsize="2,144">
              <v:shape style="position:absolute;left:14083;top:7070;width:2;height:144" coordorigin="14083,7070" coordsize="0,144" path="m14083,7214l14083,7070e" filled="f" stroked="t" strokeweight=".72pt" strokecolor="#FF0000">
                <v:path arrowok="t"/>
              </v:shape>
            </v:group>
            <v:group style="position:absolute;left:13946;top:7351;width:266;height:144" coordorigin="13946,7351" coordsize="266,144">
              <v:shape style="position:absolute;left:13946;top:7351;width:266;height:144" coordorigin="13946,7351" coordsize="266,144" path="m14213,7495l13946,7495,14083,7351,14213,7495xe" filled="t" fillcolor="#0000FF" stroked="f">
                <v:path arrowok="t"/>
                <v:fill type="solid"/>
              </v:shape>
            </v:group>
            <v:group style="position:absolute;left:13946;top:7351;width:266;height:144" coordorigin="13946,7351" coordsize="266,144">
              <v:shape style="position:absolute;left:13946;top:7351;width:266;height:144" coordorigin="13946,7351" coordsize="266,144" path="m13946,7495l14213,7495,14083,7351,13946,7495xe" filled="f" stroked="t" strokeweight=".72pt" strokecolor="#0000FF">
                <v:path arrowok="t"/>
              </v:shape>
            </v:group>
            <v:group style="position:absolute;left:14083;top:7495;width:2;height:137" coordorigin="14083,7495" coordsize="2,137">
              <v:shape style="position:absolute;left:14083;top:7495;width:2;height:137" coordorigin="14083,7495" coordsize="0,137" path="m14083,7632l14083,7495,14083,7495e" filled="f" stroked="t" strokeweight=".72pt" strokecolor="#0000FF">
                <v:path arrowok="t"/>
              </v:shape>
            </v:group>
            <v:group style="position:absolute;left:14083;top:7214;width:2;height:137" coordorigin="14083,7214" coordsize="2,137">
              <v:shape style="position:absolute;left:14083;top:7214;width:2;height:137" coordorigin="14083,7214" coordsize="0,137" path="m14083,7351l14083,7214,14083,7214e" filled="f" stroked="t" strokeweight=".72pt" strokecolor="#0000FF">
                <v:path arrowok="t"/>
              </v:shape>
            </v:group>
            <v:group style="position:absolute;left:13946;top:7351;width:65;height:72" coordorigin="13946,7351" coordsize="65,72">
              <v:shape style="position:absolute;left:13946;top:7351;width:65;height:72" coordorigin="13946,7351" coordsize="65,72" path="m13946,7423l14011,7351,14011,7351e" filled="f" stroked="t" strokeweight=".72pt" strokecolor="#0000FF">
                <v:path arrowok="t"/>
              </v:shape>
            </v:group>
            <v:group style="position:absolute;left:14011;top:7351;width:137;height:2" coordorigin="14011,7351" coordsize="137,2">
              <v:shape style="position:absolute;left:14011;top:7351;width:137;height:2" coordorigin="14011,7351" coordsize="137,0" path="m14011,7351l14148,7351,14148,7351e" filled="f" stroked="t" strokeweight=".72pt" strokecolor="#0000FF">
                <v:path arrowok="t"/>
              </v:shape>
            </v:group>
            <v:group style="position:absolute;left:14148;top:7286;width:65;height:65" coordorigin="14148,7286" coordsize="65,65">
              <v:shape style="position:absolute;left:14148;top:7286;width:65;height:65" coordorigin="14148,7286" coordsize="65,65" path="m14148,7351l14213,7286,14213,7286e" filled="f" stroked="t" strokeweight=".72pt" strokecolor="#0000FF">
                <v:path arrowok="t"/>
              </v:shape>
            </v:group>
            <v:group style="position:absolute;left:14083;top:9454;width:2;height:144" coordorigin="14083,9454" coordsize="2,144">
              <v:shape style="position:absolute;left:14083;top:9454;width:2;height:144" coordorigin="14083,9454" coordsize="0,144" path="m14083,9454l14083,9598e" filled="f" stroked="t" strokeweight=".72pt" strokecolor="#FF0000">
                <v:path arrowok="t"/>
              </v:shape>
            </v:group>
            <v:group style="position:absolute;left:14083;top:8892;width:2;height:144" coordorigin="14083,8892" coordsize="2,144">
              <v:shape style="position:absolute;left:14083;top:8892;width:2;height:144" coordorigin="14083,8892" coordsize="0,144" path="m14083,9036l14083,8892e" filled="f" stroked="t" strokeweight=".72pt" strokecolor="#FF0000">
                <v:path arrowok="t"/>
              </v:shape>
            </v:group>
            <v:group style="position:absolute;left:14040;top:9410;width:43;height:43" coordorigin="14040,9410" coordsize="43,43">
              <v:shape style="position:absolute;left:14040;top:9410;width:43;height:43" coordorigin="14040,9410" coordsize="43,43" path="m14083,9454l14040,9410,14040,9410e" filled="f" stroked="t" strokeweight=".72pt" strokecolor="#0000FF">
                <v:path arrowok="t"/>
              </v:shape>
            </v:group>
            <v:group style="position:absolute;left:14040;top:9331;width:79;height:79" coordorigin="14040,9331" coordsize="79,79">
              <v:shape style="position:absolute;left:14040;top:9331;width:79;height:79" coordorigin="14040,9331" coordsize="79,79" path="m14040,9410l14119,9331,14119,9331e" filled="f" stroked="t" strokeweight=".72pt" strokecolor="#0000FF">
                <v:path arrowok="t"/>
              </v:shape>
            </v:group>
            <v:group style="position:absolute;left:14040;top:9245;width:79;height:86" coordorigin="14040,9245" coordsize="79,86">
              <v:shape style="position:absolute;left:14040;top:9245;width:79;height:86" coordorigin="14040,9245" coordsize="79,86" path="m14119,9331l14040,9245,14040,9245e" filled="f" stroked="t" strokeweight=".72pt" strokecolor="#0000FF">
                <v:path arrowok="t"/>
              </v:shape>
            </v:group>
            <v:group style="position:absolute;left:14040;top:9158;width:79;height:86" coordorigin="14040,9158" coordsize="79,86">
              <v:shape style="position:absolute;left:14040;top:9158;width:79;height:86" coordorigin="14040,9158" coordsize="79,86" path="m14040,9245l14119,9158,14119,9158e" filled="f" stroked="t" strokeweight=".72pt" strokecolor="#0000FF">
                <v:path arrowok="t"/>
              </v:shape>
            </v:group>
            <v:group style="position:absolute;left:14040;top:9079;width:79;height:79" coordorigin="14040,9079" coordsize="79,79">
              <v:shape style="position:absolute;left:14040;top:9079;width:79;height:79" coordorigin="14040,9079" coordsize="79,79" path="m14119,9158l14040,9079,14040,9079e" filled="f" stroked="t" strokeweight=".72pt" strokecolor="#0000FF">
                <v:path arrowok="t"/>
              </v:shape>
            </v:group>
            <v:group style="position:absolute;left:14040;top:9036;width:43;height:43" coordorigin="14040,9036" coordsize="43,43">
              <v:shape style="position:absolute;left:14040;top:9036;width:43;height:43" coordorigin="14040,9036" coordsize="43,43" path="m14040,9079l14083,9036,14083,9036e" filled="f" stroked="t" strokeweight=".72pt" strokecolor="#0000FF">
                <v:path arrowok="t"/>
              </v:shape>
            </v:group>
            <v:group style="position:absolute;left:13946;top:9598;width:266;height:2" coordorigin="13946,9598" coordsize="266,2">
              <v:shape style="position:absolute;left:13946;top:9598;width:266;height:2" coordorigin="13946,9598" coordsize="266,0" path="m13946,9598l14213,9598,14213,9598e" filled="f" stroked="t" strokeweight=".72pt" strokecolor="#FF0000">
                <v:path arrowok="t"/>
              </v:shape>
            </v:group>
            <v:group style="position:absolute;left:13990;top:9634;width:187;height:2" coordorigin="13990,9634" coordsize="187,2">
              <v:shape style="position:absolute;left:13990;top:9634;width:187;height:2" coordorigin="13990,9634" coordsize="187,0" path="m13990,9634l14177,9634,14177,9634e" filled="f" stroked="t" strokeweight=".72pt" strokecolor="#FF0000">
                <v:path arrowok="t"/>
              </v:shape>
            </v:group>
            <v:group style="position:absolute;left:14026;top:9677;width:108;height:2" coordorigin="14026,9677" coordsize="108,2">
              <v:shape style="position:absolute;left:14026;top:9677;width:108;height:2" coordorigin="14026,9677" coordsize="108,0" path="m14134,9677l14026,9677,14026,9677e" filled="f" stroked="t" strokeweight=".72pt" strokecolor="#FF0000">
                <v:path arrowok="t"/>
              </v:shape>
            </v:group>
            <v:group style="position:absolute;left:14069;top:9720;width:29;height:2" coordorigin="14069,9720" coordsize="29,2">
              <v:shape style="position:absolute;left:14069;top:9720;width:29;height:2" coordorigin="14069,9720" coordsize="29,0" path="m14069,9720l14098,9720,14098,9720e" filled="f" stroked="t" strokeweight=".72pt" strokecolor="#FF0000">
                <v:path arrowok="t"/>
              </v:shape>
            </v:group>
            <v:group style="position:absolute;left:13471;top:8827;width:612;height:2" coordorigin="13471,8827" coordsize="612,2">
              <v:shape style="position:absolute;left:13471;top:8827;width:612;height:2" coordorigin="13471,8827" coordsize="612,0" path="m13471,8827l14083,8827e" filled="f" stroked="t" strokeweight=".72pt" strokecolor="#800040">
                <v:path arrowok="t"/>
              </v:shape>
            </v:group>
            <v:group style="position:absolute;left:14054;top:8798;width:43;height:43" coordorigin="14054,8798" coordsize="43,43">
              <v:shape style="position:absolute;left:14054;top:8798;width:43;height:43" coordorigin="14054,8798" coordsize="43,43" path="m14083,8842l14069,8842,14054,8827,14054,8813,14069,8798,14083,8798,14098,8813,14098,8827,14083,8842xe" filled="t" fillcolor="#FF00FF" stroked="f">
                <v:path arrowok="t"/>
                <v:fill type="solid"/>
              </v:shape>
            </v:group>
            <v:group style="position:absolute;left:14054;top:8798;width:43;height:43" coordorigin="14054,8798" coordsize="43,43">
              <v:shape style="position:absolute;left:14054;top:8798;width:43;height:43" coordorigin="14054,8798" coordsize="43,43" path="m14054,8820l14054,8813,14069,8798,14076,8798,14083,8798,14098,8813,14098,8820,14098,8827,14083,8842,14076,8842,14069,8842,14054,8827,14054,8820e" filled="f" stroked="t" strokeweight=".72pt" strokecolor="#FF00FF">
                <v:path arrowok="t"/>
              </v:shape>
            </v:group>
            <v:group style="position:absolute;left:13514;top:8798;width:43;height:43" coordorigin="13514,8798" coordsize="43,43">
              <v:shape style="position:absolute;left:13514;top:8798;width:43;height:43" coordorigin="13514,8798" coordsize="43,43" path="m13543,8842l13529,8842,13514,8827,13514,8813,13529,8798,13543,8798,13558,8813,13558,8827,13543,8842xe" filled="t" fillcolor="#FF00FF" stroked="f">
                <v:path arrowok="t"/>
                <v:fill type="solid"/>
              </v:shape>
            </v:group>
            <v:group style="position:absolute;left:13514;top:8798;width:43;height:43" coordorigin="13514,8798" coordsize="43,43">
              <v:shape style="position:absolute;left:13514;top:8798;width:43;height:43" coordorigin="13514,8798" coordsize="43,43" path="m13514,8820l13514,8813,13529,8798,13536,8798,13543,8798,13558,8813,13558,8820,13558,8827,13543,8842,13536,8842,13529,8842,13514,8827,13514,8820e" filled="f" stroked="t" strokeweight=".72pt" strokecolor="#FF00FF">
                <v:path arrowok="t"/>
              </v:shape>
            </v:group>
            <v:group style="position:absolute;left:14076;top:8860;width:14;height:2" coordorigin="14076,8860" coordsize="14,2">
              <v:shape style="position:absolute;left:14076;top:8860;width:14;height:2" coordorigin="14076,8860" coordsize="14,0" path="m14076,8860l14090,8860e" filled="f" stroked="t" strokeweight="3.24pt" strokecolor="#800040">
                <v:path arrowok="t"/>
              </v:shape>
            </v:group>
            <v:group style="position:absolute;left:13140;top:7704;width:2;height:137" coordorigin="13140,7704" coordsize="2,137">
              <v:shape style="position:absolute;left:13140;top:7704;width:2;height:137" coordorigin="13140,7704" coordsize="0,137" path="m13140,7841l13140,7704e" filled="f" stroked="t" strokeweight=".72pt" strokecolor="#FF0000">
                <v:path arrowok="t"/>
              </v:shape>
            </v:group>
            <v:group style="position:absolute;left:13140;top:8266;width:2;height:137" coordorigin="13140,8266" coordsize="2,137">
              <v:shape style="position:absolute;left:13140;top:8266;width:2;height:137" coordorigin="13140,8266" coordsize="0,137" path="m13140,8266l13140,8402e" filled="f" stroked="t" strokeweight=".72pt" strokecolor="#FF0000">
                <v:path arrowok="t"/>
              </v:shape>
            </v:group>
            <v:group style="position:absolute;left:13003;top:7985;width:266;height:137" coordorigin="13003,7985" coordsize="266,137">
              <v:shape style="position:absolute;left:13003;top:7985;width:266;height:137" coordorigin="13003,7985" coordsize="266,137" path="m13140,8122l13003,7985,13270,7985,13140,8122xe" filled="t" fillcolor="#0000FF" stroked="f">
                <v:path arrowok="t"/>
                <v:fill type="solid"/>
              </v:shape>
            </v:group>
            <v:group style="position:absolute;left:13003;top:7985;width:266;height:137" coordorigin="13003,7985" coordsize="266,137">
              <v:shape style="position:absolute;left:13003;top:7985;width:266;height:137" coordorigin="13003,7985" coordsize="266,137" path="m13003,7985l13270,7985,13140,8122,13003,7985xe" filled="f" stroked="t" strokeweight=".72pt" strokecolor="#0000FF">
                <v:path arrowok="t"/>
              </v:shape>
            </v:group>
            <v:group style="position:absolute;left:13003;top:8122;width:266;height:2" coordorigin="13003,8122" coordsize="266,2">
              <v:shape style="position:absolute;left:13003;top:8122;width:266;height:2" coordorigin="13003,8122" coordsize="266,0" path="m13003,8122l13270,8122,13270,8122e" filled="f" stroked="t" strokeweight=".72pt" strokecolor="#0000FF">
                <v:path arrowok="t"/>
              </v:shape>
            </v:group>
            <v:group style="position:absolute;left:13140;top:8122;width:2;height:144" coordorigin="13140,8122" coordsize="2,144">
              <v:shape style="position:absolute;left:13140;top:8122;width:2;height:144" coordorigin="13140,8122" coordsize="0,144" path="m13140,8122l13140,8266,13140,8266e" filled="f" stroked="t" strokeweight=".72pt" strokecolor="#0000FF">
                <v:path arrowok="t"/>
              </v:shape>
            </v:group>
            <v:group style="position:absolute;left:13140;top:7841;width:2;height:144" coordorigin="13140,7841" coordsize="2,144">
              <v:shape style="position:absolute;left:13140;top:7841;width:2;height:144" coordorigin="13140,7841" coordsize="0,144" path="m13140,7985l13140,7841,13140,7841e" filled="f" stroked="t" strokeweight=".72pt" strokecolor="#0000FF">
                <v:path arrowok="t"/>
              </v:shape>
            </v:group>
            <v:group style="position:absolute;left:12730;top:7841;width:410;height:2" coordorigin="12730,7841" coordsize="410,2">
              <v:shape style="position:absolute;left:12730;top:7841;width:410;height:2" coordorigin="12730,7841" coordsize="410,0" path="m12730,7841l13140,7841,13140,7841e" filled="f" stroked="t" strokeweight=".72pt" strokecolor="#0000FF">
                <v:path arrowok="t"/>
              </v:shape>
            </v:group>
            <v:group style="position:absolute;left:12730;top:8266;width:410;height:2" coordorigin="12730,8266" coordsize="410,2">
              <v:shape style="position:absolute;left:12730;top:8266;width:410;height:2" coordorigin="12730,8266" coordsize="410,0" path="m12730,8266l13140,8266,13140,8266e" filled="f" stroked="t" strokeweight=".72pt" strokecolor="#0000FF">
                <v:path arrowok="t"/>
              </v:shape>
            </v:group>
            <v:group style="position:absolute;left:13138;top:7842;width:182;height:401" coordorigin="13138,7842" coordsize="182,401">
              <v:shape style="position:absolute;left:13138;top:7842;width:182;height:401" coordorigin="13138,7842" coordsize="182,401" path="m13138,8244l13201,8228,13253,8194,13293,8145,13316,8085,13320,8041,13317,8016,13297,7950,13260,7898,13209,7861,13170,7846,13149,7842e" filled="f" stroked="t" strokeweight=".72454pt" strokecolor="#0000FF">
                <v:path arrowok="t"/>
              </v:shape>
            </v:group>
            <v:group style="position:absolute;left:12816;top:8078;width:130;height:144" coordorigin="12816,8078" coordsize="130,144">
              <v:shape style="position:absolute;left:12816;top:8078;width:130;height:144" coordorigin="12816,8078" coordsize="130,144" path="m12946,8222l12816,8222,12816,8078,12946,8222xe" filled="t" fillcolor="#0000FF" stroked="f">
                <v:path arrowok="t"/>
                <v:fill type="solid"/>
              </v:shape>
            </v:group>
            <v:group style="position:absolute;left:12816;top:8078;width:130;height:144" coordorigin="12816,8078" coordsize="130,144">
              <v:shape style="position:absolute;left:12816;top:8078;width:130;height:144" coordorigin="12816,8078" coordsize="130,144" path="m12816,8078l12816,8222,12946,8222,12816,8078xe" filled="f" stroked="t" strokeweight=".72pt" strokecolor="#0000FF">
                <v:path arrowok="t"/>
              </v:shape>
            </v:group>
            <v:group style="position:absolute;left:12816;top:7898;width:130;height:144" coordorigin="12816,7898" coordsize="130,144">
              <v:shape style="position:absolute;left:12816;top:7898;width:130;height:144" coordorigin="12816,7898" coordsize="130,144" path="m12946,8042l12816,8042,12816,7898,12946,8042xe" filled="t" fillcolor="#0000FF" stroked="f">
                <v:path arrowok="t"/>
                <v:fill type="solid"/>
              </v:shape>
            </v:group>
            <v:group style="position:absolute;left:12816;top:7898;width:130;height:144" coordorigin="12816,7898" coordsize="130,144">
              <v:shape style="position:absolute;left:12816;top:7898;width:130;height:144" coordorigin="12816,7898" coordsize="130,144" path="m12816,7898l12816,8042,12946,8042,12816,7898xe" filled="f" stroked="t" strokeweight=".72pt" strokecolor="#0000FF">
                <v:path arrowok="t"/>
              </v:shape>
            </v:group>
            <v:group style="position:absolute;left:12816;top:7870;width:158;height:173" coordorigin="12816,7870" coordsize="158,173">
              <v:shape style="position:absolute;left:12816;top:7870;width:158;height:173" coordorigin="12816,7870" coordsize="158,173" path="m12816,8042l12974,7870,12974,7870e" filled="f" stroked="t" strokeweight=".72pt" strokecolor="#0000FF">
                <v:path arrowok="t"/>
              </v:shape>
            </v:group>
            <v:group style="position:absolute;left:12816;top:8057;width:158;height:166" coordorigin="12816,8057" coordsize="158,166">
              <v:shape style="position:absolute;left:12816;top:8057;width:158;height:166" coordorigin="12816,8057" coordsize="158,166" path="m12816,8222l12974,8057,12974,8057e" filled="f" stroked="t" strokeweight=".72pt" strokecolor="#0000FF">
                <v:path arrowok="t"/>
              </v:shape>
            </v:group>
            <v:group style="position:absolute;left:12125;top:5602;width:3103;height:4414" coordorigin="12125,5602" coordsize="3103,4414">
              <v:shape style="position:absolute;left:12125;top:5602;width:3103;height:4414" coordorigin="12125,5602" coordsize="3103,4414" path="m12125,10015l15228,10015,15228,5602,12125,5602,12125,10015xe" filled="f" stroked="t" strokeweight=".72pt" strokecolor="#FF0000">
                <v:path arrowok="t"/>
              </v:shape>
            </v:group>
            <v:group style="position:absolute;left:13140;top:7495;width:2;height:137" coordorigin="13140,7495" coordsize="2,137">
              <v:shape style="position:absolute;left:13140;top:7495;width:2;height:137" coordorigin="13140,7495" coordsize="0,137" path="m13140,7495l13140,7632e" filled="f" stroked="t" strokeweight=".72pt" strokecolor="#FF0000">
                <v:path arrowok="t"/>
              </v:shape>
            </v:group>
            <v:group style="position:absolute;left:13140;top:6934;width:2;height:137" coordorigin="13140,6934" coordsize="2,137">
              <v:shape style="position:absolute;left:13140;top:6934;width:2;height:137" coordorigin="13140,6934" coordsize="0,137" path="m13140,7070l13140,6934e" filled="f" stroked="t" strokeweight=".72pt" strokecolor="#FF0000">
                <v:path arrowok="t"/>
              </v:shape>
            </v:group>
            <v:group style="position:absolute;left:13097;top:7452;width:43;height:43" coordorigin="13097,7452" coordsize="43,43">
              <v:shape style="position:absolute;left:13097;top:7452;width:43;height:43" coordorigin="13097,7452" coordsize="43,43" path="m13140,7495l13097,7452,13097,7452e" filled="f" stroked="t" strokeweight=".72pt" strokecolor="#0000FF">
                <v:path arrowok="t"/>
              </v:shape>
            </v:group>
            <v:group style="position:absolute;left:13097;top:7366;width:79;height:86" coordorigin="13097,7366" coordsize="79,86">
              <v:shape style="position:absolute;left:13097;top:7366;width:79;height:86" coordorigin="13097,7366" coordsize="79,86" path="m13097,7452l13176,7366,13176,7366e" filled="f" stroked="t" strokeweight=".72pt" strokecolor="#0000FF">
                <v:path arrowok="t"/>
              </v:shape>
            </v:group>
            <v:group style="position:absolute;left:13097;top:7286;width:79;height:79" coordorigin="13097,7286" coordsize="79,79">
              <v:shape style="position:absolute;left:13097;top:7286;width:79;height:79" coordorigin="13097,7286" coordsize="79,79" path="m13176,7366l13097,7286,13097,7286e" filled="f" stroked="t" strokeweight=".72pt" strokecolor="#0000FF">
                <v:path arrowok="t"/>
              </v:shape>
            </v:group>
            <v:group style="position:absolute;left:13097;top:7200;width:79;height:86" coordorigin="13097,7200" coordsize="79,86">
              <v:shape style="position:absolute;left:13097;top:7200;width:79;height:86" coordorigin="13097,7200" coordsize="79,86" path="m13097,7286l13176,7200,13176,7200e" filled="f" stroked="t" strokeweight=".72pt" strokecolor="#0000FF">
                <v:path arrowok="t"/>
              </v:shape>
            </v:group>
            <v:group style="position:absolute;left:13097;top:7114;width:79;height:86" coordorigin="13097,7114" coordsize="79,86">
              <v:shape style="position:absolute;left:13097;top:7114;width:79;height:86" coordorigin="13097,7114" coordsize="79,86" path="m13176,7200l13097,7114,13097,7114e" filled="f" stroked="t" strokeweight=".72pt" strokecolor="#0000FF">
                <v:path arrowok="t"/>
              </v:shape>
            </v:group>
            <v:group style="position:absolute;left:13097;top:7070;width:43;height:43" coordorigin="13097,7070" coordsize="43,43">
              <v:shape style="position:absolute;left:13097;top:7070;width:43;height:43" coordorigin="13097,7070" coordsize="43,43" path="m13097,7114l13140,7070,13140,7070e" filled="f" stroked="t" strokeweight=".72pt" strokecolor="#0000FF">
                <v:path arrowok="t"/>
              </v:shape>
            </v:group>
            <v:group style="position:absolute;left:13003;top:9317;width:266;height:2" coordorigin="13003,9317" coordsize="266,2">
              <v:shape style="position:absolute;left:13003;top:9317;width:266;height:2" coordorigin="13003,9317" coordsize="266,0" path="m13003,9317l13270,9317,13270,9317e" filled="f" stroked="t" strokeweight=".72pt" strokecolor="#FF0000">
                <v:path arrowok="t"/>
              </v:shape>
            </v:group>
            <v:group style="position:absolute;left:13039;top:9360;width:194;height:2" coordorigin="13039,9360" coordsize="194,2">
              <v:shape style="position:absolute;left:13039;top:9360;width:194;height:2" coordorigin="13039,9360" coordsize="194,0" path="m13039,9360l13234,9360,13234,9360e" filled="f" stroked="t" strokeweight=".72pt" strokecolor="#FF0000">
                <v:path arrowok="t"/>
              </v:shape>
            </v:group>
            <v:group style="position:absolute;left:13082;top:9396;width:108;height:2" coordorigin="13082,9396" coordsize="108,2">
              <v:shape style="position:absolute;left:13082;top:9396;width:108;height:2" coordorigin="13082,9396" coordsize="108,0" path="m13190,9396l13082,9396,13082,9396e" filled="f" stroked="t" strokeweight=".72pt" strokecolor="#FF0000">
                <v:path arrowok="t"/>
              </v:shape>
            </v:group>
            <v:group style="position:absolute;left:13126;top:9439;width:22;height:2" coordorigin="13126,9439" coordsize="22,2">
              <v:shape style="position:absolute;left:13126;top:9439;width:22;height:2" coordorigin="13126,9439" coordsize="22,0" path="m13126,9439l13147,9439,13147,9439e" filled="f" stroked="t" strokeweight=".72pt" strokecolor="#FF0000">
                <v:path arrowok="t"/>
              </v:shape>
            </v:group>
            <v:group style="position:absolute;left:14083;top:8474;width:2;height:353" coordorigin="14083,8474" coordsize="2,353">
              <v:shape style="position:absolute;left:14083;top:8474;width:2;height:353" coordorigin="14083,8474" coordsize="0,353" path="m14083,8827l14083,8474,14083,8474e" filled="f" stroked="t" strokeweight=".72pt" strokecolor="#800040">
                <v:path arrowok="t"/>
              </v:shape>
            </v:group>
            <v:group style="position:absolute;left:13140;top:8402;width:2;height:144" coordorigin="13140,8402" coordsize="2,144">
              <v:shape style="position:absolute;left:13140;top:8402;width:2;height:144" coordorigin="13140,8402" coordsize="0,144" path="m13140,8546l13140,8402,13140,8402e" filled="f" stroked="t" strokeweight=".72pt" strokecolor="#800040">
                <v:path arrowok="t"/>
              </v:shape>
            </v:group>
            <v:group style="position:absolute;left:9612;top:5947;width:2340;height:2326" coordorigin="9612,5947" coordsize="2340,2326">
              <v:shape style="position:absolute;left:9612;top:5947;width:2340;height:2326" coordorigin="9612,5947" coordsize="2340,2326" path="m9612,5947l9612,8273,11952,8273,11952,5947,9612,5947xe" filled="t" fillcolor="#BFBFBF" stroked="f">
                <v:path arrowok="t"/>
                <v:fill type="solid"/>
              </v:shape>
            </v:group>
            <v:group style="position:absolute;left:11182;top:6890;width:2;height:173" coordorigin="11182,6890" coordsize="2,173">
              <v:shape style="position:absolute;left:11182;top:6890;width:2;height:173" coordorigin="11182,6890" coordsize="0,173" path="m11182,7063l11182,6890,11182,6890e" filled="f" stroked="t" strokeweight=".72pt" strokecolor="#800040">
                <v:path arrowok="t"/>
              </v:shape>
            </v:group>
            <v:group style="position:absolute;left:9864;top:8122;width:1937;height:2" coordorigin="9864,8122" coordsize="1937,2">
              <v:shape style="position:absolute;left:9864;top:8122;width:1937;height:2" coordorigin="9864,8122" coordsize="1937,0" path="m9864,8122l11801,8122e" filled="f" stroked="t" strokeweight=".72pt" strokecolor="#800040">
                <v:path arrowok="t"/>
              </v:shape>
            </v:group>
            <v:group style="position:absolute;left:11182;top:7949;width:2;height:173" coordorigin="11182,7949" coordsize="2,173">
              <v:shape style="position:absolute;left:11182;top:7949;width:2;height:173" coordorigin="11182,7949" coordsize="0,173" path="m11182,7949l11182,8122e" filled="f" stroked="t" strokeweight=".72pt" strokecolor="#FF0000">
                <v:path arrowok="t"/>
              </v:shape>
            </v:group>
            <v:group style="position:absolute;left:11182;top:7063;width:2;height:180" coordorigin="11182,7063" coordsize="2,180">
              <v:shape style="position:absolute;left:11182;top:7063;width:2;height:180" coordorigin="11182,7063" coordsize="0,180" path="m11182,7243l11182,7063e" filled="f" stroked="t" strokeweight=".72pt" strokecolor="#FF0000">
                <v:path arrowok="t"/>
              </v:shape>
            </v:group>
            <v:group style="position:absolute;left:11182;top:7243;width:180;height:706" coordorigin="11182,7243" coordsize="180,706">
              <v:shape style="position:absolute;left:11182;top:7243;width:180;height:706" coordorigin="11182,7243" coordsize="180,706" path="m11182,7243l11182,7416,11362,7596,11182,7769,11182,7949e" filled="f" stroked="t" strokeweight=".72pt" strokecolor="#0000FF">
                <v:path arrowok="t"/>
              </v:shape>
            </v:group>
            <v:group style="position:absolute;left:11362;top:7416;width:2;height:353" coordorigin="11362,7416" coordsize="2,353">
              <v:shape style="position:absolute;left:11362;top:7416;width:2;height:353" coordorigin="11362,7416" coordsize="0,353" path="m11362,7416l11362,7769,11362,7769e" filled="f" stroked="t" strokeweight=".72pt" strokecolor="#0000FF">
                <v:path arrowok="t"/>
              </v:shape>
            </v:group>
            <v:group style="position:absolute;left:11182;top:7625;width:144;height:144" coordorigin="11182,7625" coordsize="144,144">
              <v:shape style="position:absolute;left:11182;top:7625;width:144;height:144" coordorigin="11182,7625" coordsize="144,144" path="m11326,7769l11182,7769,11182,7625,11326,7769xe" filled="t" fillcolor="#0000FF" stroked="f">
                <v:path arrowok="t"/>
                <v:fill type="solid"/>
              </v:shape>
            </v:group>
            <v:group style="position:absolute;left:11182;top:7625;width:144;height:144" coordorigin="11182,7625" coordsize="144,144">
              <v:shape style="position:absolute;left:11182;top:7625;width:144;height:144" coordorigin="11182,7625" coordsize="144,144" path="m11182,7769l11326,7769,11182,7625,11182,7769xe" filled="f" stroked="t" strokeweight=".72pt" strokecolor="#0000FF">
                <v:path arrowok="t"/>
              </v:shape>
            </v:group>
            <v:group style="position:absolute;left:10923;top:7330;width:259;height:518" coordorigin="10923,7330" coordsize="259,518">
              <v:shape style="position:absolute;left:10923;top:7330;width:259;height:518" coordorigin="10923,7330" coordsize="259,518" path="m11181,7330l11115,7337,11055,7360,11004,7398,10963,7448,10935,7507,10923,7574,10923,7598,10935,7666,10962,7726,11001,7776,11051,7815,11110,7839,11172,7848,11177,7848,11181,7848e" filled="f" stroked="t" strokeweight=".724103pt" strokecolor="#0000FF">
                <v:path arrowok="t"/>
              </v:shape>
            </v:group>
            <v:group style="position:absolute;left:11182;top:7330;width:533;height:2" coordorigin="11182,7330" coordsize="533,2">
              <v:shape style="position:absolute;left:11182;top:7330;width:533;height:2" coordorigin="11182,7330" coordsize="533,0" path="m11182,7330l11714,7330,11714,7330e" filled="f" stroked="t" strokeweight=".72pt" strokecolor="#0000FF">
                <v:path arrowok="t"/>
              </v:shape>
            </v:group>
            <v:group style="position:absolute;left:11182;top:7855;width:533;height:2" coordorigin="11182,7855" coordsize="533,2">
              <v:shape style="position:absolute;left:11182;top:7855;width:533;height:2" coordorigin="11182,7855" coordsize="533,0" path="m11182,7855l11714,7855,11714,7855e" filled="f" stroked="t" strokeweight=".72pt" strokecolor="#0000FF">
                <v:path arrowok="t"/>
              </v:shape>
            </v:group>
            <v:group style="position:absolute;left:11470;top:7625;width:137;height:144" coordorigin="11470,7625" coordsize="137,144">
              <v:shape style="position:absolute;left:11470;top:7625;width:137;height:144" coordorigin="11470,7625" coordsize="137,144" path="m11606,7769l11470,7769,11470,7625,11606,7769xe" filled="t" fillcolor="#0000FF" stroked="f">
                <v:path arrowok="t"/>
                <v:fill type="solid"/>
              </v:shape>
            </v:group>
            <v:group style="position:absolute;left:11470;top:7625;width:137;height:144" coordorigin="11470,7625" coordsize="137,144">
              <v:shape style="position:absolute;left:11470;top:7625;width:137;height:144" coordorigin="11470,7625" coordsize="137,144" path="m11470,7769l11592,7769,11606,7769,11470,7625,11470,7769xe" filled="f" stroked="t" strokeweight=".72pt" strokecolor="#0000FF">
                <v:path arrowok="t"/>
              </v:shape>
            </v:group>
            <v:group style="position:absolute;left:11470;top:7452;width:137;height:144" coordorigin="11470,7452" coordsize="137,144">
              <v:shape style="position:absolute;left:11470;top:7452;width:137;height:144" coordorigin="11470,7452" coordsize="137,144" path="m11606,7596l11470,7596,11470,7452,11606,7596xe" filled="t" fillcolor="#0000FF" stroked="f">
                <v:path arrowok="t"/>
                <v:fill type="solid"/>
              </v:shape>
            </v:group>
            <v:group style="position:absolute;left:11470;top:7452;width:137;height:144" coordorigin="11470,7452" coordsize="137,144">
              <v:shape style="position:absolute;left:11470;top:7452;width:137;height:144" coordorigin="11470,7452" coordsize="137,144" path="m11470,7596l11592,7596,11606,7596,11470,7452,11470,7596xe" filled="f" stroked="t" strokeweight=".72pt" strokecolor="#0000FF">
                <v:path arrowok="t"/>
              </v:shape>
            </v:group>
            <v:group style="position:absolute;left:11470;top:7416;width:173;height:180" coordorigin="11470,7416" coordsize="173,180">
              <v:shape style="position:absolute;left:11470;top:7416;width:173;height:180" coordorigin="11470,7416" coordsize="173,180" path="m11470,7596l11642,7416,11642,7416e" filled="f" stroked="t" strokeweight=".72pt" strokecolor="#0000FF">
                <v:path arrowok="t"/>
              </v:shape>
            </v:group>
            <v:group style="position:absolute;left:11470;top:7596;width:173;height:173" coordorigin="11470,7596" coordsize="173,173">
              <v:shape style="position:absolute;left:11470;top:7596;width:173;height:173" coordorigin="11470,7596" coordsize="173,173" path="m11470,7769l11642,7596,11642,7596e" filled="f" stroked="t" strokeweight=".72pt" strokecolor="#0000FF">
                <v:path arrowok="t"/>
              </v:shape>
            </v:group>
            <v:group style="position:absolute;left:11009;top:6890;width:173;height:2" coordorigin="11009,6890" coordsize="173,2">
              <v:shape style="position:absolute;left:11009;top:6890;width:173;height:2" coordorigin="11009,6890" coordsize="173,0" path="m11009,6890l11182,6890e" filled="f" stroked="t" strokeweight=".72pt" strokecolor="#FF0000">
                <v:path arrowok="t"/>
              </v:shape>
            </v:group>
            <v:group style="position:absolute;left:10303;top:6890;width:180;height:2" coordorigin="10303,6890" coordsize="180,2">
              <v:shape style="position:absolute;left:10303;top:6890;width:180;height:2" coordorigin="10303,6890" coordsize="180,0" path="m10483,6890l10303,6890e" filled="f" stroked="t" strokeweight=".72pt" strokecolor="#FF0000">
                <v:path arrowok="t"/>
              </v:shape>
            </v:group>
            <v:group style="position:absolute;left:10958;top:6890;width:50;height:50" coordorigin="10958,6890" coordsize="50,50">
              <v:shape style="position:absolute;left:10958;top:6890;width:50;height:50" coordorigin="10958,6890" coordsize="50,50" path="m11009,6890l10958,6941,10958,6941e" filled="f" stroked="t" strokeweight=".72pt" strokecolor="#0000FF">
                <v:path arrowok="t"/>
              </v:shape>
            </v:group>
            <v:group style="position:absolute;left:10850;top:6833;width:108;height:108" coordorigin="10850,6833" coordsize="108,108">
              <v:shape style="position:absolute;left:10850;top:6833;width:108;height:108" coordorigin="10850,6833" coordsize="108,108" path="m10958,6941l10850,6833,10850,6833e" filled="f" stroked="t" strokeweight=".72pt" strokecolor="#0000FF">
                <v:path arrowok="t"/>
              </v:shape>
            </v:group>
            <v:group style="position:absolute;left:10742;top:6833;width:108;height:108" coordorigin="10742,6833" coordsize="108,108">
              <v:shape style="position:absolute;left:10742;top:6833;width:108;height:108" coordorigin="10742,6833" coordsize="108,108" path="m10850,6833l10742,6941,10742,6941e" filled="f" stroked="t" strokeweight=".72pt" strokecolor="#0000FF">
                <v:path arrowok="t"/>
              </v:shape>
            </v:group>
            <v:group style="position:absolute;left:10642;top:6833;width:101;height:108" coordorigin="10642,6833" coordsize="101,108">
              <v:shape style="position:absolute;left:10642;top:6833;width:101;height:108" coordorigin="10642,6833" coordsize="101,108" path="m10742,6941l10642,6833,10642,6833e" filled="f" stroked="t" strokeweight=".72pt" strokecolor="#0000FF">
                <v:path arrowok="t"/>
              </v:shape>
            </v:group>
            <v:group style="position:absolute;left:10534;top:6833;width:108;height:108" coordorigin="10534,6833" coordsize="108,108">
              <v:shape style="position:absolute;left:10534;top:6833;width:108;height:108" coordorigin="10534,6833" coordsize="108,108" path="m10642,6833l10534,6941,10534,6941e" filled="f" stroked="t" strokeweight=".72pt" strokecolor="#0000FF">
                <v:path arrowok="t"/>
              </v:shape>
            </v:group>
            <v:group style="position:absolute;left:10483;top:6890;width:50;height:50" coordorigin="10483,6890" coordsize="50,50">
              <v:shape style="position:absolute;left:10483;top:6890;width:50;height:50" coordorigin="10483,6890" coordsize="50,50" path="m10534,6941l10483,6890,10483,6890e" filled="f" stroked="t" strokeweight=".72pt" strokecolor="#0000FF">
                <v:path arrowok="t"/>
              </v:shape>
            </v:group>
            <v:group style="position:absolute;left:9864;top:6271;width:180;height:526" coordorigin="9864,6271" coordsize="180,526">
              <v:shape style="position:absolute;left:9864;top:6271;width:180;height:526" coordorigin="9864,6271" coordsize="180,526" path="m9950,6271l10044,6451,10044,6797,9864,6797,9864,6451,9950,6271e" filled="f" stroked="t" strokeweight=".72pt" strokecolor="#FF0000">
                <v:path arrowok="t"/>
              </v:shape>
            </v:group>
            <v:group style="position:absolute;left:9950;top:6890;width:353;height:2" coordorigin="9950,6890" coordsize="353,2">
              <v:shape style="position:absolute;left:9950;top:6890;width:353;height:2" coordorigin="9950,6890" coordsize="353,0" path="m10303,6890l9950,6890,9950,6890e" filled="f" stroked="t" strokeweight=".72pt" strokecolor="#800040">
                <v:path arrowok="t"/>
              </v:shape>
            </v:group>
            <v:group style="position:absolute;left:9950;top:6797;width:2;height:94" coordorigin="9950,6797" coordsize="2,94">
              <v:shape style="position:absolute;left:9950;top:6797;width:2;height:94" coordorigin="9950,6797" coordsize="0,94" path="m9950,6890l9950,6797,9950,6797e" filled="f" stroked="t" strokeweight=".72pt" strokecolor="#800040">
                <v:path arrowok="t"/>
              </v:shape>
            </v:group>
            <v:group style="position:absolute;left:11153;top:8086;width:49;height:69" coordorigin="11153,8086" coordsize="49,69">
              <v:shape style="position:absolute;left:11153;top:8086;width:49;height:69" coordorigin="11153,8086" coordsize="49,69" path="m11181,8154l11165,8148,11154,8130,11153,8122,11160,8099,11173,8086,11188,8095,11202,8115,11195,8138,11181,8154xe" filled="t" fillcolor="#FF00FF" stroked="f">
                <v:path arrowok="t"/>
                <v:fill type="solid"/>
              </v:shape>
            </v:group>
            <v:group style="position:absolute;left:11153;top:8086;width:49;height:69" coordorigin="11153,8086" coordsize="49,69">
              <v:shape style="position:absolute;left:11153;top:8086;width:49;height:69" coordorigin="11153,8086" coordsize="49,69" path="m11153,8122l11160,8099,11173,8086,11188,8095,11202,8115,11195,8138,11181,8154,11165,8148,11154,8130e" filled="f" stroked="t" strokeweight=".72pt" strokecolor="#FF00FF">
                <v:path arrowok="t"/>
              </v:shape>
            </v:group>
            <w10:wrap type="none"/>
          </v:group>
        </w:pict>
      </w:r>
      <w:r>
        <w:rPr>
          <w:rFonts w:ascii="SimSun" w:hAnsi="SimSun" w:cs="SimSun" w:eastAsia="SimSun"/>
          <w:sz w:val="36"/>
          <w:szCs w:val="36"/>
        </w:rPr>
        <w:t>状态，实现保护。</w:t>
      </w:r>
    </w:p>
    <w:p>
      <w:pPr>
        <w:spacing w:before="28"/>
        <w:ind w:left="175" w:right="0" w:firstLine="0"/>
        <w:jc w:val="center"/>
        <w:rPr>
          <w:rFonts w:ascii="Arial" w:hAnsi="Arial" w:cs="Arial" w:eastAsia="Arial"/>
          <w:sz w:val="13"/>
          <w:szCs w:val="13"/>
        </w:rPr>
      </w:pPr>
      <w:r>
        <w:rPr>
          <w:w w:val="85"/>
        </w:rPr>
        <w:br w:type="column"/>
      </w:r>
      <w:r>
        <w:rPr>
          <w:rFonts w:ascii="Arial"/>
          <w:color w:val="000080"/>
          <w:spacing w:val="-1"/>
          <w:w w:val="85"/>
          <w:sz w:val="13"/>
        </w:rPr>
        <w:t>10</w:t>
      </w:r>
      <w:r>
        <w:rPr>
          <w:rFonts w:ascii="Arial"/>
          <w:color w:val="000080"/>
          <w:spacing w:val="-9"/>
          <w:w w:val="85"/>
          <w:sz w:val="13"/>
        </w:rPr>
        <w:t> </w:t>
      </w:r>
      <w:r>
        <w:rPr>
          <w:rFonts w:ascii="Arial"/>
          <w:color w:val="000080"/>
          <w:w w:val="85"/>
          <w:sz w:val="13"/>
        </w:rPr>
        <w:t>k</w:t>
      </w:r>
      <w:r>
        <w:rPr>
          <w:rFonts w:ascii="Arial"/>
          <w:color w:val="000000"/>
          <w:sz w:val="13"/>
        </w:rPr>
      </w:r>
    </w:p>
    <w:p>
      <w:pPr>
        <w:spacing w:after="0"/>
        <w:jc w:val="center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1680" w:right="1960"/>
          <w:cols w:num="2" w:equalWidth="0">
            <w:col w:w="3447" w:space="8591"/>
            <w:col w:w="1160"/>
          </w:cols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45" type="#_x0000_t75" stroked="false">
            <v:imagedata r:id="rId6" o:title=""/>
          </v:shape>
        </w:pict>
      </w:r>
    </w:p>
    <w:p>
      <w:pPr>
        <w:spacing w:line="240" w:lineRule="exact" w:before="9"/>
        <w:rPr>
          <w:sz w:val="24"/>
          <w:szCs w:val="24"/>
        </w:rPr>
      </w:pPr>
    </w:p>
    <w:p>
      <w:pPr>
        <w:spacing w:before="1"/>
        <w:ind w:left="354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sz w:val="38"/>
          <w:szCs w:val="38"/>
        </w:rPr>
        <w:t>二、小尺寸LED背光驱动模块介绍</w:t>
      </w:r>
    </w:p>
    <w:p>
      <w:pPr>
        <w:tabs>
          <w:tab w:pos="649" w:val="left" w:leader="none"/>
        </w:tabs>
        <w:spacing w:before="177"/>
        <w:ind w:left="116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Arial" w:hAnsi="Arial" w:cs="Arial" w:eastAsia="Arial"/>
          <w:sz w:val="36"/>
          <w:szCs w:val="36"/>
        </w:rPr>
        <w:t>•</w:t>
        <w:tab/>
      </w:r>
      <w:r>
        <w:rPr>
          <w:rFonts w:ascii="SimSun" w:hAnsi="SimSun" w:cs="SimSun" w:eastAsia="SimSun"/>
          <w:position w:val="1"/>
          <w:sz w:val="36"/>
          <w:szCs w:val="36"/>
        </w:rPr>
        <w:t>1.LED背光液晶电视简介</w:t>
      </w:r>
      <w:r>
        <w:rPr>
          <w:rFonts w:ascii="SimSun" w:hAnsi="SimSun" w:cs="SimSun" w:eastAsia="SimSun"/>
          <w:sz w:val="36"/>
          <w:szCs w:val="36"/>
        </w:rPr>
      </w:r>
    </w:p>
    <w:p>
      <w:pPr>
        <w:tabs>
          <w:tab w:pos="1369" w:val="left" w:leader="none"/>
        </w:tabs>
        <w:spacing w:line="268" w:lineRule="auto" w:before="119"/>
        <w:ind w:left="649" w:right="117" w:hanging="533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6"/>
          <w:szCs w:val="36"/>
        </w:rPr>
        <w:t>•</w:t>
        <w:tab/>
        <w:tab/>
      </w:r>
      <w:r>
        <w:rPr>
          <w:rFonts w:ascii="SimSun" w:hAnsi="SimSun" w:cs="SimSun" w:eastAsia="SimSun"/>
          <w:position w:val="1"/>
          <w:sz w:val="39"/>
          <w:szCs w:val="39"/>
        </w:rPr>
        <w:t>LED背光液晶电视是区别与CCFL的另外一种背光方式。液晶玻璃不</w:t>
      </w:r>
      <w:r>
        <w:rPr>
          <w:rFonts w:ascii="SimSun" w:hAnsi="SimSun" w:cs="SimSun" w:eastAsia="SimSun"/>
          <w:spacing w:val="42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能主动发光，所以需要外部光源使图象显示，之前</w:t>
      </w:r>
      <w:r>
        <w:rPr>
          <w:rFonts w:ascii="SimSun" w:hAnsi="SimSun" w:cs="SimSun" w:eastAsia="SimSun"/>
          <w:spacing w:val="-37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LCD电视采用的多</w:t>
      </w:r>
      <w:r>
        <w:rPr>
          <w:rFonts w:ascii="SimSun" w:hAnsi="SimSun" w:cs="SimSun" w:eastAsia="SimSun"/>
          <w:spacing w:val="22"/>
          <w:w w:val="101"/>
          <w:sz w:val="39"/>
          <w:szCs w:val="39"/>
        </w:rPr>
        <w:t> </w:t>
      </w:r>
      <w:r>
        <w:rPr>
          <w:rFonts w:ascii="SimSun" w:hAnsi="SimSun" w:cs="SimSun" w:eastAsia="SimSun"/>
          <w:spacing w:val="6"/>
          <w:sz w:val="39"/>
          <w:szCs w:val="39"/>
        </w:rPr>
        <w:t>为</w:t>
      </w:r>
      <w:r>
        <w:rPr>
          <w:rFonts w:ascii="SimSun" w:hAnsi="SimSun" w:cs="SimSun" w:eastAsia="SimSun"/>
          <w:spacing w:val="2"/>
          <w:sz w:val="39"/>
          <w:szCs w:val="39"/>
        </w:rPr>
        <w:t>CCF</w:t>
      </w:r>
      <w:r>
        <w:rPr>
          <w:rFonts w:ascii="SimSun" w:hAnsi="SimSun" w:cs="SimSun" w:eastAsia="SimSun"/>
          <w:spacing w:val="-11"/>
          <w:sz w:val="39"/>
          <w:szCs w:val="39"/>
        </w:rPr>
        <w:t>L</w:t>
      </w:r>
      <w:r>
        <w:rPr>
          <w:rFonts w:ascii="SimSun" w:hAnsi="SimSun" w:cs="SimSun" w:eastAsia="SimSun"/>
          <w:sz w:val="39"/>
          <w:szCs w:val="39"/>
        </w:rPr>
        <w:t>灯光作为背光光源，现</w:t>
      </w:r>
      <w:r>
        <w:rPr>
          <w:rFonts w:ascii="SimSun" w:hAnsi="SimSun" w:cs="SimSun" w:eastAsia="SimSun"/>
          <w:spacing w:val="20"/>
          <w:sz w:val="39"/>
          <w:szCs w:val="39"/>
        </w:rPr>
        <w:t>在</w:t>
      </w:r>
      <w:r>
        <w:rPr>
          <w:rFonts w:ascii="SimSun" w:hAnsi="SimSun" w:cs="SimSun" w:eastAsia="SimSun"/>
          <w:spacing w:val="2"/>
          <w:sz w:val="39"/>
          <w:szCs w:val="39"/>
        </w:rPr>
        <w:t>LE</w:t>
      </w:r>
      <w:r>
        <w:rPr>
          <w:rFonts w:ascii="SimSun" w:hAnsi="SimSun" w:cs="SimSun" w:eastAsia="SimSun"/>
          <w:spacing w:val="-4"/>
          <w:sz w:val="39"/>
          <w:szCs w:val="39"/>
        </w:rPr>
        <w:t>D</w:t>
      </w:r>
      <w:r>
        <w:rPr>
          <w:rFonts w:ascii="SimSun" w:hAnsi="SimSun" w:cs="SimSun" w:eastAsia="SimSun"/>
          <w:sz w:val="39"/>
          <w:szCs w:val="39"/>
        </w:rPr>
        <w:t>灯</w:t>
      </w:r>
      <w:r>
        <w:rPr>
          <w:rFonts w:ascii="SimSun" w:hAnsi="SimSun" w:cs="SimSun" w:eastAsia="SimSun"/>
          <w:spacing w:val="6"/>
          <w:sz w:val="39"/>
          <w:szCs w:val="39"/>
        </w:rPr>
        <w:t>为</w:t>
      </w:r>
      <w:r>
        <w:rPr>
          <w:rFonts w:ascii="SimSun" w:hAnsi="SimSun" w:cs="SimSun" w:eastAsia="SimSun"/>
          <w:spacing w:val="2"/>
          <w:sz w:val="39"/>
          <w:szCs w:val="39"/>
        </w:rPr>
        <w:t>LC</w:t>
      </w:r>
      <w:r>
        <w:rPr>
          <w:rFonts w:ascii="SimSun" w:hAnsi="SimSun" w:cs="SimSun" w:eastAsia="SimSun"/>
          <w:spacing w:val="-11"/>
          <w:sz w:val="39"/>
          <w:szCs w:val="39"/>
        </w:rPr>
        <w:t>D</w:t>
      </w:r>
      <w:r>
        <w:rPr>
          <w:rFonts w:ascii="SimSun" w:hAnsi="SimSun" w:cs="SimSun" w:eastAsia="SimSun"/>
          <w:sz w:val="39"/>
          <w:szCs w:val="39"/>
        </w:rPr>
        <w:t>背光的趋势在不断加强。</w:t>
      </w:r>
      <w:r>
        <w:rPr>
          <w:rFonts w:ascii="SimSun" w:hAnsi="SimSun" w:cs="SimSun" w:eastAsia="SimSun"/>
          <w:spacing w:val="60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使用LED作为背光源，主要有两大优势：一是节能；二是具有更好的</w:t>
      </w:r>
      <w:r>
        <w:rPr>
          <w:rFonts w:ascii="SimSun" w:hAnsi="SimSun" w:cs="SimSun" w:eastAsia="SimSun"/>
          <w:spacing w:val="29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色域，图象效果更逼真。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1448" w:val="left" w:leader="none"/>
        </w:tabs>
        <w:spacing w:line="256" w:lineRule="auto" w:before="115"/>
        <w:ind w:left="649" w:right="225" w:hanging="533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  <w:tab/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目前小尺寸LED多采用侧背光的方式，即将LED灯排成灯条形状，</w:t>
      </w:r>
      <w:r>
        <w:rPr>
          <w:rFonts w:ascii="SimSun" w:hAnsi="SimSun" w:cs="SimSun" w:eastAsia="SimSun"/>
          <w:spacing w:val="21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置于液晶屏背光模组的上下两侧或者四周，再通过导光板将光线折射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before="38"/>
        <w:ind w:left="649" w:right="139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sz w:val="39"/>
          <w:szCs w:val="39"/>
        </w:rPr>
        <w:t>，使多数光线可以垂直</w:t>
      </w:r>
      <w:r>
        <w:rPr>
          <w:rFonts w:ascii="SimSun" w:hAnsi="SimSun" w:cs="SimSun" w:eastAsia="SimSun"/>
          <w:spacing w:val="20"/>
          <w:sz w:val="39"/>
          <w:szCs w:val="39"/>
        </w:rPr>
        <w:t>于</w:t>
      </w:r>
      <w:r>
        <w:rPr>
          <w:rFonts w:ascii="SimSun" w:hAnsi="SimSun" w:cs="SimSun" w:eastAsia="SimSun"/>
          <w:spacing w:val="2"/>
          <w:sz w:val="39"/>
          <w:szCs w:val="39"/>
        </w:rPr>
        <w:t>LC</w:t>
      </w:r>
      <w:r>
        <w:rPr>
          <w:rFonts w:ascii="SimSun" w:hAnsi="SimSun" w:cs="SimSun" w:eastAsia="SimSun"/>
          <w:spacing w:val="-4"/>
          <w:sz w:val="39"/>
          <w:szCs w:val="39"/>
        </w:rPr>
        <w:t>D</w:t>
      </w:r>
      <w:r>
        <w:rPr>
          <w:rFonts w:ascii="SimSun" w:hAnsi="SimSun" w:cs="SimSun" w:eastAsia="SimSun"/>
          <w:sz w:val="39"/>
          <w:szCs w:val="39"/>
        </w:rPr>
        <w:t>玻璃射出，实现背光功能。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1448" w:val="left" w:leader="none"/>
        </w:tabs>
        <w:spacing w:line="254" w:lineRule="auto" w:before="162"/>
        <w:ind w:left="649" w:right="239" w:hanging="533"/>
        <w:jc w:val="both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  <w:tab/>
      </w:r>
      <w:r>
        <w:rPr>
          <w:rFonts w:ascii="SimSun" w:hAnsi="SimSun" w:cs="SimSun" w:eastAsia="SimSun"/>
          <w:position w:val="1"/>
          <w:sz w:val="39"/>
          <w:szCs w:val="39"/>
        </w:rPr>
        <w:t>另外一种LED背光方式为将LED均匀分布于背光模组底部，使光线</w:t>
      </w:r>
      <w:r>
        <w:rPr>
          <w:rFonts w:ascii="SimSun" w:hAnsi="SimSun" w:cs="SimSun" w:eastAsia="SimSun"/>
          <w:spacing w:val="36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position w:val="1"/>
          <w:sz w:val="39"/>
          <w:szCs w:val="39"/>
        </w:rPr>
        <w:t>能直接垂直射出，称之</w:t>
      </w:r>
      <w:r>
        <w:rPr>
          <w:rFonts w:ascii="SimSun" w:hAnsi="SimSun" w:cs="SimSun" w:eastAsia="SimSun"/>
          <w:spacing w:val="20"/>
          <w:position w:val="1"/>
          <w:sz w:val="39"/>
          <w:szCs w:val="39"/>
        </w:rPr>
        <w:t>为</w:t>
      </w:r>
      <w:r>
        <w:rPr>
          <w:rFonts w:ascii="Arial" w:hAnsi="Arial" w:cs="Arial" w:eastAsia="Arial"/>
          <w:b/>
          <w:bCs/>
          <w:spacing w:val="2"/>
          <w:sz w:val="39"/>
          <w:szCs w:val="39"/>
        </w:rPr>
        <w:t>“</w:t>
      </w:r>
      <w:r>
        <w:rPr>
          <w:rFonts w:ascii="SimSun" w:hAnsi="SimSun" w:cs="SimSun" w:eastAsia="SimSun"/>
          <w:position w:val="1"/>
          <w:sz w:val="39"/>
          <w:szCs w:val="39"/>
        </w:rPr>
        <w:t>直下</w:t>
      </w:r>
      <w:r>
        <w:rPr>
          <w:rFonts w:ascii="SimSun" w:hAnsi="SimSun" w:cs="SimSun" w:eastAsia="SimSun"/>
          <w:spacing w:val="6"/>
          <w:position w:val="1"/>
          <w:sz w:val="39"/>
          <w:szCs w:val="39"/>
        </w:rPr>
        <w:t>式</w:t>
      </w:r>
      <w:r>
        <w:rPr>
          <w:rFonts w:ascii="Arial" w:hAnsi="Arial" w:cs="Arial" w:eastAsia="Arial"/>
          <w:b/>
          <w:bCs/>
          <w:spacing w:val="-4"/>
          <w:sz w:val="39"/>
          <w:szCs w:val="39"/>
        </w:rPr>
        <w:t>”</w:t>
      </w:r>
      <w:r>
        <w:rPr>
          <w:rFonts w:ascii="SimSun" w:hAnsi="SimSun" w:cs="SimSun" w:eastAsia="SimSun"/>
          <w:position w:val="1"/>
          <w:sz w:val="39"/>
          <w:szCs w:val="39"/>
        </w:rPr>
        <w:t>背光，目前我司量产机型暂未采用</w:t>
      </w:r>
      <w:r>
        <w:rPr>
          <w:rFonts w:ascii="SimSun" w:hAnsi="SimSun" w:cs="SimSun" w:eastAsia="SimSun"/>
          <w:spacing w:val="54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此种方式，此文中不再赘述。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after="0" w:line="254" w:lineRule="auto"/>
        <w:jc w:val="both"/>
        <w:rPr>
          <w:rFonts w:ascii="SimSun" w:hAnsi="SimSun" w:cs="SimSun" w:eastAsia="SimSun"/>
          <w:sz w:val="39"/>
          <w:szCs w:val="39"/>
        </w:rPr>
        <w:sectPr>
          <w:pgSz w:w="16838" w:h="11920" w:orient="landscape"/>
          <w:pgMar w:top="1100" w:bottom="280" w:left="2000" w:right="204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44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17"/>
        <w:rPr>
          <w:sz w:val="20"/>
          <w:szCs w:val="20"/>
        </w:rPr>
      </w:pPr>
    </w:p>
    <w:p>
      <w:pPr>
        <w:spacing w:line="495" w:lineRule="exact" w:before="0"/>
        <w:ind w:left="0" w:right="7501" w:firstLine="0"/>
        <w:jc w:val="center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sz w:val="39"/>
          <w:szCs w:val="39"/>
        </w:rPr>
        <w:t>2.小尺寸LED驱动方式介绍</w:t>
      </w:r>
    </w:p>
    <w:p>
      <w:pPr>
        <w:spacing w:line="440" w:lineRule="exact" w:before="5"/>
        <w:rPr>
          <w:sz w:val="44"/>
          <w:szCs w:val="44"/>
        </w:rPr>
      </w:pPr>
    </w:p>
    <w:p>
      <w:pPr>
        <w:tabs>
          <w:tab w:pos="1185" w:val="left" w:leader="none"/>
        </w:tabs>
        <w:spacing w:before="0"/>
        <w:ind w:left="112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position w:val="1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我司小尺</w:t>
      </w:r>
      <w:r>
        <w:rPr>
          <w:rFonts w:ascii="SimSun" w:hAnsi="SimSun" w:cs="SimSun" w:eastAsia="SimSun"/>
          <w:spacing w:val="6"/>
          <w:sz w:val="31"/>
          <w:szCs w:val="31"/>
        </w:rPr>
        <w:t>寸</w:t>
      </w:r>
      <w:r>
        <w:rPr>
          <w:rFonts w:ascii="SimSun" w:hAnsi="SimSun" w:cs="SimSun" w:eastAsia="SimSun"/>
          <w:sz w:val="31"/>
          <w:szCs w:val="31"/>
        </w:rPr>
        <w:t>LE</w:t>
      </w:r>
      <w:r>
        <w:rPr>
          <w:rFonts w:ascii="SimSun" w:hAnsi="SimSun" w:cs="SimSun" w:eastAsia="SimSun"/>
          <w:spacing w:val="6"/>
          <w:sz w:val="31"/>
          <w:szCs w:val="31"/>
        </w:rPr>
        <w:t>D</w:t>
      </w:r>
      <w:r>
        <w:rPr>
          <w:rFonts w:ascii="SimSun" w:hAnsi="SimSun" w:cs="SimSun" w:eastAsia="SimSun"/>
          <w:sz w:val="31"/>
          <w:szCs w:val="31"/>
        </w:rPr>
        <w:t>背光液晶屏主要有两种，一种为采</w:t>
      </w:r>
      <w:r>
        <w:rPr>
          <w:rFonts w:ascii="SimSun" w:hAnsi="SimSun" w:cs="SimSun" w:eastAsia="SimSun"/>
          <w:spacing w:val="20"/>
          <w:sz w:val="31"/>
          <w:szCs w:val="31"/>
        </w:rPr>
        <w:t>购</w:t>
      </w:r>
      <w:r>
        <w:rPr>
          <w:rFonts w:ascii="SimSun" w:hAnsi="SimSun" w:cs="SimSun" w:eastAsia="SimSun"/>
          <w:sz w:val="31"/>
          <w:szCs w:val="31"/>
        </w:rPr>
        <w:t>CMO屏，一种为自主开发液晶屏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273" w:lineRule="auto" w:before="55"/>
        <w:ind w:left="645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SimSun" w:hAnsi="SimSun" w:cs="SimSun" w:eastAsia="SimSun"/>
          <w:sz w:val="31"/>
          <w:szCs w:val="31"/>
        </w:rPr>
        <w:t>，两种屏均需要单独开发驱动模块。由于</w:t>
      </w:r>
      <w:r>
        <w:rPr>
          <w:rFonts w:ascii="SimSun" w:hAnsi="SimSun" w:cs="SimSun" w:eastAsia="SimSun"/>
          <w:spacing w:val="99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LED光学性能、使用寿命等方面的原因，对</w:t>
      </w:r>
      <w:r>
        <w:rPr>
          <w:rFonts w:ascii="SimSun" w:hAnsi="SimSun" w:cs="SimSun" w:eastAsia="SimSun"/>
          <w:spacing w:val="27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LED灯串采用均流的方式比较合适，即保证各灯串的电流均衡。另一个要求是将特定直</w:t>
      </w:r>
      <w:r>
        <w:rPr>
          <w:rFonts w:ascii="SimSun" w:hAnsi="SimSun" w:cs="SimSun" w:eastAsia="SimSun"/>
          <w:spacing w:val="27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流电压调到适合LED灯串的电压。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1444" w:val="left" w:leader="none"/>
        </w:tabs>
        <w:spacing w:line="257" w:lineRule="auto" w:before="88"/>
        <w:ind w:left="645" w:right="154" w:hanging="533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  <w:tab/>
      </w:r>
      <w:r>
        <w:rPr>
          <w:rFonts w:ascii="SimSun" w:hAnsi="SimSun" w:cs="SimSun" w:eastAsia="SimSun"/>
          <w:sz w:val="31"/>
          <w:szCs w:val="31"/>
        </w:rPr>
        <w:t>我司19～26寸LED背光驱动均采用Boost结构，将直流电压从12V(或者24V)升到满</w:t>
      </w:r>
      <w:r>
        <w:rPr>
          <w:rFonts w:ascii="SimSun" w:hAnsi="SimSun" w:cs="SimSun" w:eastAsia="SimSun"/>
          <w:spacing w:val="24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足LED灯串的电压。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1603" w:val="left" w:leader="none"/>
        </w:tabs>
        <w:spacing w:before="109"/>
        <w:ind w:left="112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以24寸自制屏为例：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45" w:val="left" w:leader="none"/>
        </w:tabs>
        <w:spacing w:before="110"/>
        <w:ind w:left="112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灯串数：16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45" w:val="left" w:leader="none"/>
        </w:tabs>
        <w:spacing w:before="107"/>
        <w:ind w:left="112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position w:val="1"/>
          <w:sz w:val="31"/>
          <w:szCs w:val="31"/>
        </w:rPr>
        <w:t>LED数/灯条：8*2PCS(8个一串，两串并联作为一串)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45" w:val="left" w:leader="none"/>
        </w:tabs>
        <w:spacing w:before="110"/>
        <w:ind w:left="112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LED电流：40mA（因为是两串并联，实际每串电流为20mA）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45" w:val="left" w:leader="none"/>
        </w:tabs>
        <w:spacing w:before="110"/>
        <w:ind w:left="112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LED偏置电压：Vf＝2.9～3.5V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45" w:val="left" w:leader="none"/>
        </w:tabs>
        <w:spacing w:before="110"/>
        <w:ind w:left="112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因此需要驱动提供：40mA均流；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5743" w:val="left" w:leader="none"/>
        </w:tabs>
        <w:spacing w:before="110"/>
        <w:ind w:left="112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（2.9～3.5V</w:t>
      </w:r>
      <w:r>
        <w:rPr>
          <w:rFonts w:ascii="SimSun" w:hAnsi="SimSun" w:cs="SimSun" w:eastAsia="SimSun"/>
          <w:spacing w:val="98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）×8＝23.2～29V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after="0"/>
        <w:jc w:val="left"/>
        <w:rPr>
          <w:rFonts w:ascii="SimSun" w:hAnsi="SimSun" w:cs="SimSun" w:eastAsia="SimSun"/>
          <w:sz w:val="31"/>
          <w:szCs w:val="31"/>
        </w:rPr>
        <w:sectPr>
          <w:pgSz w:w="16838" w:h="11920" w:orient="landscape"/>
          <w:pgMar w:top="1100" w:bottom="280" w:left="1680" w:right="2420"/>
        </w:sectPr>
      </w:pPr>
    </w:p>
    <w:p>
      <w:pPr>
        <w:spacing w:line="100" w:lineRule="exact" w:before="6"/>
        <w:rPr>
          <w:sz w:val="10"/>
          <w:szCs w:val="1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288" w:lineRule="auto" w:before="89"/>
        <w:ind w:left="3364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D718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80" w:lineRule="exact" w:before="6"/>
        <w:rPr>
          <w:sz w:val="8"/>
          <w:szCs w:val="8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tabs>
          <w:tab w:pos="3363" w:val="left" w:leader="none"/>
        </w:tabs>
        <w:spacing w:line="528" w:lineRule="exact" w:before="0"/>
        <w:ind w:left="11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w w:val="120"/>
          <w:position w:val="1"/>
          <w:sz w:val="47"/>
          <w:szCs w:val="47"/>
        </w:rPr>
        <w:t>•</w:t>
        <w:tab/>
      </w:r>
      <w:r>
        <w:rPr>
          <w:rFonts w:ascii="Arial" w:hAnsi="Arial" w:cs="Arial" w:eastAsia="Arial"/>
          <w:color w:val="000080"/>
          <w:spacing w:val="-7"/>
          <w:w w:val="120"/>
          <w:sz w:val="13"/>
          <w:szCs w:val="13"/>
        </w:rPr>
        <w:t>D717</w:t>
      </w:r>
      <w:r>
        <w:rPr>
          <w:rFonts w:ascii="Arial" w:hAnsi="Arial" w:cs="Arial" w:eastAsia="Arial"/>
          <w:color w:val="000000"/>
          <w:sz w:val="13"/>
          <w:szCs w:val="13"/>
        </w:rPr>
      </w:r>
    </w:p>
    <w:p>
      <w:pPr>
        <w:spacing w:line="137" w:lineRule="exact" w:before="0"/>
        <w:ind w:left="0" w:right="0" w:firstLine="0"/>
        <w:jc w:val="righ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288" w:lineRule="auto" w:before="89"/>
        <w:ind w:left="11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D716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130" w:lineRule="exact" w:before="5"/>
        <w:rPr>
          <w:sz w:val="13"/>
          <w:szCs w:val="13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300" w:lineRule="auto" w:before="0"/>
        <w:ind w:left="11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D715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288" w:lineRule="auto" w:before="89"/>
        <w:ind w:left="11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D735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130" w:lineRule="exact" w:before="5"/>
        <w:rPr>
          <w:sz w:val="13"/>
          <w:szCs w:val="13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300" w:lineRule="auto" w:before="0"/>
        <w:ind w:left="11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D733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288" w:lineRule="auto" w:before="89"/>
        <w:ind w:left="116" w:right="2466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D732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130" w:lineRule="exact" w:before="5"/>
        <w:rPr>
          <w:sz w:val="13"/>
          <w:szCs w:val="13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300" w:lineRule="auto" w:before="0"/>
        <w:ind w:left="116" w:right="2466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D731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after="0" w:line="300" w:lineRule="auto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2000" w:right="2420"/>
          <w:cols w:num="4" w:equalWidth="0">
            <w:col w:w="4236" w:space="776"/>
            <w:col w:w="988" w:space="1128"/>
            <w:col w:w="988" w:space="776"/>
            <w:col w:w="3526"/>
          </w:cols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40" w:lineRule="exact" w:before="19"/>
        <w:rPr>
          <w:sz w:val="24"/>
          <w:szCs w:val="24"/>
        </w:rPr>
      </w:pPr>
    </w:p>
    <w:p>
      <w:pPr>
        <w:spacing w:after="0" w:line="240" w:lineRule="exact"/>
        <w:rPr>
          <w:sz w:val="24"/>
          <w:szCs w:val="24"/>
        </w:rPr>
        <w:sectPr>
          <w:type w:val="continuous"/>
          <w:pgSz w:w="16838" w:h="11920" w:orient="landscape"/>
          <w:pgMar w:top="1100" w:bottom="280" w:left="2000" w:right="2420"/>
        </w:sectPr>
      </w:pPr>
    </w:p>
    <w:p>
      <w:pPr>
        <w:spacing w:line="300" w:lineRule="auto" w:before="89"/>
        <w:ind w:left="3364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D719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85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D709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1205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D734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852" w:right="2462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D725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after="0" w:line="300" w:lineRule="auto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2000" w:right="2420"/>
          <w:cols w:num="4" w:equalWidth="0">
            <w:col w:w="4236" w:space="40"/>
            <w:col w:w="1724" w:space="40"/>
            <w:col w:w="2077" w:space="40"/>
            <w:col w:w="4261"/>
          </w:cols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40" w:lineRule="exact" w:before="19"/>
        <w:rPr>
          <w:sz w:val="24"/>
          <w:szCs w:val="24"/>
        </w:rPr>
      </w:pPr>
    </w:p>
    <w:p>
      <w:pPr>
        <w:spacing w:after="0" w:line="240" w:lineRule="exact"/>
        <w:rPr>
          <w:sz w:val="24"/>
          <w:szCs w:val="24"/>
        </w:rPr>
        <w:sectPr>
          <w:type w:val="continuous"/>
          <w:pgSz w:w="16838" w:h="11920" w:orient="landscape"/>
          <w:pgMar w:top="1100" w:bottom="280" w:left="2000" w:right="2420"/>
        </w:sectPr>
      </w:pPr>
    </w:p>
    <w:p>
      <w:pPr>
        <w:spacing w:line="300" w:lineRule="auto" w:before="89"/>
        <w:ind w:left="3364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D720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85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D710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1205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D736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852" w:right="2462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D726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after="0" w:line="300" w:lineRule="auto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2000" w:right="2420"/>
          <w:cols w:num="4" w:equalWidth="0">
            <w:col w:w="4236" w:space="40"/>
            <w:col w:w="1724" w:space="40"/>
            <w:col w:w="2077" w:space="40"/>
            <w:col w:w="4261"/>
          </w:cols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40" w:lineRule="exact" w:before="19"/>
        <w:rPr>
          <w:sz w:val="24"/>
          <w:szCs w:val="24"/>
        </w:rPr>
      </w:pPr>
    </w:p>
    <w:p>
      <w:pPr>
        <w:spacing w:after="0" w:line="240" w:lineRule="exact"/>
        <w:rPr>
          <w:sz w:val="24"/>
          <w:szCs w:val="24"/>
        </w:rPr>
        <w:sectPr>
          <w:type w:val="continuous"/>
          <w:pgSz w:w="16838" w:h="11920" w:orient="landscape"/>
          <w:pgMar w:top="1100" w:bottom="280" w:left="2000" w:right="2420"/>
        </w:sectPr>
      </w:pPr>
    </w:p>
    <w:p>
      <w:pPr>
        <w:spacing w:line="288" w:lineRule="auto" w:before="89"/>
        <w:ind w:left="3364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D721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288" w:lineRule="auto" w:before="89"/>
        <w:ind w:left="85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D713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288" w:lineRule="auto" w:before="89"/>
        <w:ind w:left="1205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D737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288" w:lineRule="auto" w:before="89"/>
        <w:ind w:left="852" w:right="2462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D729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after="0" w:line="288" w:lineRule="auto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2000" w:right="2420"/>
          <w:cols w:num="4" w:equalWidth="0">
            <w:col w:w="4236" w:space="40"/>
            <w:col w:w="1724" w:space="40"/>
            <w:col w:w="2077" w:space="40"/>
            <w:col w:w="4261"/>
          </w:cols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60" w:lineRule="exact" w:before="14"/>
        <w:rPr>
          <w:sz w:val="26"/>
          <w:szCs w:val="26"/>
        </w:rPr>
      </w:pPr>
    </w:p>
    <w:p>
      <w:pPr>
        <w:spacing w:after="0" w:line="260" w:lineRule="exact"/>
        <w:rPr>
          <w:sz w:val="26"/>
          <w:szCs w:val="26"/>
        </w:rPr>
        <w:sectPr>
          <w:type w:val="continuous"/>
          <w:pgSz w:w="16838" w:h="11920" w:orient="landscape"/>
          <w:pgMar w:top="1100" w:bottom="280" w:left="2000" w:right="2420"/>
        </w:sectPr>
      </w:pPr>
    </w:p>
    <w:p>
      <w:pPr>
        <w:spacing w:line="288" w:lineRule="auto" w:before="89"/>
        <w:ind w:left="3364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D722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288" w:lineRule="auto" w:before="89"/>
        <w:ind w:left="85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D711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288" w:lineRule="auto" w:before="89"/>
        <w:ind w:left="1205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D738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288" w:lineRule="auto" w:before="89"/>
        <w:ind w:left="852" w:right="2462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D727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after="0" w:line="288" w:lineRule="auto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2000" w:right="2420"/>
          <w:cols w:num="4" w:equalWidth="0">
            <w:col w:w="4236" w:space="40"/>
            <w:col w:w="1724" w:space="40"/>
            <w:col w:w="2077" w:space="40"/>
            <w:col w:w="4261"/>
          </w:cols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60" w:lineRule="exact" w:before="6"/>
        <w:rPr>
          <w:sz w:val="26"/>
          <w:szCs w:val="26"/>
        </w:rPr>
      </w:pPr>
    </w:p>
    <w:p>
      <w:pPr>
        <w:spacing w:after="0" w:line="260" w:lineRule="exact"/>
        <w:rPr>
          <w:sz w:val="26"/>
          <w:szCs w:val="26"/>
        </w:rPr>
        <w:sectPr>
          <w:type w:val="continuous"/>
          <w:pgSz w:w="16838" w:h="11920" w:orient="landscape"/>
          <w:pgMar w:top="1100" w:bottom="280" w:left="2000" w:right="2420"/>
        </w:sectPr>
      </w:pPr>
    </w:p>
    <w:p>
      <w:pPr>
        <w:spacing w:line="300" w:lineRule="auto" w:before="89"/>
        <w:ind w:left="3364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/>
          <w:color w:val="000080"/>
          <w:spacing w:val="-7"/>
          <w:w w:val="130"/>
          <w:sz w:val="13"/>
        </w:rPr>
        <w:t>D707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85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D712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1205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D723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852" w:right="2462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D728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after="0" w:line="300" w:lineRule="auto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2000" w:right="2420"/>
          <w:cols w:num="4" w:equalWidth="0">
            <w:col w:w="4236" w:space="40"/>
            <w:col w:w="1724" w:space="40"/>
            <w:col w:w="2077" w:space="40"/>
            <w:col w:w="4261"/>
          </w:cols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40" w:lineRule="exact" w:before="19"/>
        <w:rPr>
          <w:sz w:val="24"/>
          <w:szCs w:val="24"/>
        </w:rPr>
      </w:pPr>
    </w:p>
    <w:p>
      <w:pPr>
        <w:spacing w:after="0" w:line="240" w:lineRule="exact"/>
        <w:rPr>
          <w:sz w:val="24"/>
          <w:szCs w:val="24"/>
        </w:rPr>
        <w:sectPr>
          <w:type w:val="continuous"/>
          <w:pgSz w:w="16838" w:h="11920" w:orient="landscape"/>
          <w:pgMar w:top="1100" w:bottom="280" w:left="2000" w:right="2420"/>
        </w:sectPr>
      </w:pPr>
    </w:p>
    <w:p>
      <w:pPr>
        <w:spacing w:line="300" w:lineRule="auto" w:before="89"/>
        <w:ind w:left="3364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43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5083;top:7906;width:2;height:302" coordorigin="5083,7906" coordsize="2,302">
              <v:shape style="position:absolute;left:5083;top:7906;width:2;height:302" coordorigin="5083,7906" coordsize="0,302" path="m5083,8208l5083,7906e" filled="f" stroked="t" strokeweight=".72pt" strokecolor="#FF0000">
                <v:path arrowok="t"/>
              </v:shape>
            </v:group>
            <v:group style="position:absolute;left:5083;top:8827;width:2;height:302" coordorigin="5083,8827" coordsize="2,302">
              <v:shape style="position:absolute;left:5083;top:8827;width:2;height:302" coordorigin="5083,8827" coordsize="0,302" path="m5083,9130l5083,8827e" filled="f" stroked="t" strokeweight=".72pt" strokecolor="#FF0000">
                <v:path arrowok="t"/>
              </v:shape>
            </v:group>
            <v:group style="position:absolute;left:4961;top:8518;width:245;height:2" coordorigin="4961,8518" coordsize="245,2">
              <v:shape style="position:absolute;left:4961;top:8518;width:245;height:2" coordorigin="4961,8518" coordsize="245,0" path="m5206,8518l4961,8518,4961,8518e" filled="f" stroked="t" strokeweight=".72pt" strokecolor="#0000FF">
                <v:path arrowok="t"/>
              </v:shape>
            </v:group>
            <v:group style="position:absolute;left:5083;top:8208;width:2;height:158" coordorigin="5083,8208" coordsize="2,158">
              <v:shape style="position:absolute;left:5083;top:8208;width:2;height:158" coordorigin="5083,8208" coordsize="0,158" path="m5083,8208l5083,8366,5083,8366e" filled="f" stroked="t" strokeweight=".72pt" strokecolor="#0000FF">
                <v:path arrowok="t"/>
              </v:shape>
            </v:group>
            <v:group style="position:absolute;left:5083;top:8518;width:2;height:310" coordorigin="5083,8518" coordsize="2,310">
              <v:shape style="position:absolute;left:5083;top:8518;width:2;height:310" coordorigin="5083,8518" coordsize="0,310" path="m5083,8518l5083,8827,5083,8827e" filled="f" stroked="t" strokeweight=".72pt" strokecolor="#0000FF">
                <v:path arrowok="t"/>
              </v:shape>
            </v:group>
            <v:group style="position:absolute;left:4961;top:8366;width:245;height:151" coordorigin="4961,8366" coordsize="245,151">
              <v:shape style="position:absolute;left:4961;top:8366;width:245;height:151" coordorigin="4961,8366" coordsize="245,151" path="m5083,8518l4961,8366,5206,8366,5083,8518xe" filled="t" fillcolor="#0000FF" stroked="f">
                <v:path arrowok="t"/>
                <v:fill type="solid"/>
              </v:shape>
            </v:group>
            <v:group style="position:absolute;left:4961;top:8366;width:245;height:151" coordorigin="4961,8366" coordsize="245,151">
              <v:shape style="position:absolute;left:4961;top:8366;width:245;height:151" coordorigin="4961,8366" coordsize="245,151" path="m5083,8518l4961,8366,5206,8366,5083,8518xe" filled="f" stroked="t" strokeweight=".72pt" strokecolor="#0000FF">
                <v:path arrowok="t"/>
              </v:shape>
            </v:group>
            <v:group style="position:absolute;left:5191;top:8705;width:72;height:58" coordorigin="5191,8705" coordsize="72,58">
              <v:shape style="position:absolute;left:5191;top:8705;width:72;height:58" coordorigin="5191,8705" coordsize="72,58" path="m5263,8762l5191,8734,5227,8705,5263,8762xe" filled="t" fillcolor="#0000FF" stroked="f">
                <v:path arrowok="t"/>
                <v:fill type="solid"/>
              </v:shape>
            </v:group>
            <v:group style="position:absolute;left:5191;top:8705;width:72;height:58" coordorigin="5191,8705" coordsize="72,58">
              <v:shape style="position:absolute;left:5191;top:8705;width:72;height:58" coordorigin="5191,8705" coordsize="72,58" path="m5227,8705l5263,8762,5191,8734,5227,8705xe" filled="f" stroked="t" strokeweight=".72pt" strokecolor="#0000FF">
                <v:path arrowok="t"/>
              </v:shape>
            </v:group>
            <v:group style="position:absolute;left:5191;top:8611;width:72;height:58" coordorigin="5191,8611" coordsize="72,58">
              <v:shape style="position:absolute;left:5191;top:8611;width:72;height:58" coordorigin="5191,8611" coordsize="72,58" path="m5263,8669l5191,8640,5227,8611,5263,8669xe" filled="t" fillcolor="#0000FF" stroked="f">
                <v:path arrowok="t"/>
                <v:fill type="solid"/>
              </v:shape>
            </v:group>
            <v:group style="position:absolute;left:5191;top:8611;width:72;height:58" coordorigin="5191,8611" coordsize="72,58">
              <v:shape style="position:absolute;left:5191;top:8611;width:72;height:58" coordorigin="5191,8611" coordsize="72,58" path="m5227,8611l5263,8669,5191,8640,5227,8611xe" filled="f" stroked="t" strokeweight=".72pt" strokecolor="#0000FF">
                <v:path arrowok="t"/>
              </v:shape>
            </v:group>
            <v:group style="position:absolute;left:5141;top:8561;width:101;height:94" coordorigin="5141,8561" coordsize="101,94">
              <v:shape style="position:absolute;left:5141;top:8561;width:101;height:94" coordorigin="5141,8561" coordsize="101,94" path="m5242,8654l5141,8561,5141,8561e" filled="f" stroked="t" strokeweight=".72pt" strokecolor="#0000FF">
                <v:path arrowok="t"/>
              </v:shape>
            </v:group>
            <v:group style="position:absolute;left:5141;top:8654;width:101;height:94" coordorigin="5141,8654" coordsize="101,94">
              <v:shape style="position:absolute;left:5141;top:8654;width:101;height:94" coordorigin="5141,8654" coordsize="101,94" path="m5242,8748l5141,8654,5141,8654e" filled="f" stroked="t" strokeweight=".72pt" strokecolor="#0000FF">
                <v:path arrowok="t"/>
              </v:shape>
            </v:group>
            <v:group style="position:absolute;left:6847;top:4226;width:2;height:302" coordorigin="6847,4226" coordsize="2,302">
              <v:shape style="position:absolute;left:6847;top:4226;width:2;height:302" coordorigin="6847,4226" coordsize="0,302" path="m6847,4529l6847,4226e" filled="f" stroked="t" strokeweight=".72pt" strokecolor="#FF0000">
                <v:path arrowok="t"/>
              </v:shape>
            </v:group>
            <v:group style="position:absolute;left:6847;top:5141;width:2;height:310" coordorigin="6847,5141" coordsize="2,310">
              <v:shape style="position:absolute;left:6847;top:5141;width:2;height:310" coordorigin="6847,5141" coordsize="0,310" path="m6847,5450l6847,5141e" filled="f" stroked="t" strokeweight=".72pt" strokecolor="#FF0000">
                <v:path arrowok="t"/>
              </v:shape>
            </v:group>
            <v:group style="position:absolute;left:6725;top:4838;width:245;height:2" coordorigin="6725,4838" coordsize="245,2">
              <v:shape style="position:absolute;left:6725;top:4838;width:245;height:2" coordorigin="6725,4838" coordsize="245,0" path="m6970,4838l6725,4838,6725,4838e" filled="f" stroked="t" strokeweight=".72pt" strokecolor="#0000FF">
                <v:path arrowok="t"/>
              </v:shape>
            </v:group>
            <v:group style="position:absolute;left:6847;top:4529;width:2;height:158" coordorigin="6847,4529" coordsize="2,158">
              <v:shape style="position:absolute;left:6847;top:4529;width:2;height:158" coordorigin="6847,4529" coordsize="0,158" path="m6847,4529l6847,4687,6847,4687e" filled="f" stroked="t" strokeweight=".72pt" strokecolor="#0000FF">
                <v:path arrowok="t"/>
              </v:shape>
            </v:group>
            <v:group style="position:absolute;left:6847;top:4838;width:2;height:302" coordorigin="6847,4838" coordsize="2,302">
              <v:shape style="position:absolute;left:6847;top:4838;width:2;height:302" coordorigin="6847,4838" coordsize="0,302" path="m6847,4838l6847,5141,6847,5141e" filled="f" stroked="t" strokeweight=".72pt" strokecolor="#0000FF">
                <v:path arrowok="t"/>
              </v:shape>
            </v:group>
            <v:group style="position:absolute;left:6725;top:4687;width:245;height:151" coordorigin="6725,4687" coordsize="245,151">
              <v:shape style="position:absolute;left:6725;top:4687;width:245;height:151" coordorigin="6725,4687" coordsize="245,151" path="m6847,4838l6725,4687,6970,4687,6847,4838xe" filled="t" fillcolor="#0000FF" stroked="f">
                <v:path arrowok="t"/>
                <v:fill type="solid"/>
              </v:shape>
            </v:group>
            <v:group style="position:absolute;left:6725;top:4687;width:245;height:151" coordorigin="6725,4687" coordsize="245,151">
              <v:shape style="position:absolute;left:6725;top:4687;width:245;height:151" coordorigin="6725,4687" coordsize="245,151" path="m6847,4838l6725,4687,6970,4687,6847,4838xe" filled="f" stroked="t" strokeweight=".72pt" strokecolor="#0000FF">
                <v:path arrowok="t"/>
              </v:shape>
            </v:group>
            <v:group style="position:absolute;left:6955;top:5018;width:65;height:65" coordorigin="6955,5018" coordsize="65,65">
              <v:shape style="position:absolute;left:6955;top:5018;width:65;height:65" coordorigin="6955,5018" coordsize="65,65" path="m7020,5083l6955,5054,6991,5018,7020,5083xe" filled="t" fillcolor="#0000FF" stroked="f">
                <v:path arrowok="t"/>
                <v:fill type="solid"/>
              </v:shape>
            </v:group>
            <v:group style="position:absolute;left:6955;top:5018;width:65;height:65" coordorigin="6955,5018" coordsize="65,65">
              <v:shape style="position:absolute;left:6955;top:5018;width:65;height:65" coordorigin="6955,5018" coordsize="65,65" path="m6991,5018l7020,5083,6955,5054,6991,5018xe" filled="f" stroked="t" strokeweight=".72pt" strokecolor="#0000FF">
                <v:path arrowok="t"/>
              </v:shape>
            </v:group>
            <v:group style="position:absolute;left:6955;top:4932;width:65;height:58" coordorigin="6955,4932" coordsize="65,58">
              <v:shape style="position:absolute;left:6955;top:4932;width:65;height:58" coordorigin="6955,4932" coordsize="65,58" path="m7020,4990l6955,4961,6991,4932,7020,4990xe" filled="t" fillcolor="#0000FF" stroked="f">
                <v:path arrowok="t"/>
                <v:fill type="solid"/>
              </v:shape>
            </v:group>
            <v:group style="position:absolute;left:6955;top:4932;width:65;height:58" coordorigin="6955,4932" coordsize="65,58">
              <v:shape style="position:absolute;left:6955;top:4932;width:65;height:58" coordorigin="6955,4932" coordsize="65,58" path="m6991,4932l7020,4990,6955,4961,6991,4932xe" filled="f" stroked="t" strokeweight=".72pt" strokecolor="#0000FF">
                <v:path arrowok="t"/>
              </v:shape>
            </v:group>
            <v:group style="position:absolute;left:6898;top:4882;width:108;height:94" coordorigin="6898,4882" coordsize="108,94">
              <v:shape style="position:absolute;left:6898;top:4882;width:108;height:94" coordorigin="6898,4882" coordsize="108,94" path="m7006,4975l6898,4882,6898,4882e" filled="f" stroked="t" strokeweight=".72pt" strokecolor="#0000FF">
                <v:path arrowok="t"/>
              </v:shape>
            </v:group>
            <v:group style="position:absolute;left:6898;top:4975;width:108;height:94" coordorigin="6898,4975" coordsize="108,94">
              <v:shape style="position:absolute;left:6898;top:4975;width:108;height:94" coordorigin="6898,4975" coordsize="108,94" path="m7006,5069l6898,4975,6898,4975e" filled="f" stroked="t" strokeweight=".72pt" strokecolor="#0000FF">
                <v:path arrowok="t"/>
              </v:shape>
            </v:group>
            <v:group style="position:absolute;left:5083;top:9742;width:2;height:158" coordorigin="5083,9742" coordsize="2,158">
              <v:shape style="position:absolute;left:5083;top:9742;width:2;height:158" coordorigin="5083,9742" coordsize="0,158" path="m5083,9742l5083,9900e" filled="f" stroked="t" strokeweight=".72pt" strokecolor="#FF0000">
                <v:path arrowok="t"/>
              </v:shape>
            </v:group>
            <v:group style="position:absolute;left:4961;top:9439;width:245;height:2" coordorigin="4961,9439" coordsize="245,2">
              <v:shape style="position:absolute;left:4961;top:9439;width:245;height:2" coordorigin="4961,9439" coordsize="245,0" path="m5206,9439l4961,9439,4961,9439e" filled="f" stroked="t" strokeweight=".72pt" strokecolor="#0000FF">
                <v:path arrowok="t"/>
              </v:shape>
            </v:group>
            <v:group style="position:absolute;left:5083;top:9130;width:2;height:151" coordorigin="5083,9130" coordsize="2,151">
              <v:shape style="position:absolute;left:5083;top:9130;width:2;height:151" coordorigin="5083,9130" coordsize="0,151" path="m5083,9130l5083,9281,5083,9281e" filled="f" stroked="t" strokeweight=".72pt" strokecolor="#0000FF">
                <v:path arrowok="t"/>
              </v:shape>
            </v:group>
            <v:group style="position:absolute;left:5083;top:9439;width:2;height:302" coordorigin="5083,9439" coordsize="2,302">
              <v:shape style="position:absolute;left:5083;top:9439;width:2;height:302" coordorigin="5083,9439" coordsize="0,302" path="m5083,9439l5083,9742,5083,9742e" filled="f" stroked="t" strokeweight=".72pt" strokecolor="#0000FF">
                <v:path arrowok="t"/>
              </v:shape>
            </v:group>
            <v:group style="position:absolute;left:4961;top:9281;width:245;height:158" coordorigin="4961,9281" coordsize="245,158">
              <v:shape style="position:absolute;left:4961;top:9281;width:245;height:158" coordorigin="4961,9281" coordsize="245,158" path="m5083,9439l4961,9281,5206,9281,5083,9439xe" filled="t" fillcolor="#0000FF" stroked="f">
                <v:path arrowok="t"/>
                <v:fill type="solid"/>
              </v:shape>
            </v:group>
            <v:group style="position:absolute;left:4961;top:9281;width:245;height:158" coordorigin="4961,9281" coordsize="245,158">
              <v:shape style="position:absolute;left:4961;top:9281;width:245;height:158" coordorigin="4961,9281" coordsize="245,158" path="m5083,9439l4961,9281,5206,9281,5083,9439xe" filled="f" stroked="t" strokeweight=".72pt" strokecolor="#0000FF">
                <v:path arrowok="t"/>
              </v:shape>
            </v:group>
            <v:group style="position:absolute;left:5191;top:9619;width:72;height:65" coordorigin="5191,9619" coordsize="72,65">
              <v:shape style="position:absolute;left:5191;top:9619;width:72;height:65" coordorigin="5191,9619" coordsize="72,65" path="m5263,9684l5191,9655,5227,9619,5263,9684xe" filled="t" fillcolor="#0000FF" stroked="f">
                <v:path arrowok="t"/>
                <v:fill type="solid"/>
              </v:shape>
            </v:group>
            <v:group style="position:absolute;left:5191;top:9619;width:72;height:65" coordorigin="5191,9619" coordsize="72,65">
              <v:shape style="position:absolute;left:5191;top:9619;width:72;height:65" coordorigin="5191,9619" coordsize="72,65" path="m5227,9619l5263,9684,5191,9655,5227,9619xe" filled="f" stroked="t" strokeweight=".72pt" strokecolor="#0000FF">
                <v:path arrowok="t"/>
              </v:shape>
            </v:group>
            <v:group style="position:absolute;left:5191;top:9533;width:72;height:58" coordorigin="5191,9533" coordsize="72,58">
              <v:shape style="position:absolute;left:5191;top:9533;width:72;height:58" coordorigin="5191,9533" coordsize="72,58" path="m5263,9590l5191,9562,5227,9533,5263,9590xe" filled="t" fillcolor="#0000FF" stroked="f">
                <v:path arrowok="t"/>
                <v:fill type="solid"/>
              </v:shape>
            </v:group>
            <v:group style="position:absolute;left:5191;top:9533;width:72;height:58" coordorigin="5191,9533" coordsize="72,58">
              <v:shape style="position:absolute;left:5191;top:9533;width:72;height:58" coordorigin="5191,9533" coordsize="72,58" path="m5227,9533l5263,9590,5191,9562,5227,9533xe" filled="f" stroked="t" strokeweight=".72pt" strokecolor="#0000FF">
                <v:path arrowok="t"/>
              </v:shape>
            </v:group>
            <v:group style="position:absolute;left:5141;top:9482;width:101;height:94" coordorigin="5141,9482" coordsize="101,94">
              <v:shape style="position:absolute;left:5141;top:9482;width:101;height:94" coordorigin="5141,9482" coordsize="101,94" path="m5242,9576l5141,9482,5141,9482e" filled="f" stroked="t" strokeweight=".72pt" strokecolor="#0000FF">
                <v:path arrowok="t"/>
              </v:shape>
            </v:group>
            <v:group style="position:absolute;left:5141;top:9576;width:101;height:94" coordorigin="5141,9576" coordsize="101,94">
              <v:shape style="position:absolute;left:5141;top:9576;width:101;height:94" coordorigin="5141,9576" coordsize="101,94" path="m5242,9670l5141,9576,5141,9576e" filled="f" stroked="t" strokeweight=".72pt" strokecolor="#0000FF">
                <v:path arrowok="t"/>
              </v:shape>
            </v:group>
            <v:group style="position:absolute;left:6847;top:6984;width:2;height:310" coordorigin="6847,6984" coordsize="2,310">
              <v:shape style="position:absolute;left:6847;top:6984;width:2;height:310" coordorigin="6847,6984" coordsize="0,310" path="m6847,7294l6847,6984e" filled="f" stroked="t" strokeweight=".72pt" strokecolor="#FF0000">
                <v:path arrowok="t"/>
              </v:shape>
            </v:group>
            <v:group style="position:absolute;left:6847;top:7906;width:2;height:302" coordorigin="6847,7906" coordsize="2,302">
              <v:shape style="position:absolute;left:6847;top:7906;width:2;height:302" coordorigin="6847,7906" coordsize="0,302" path="m6847,8208l6847,7906e" filled="f" stroked="t" strokeweight=".72pt" strokecolor="#FF0000">
                <v:path arrowok="t"/>
              </v:shape>
            </v:group>
            <v:group style="position:absolute;left:6725;top:7596;width:245;height:2" coordorigin="6725,7596" coordsize="245,2">
              <v:shape style="position:absolute;left:6725;top:7596;width:245;height:2" coordorigin="6725,7596" coordsize="245,0" path="m6970,7596l6725,7596,6725,7596e" filled="f" stroked="t" strokeweight=".72pt" strokecolor="#0000FF">
                <v:path arrowok="t"/>
              </v:shape>
            </v:group>
            <v:group style="position:absolute;left:6847;top:7294;width:2;height:151" coordorigin="6847,7294" coordsize="2,151">
              <v:shape style="position:absolute;left:6847;top:7294;width:2;height:151" coordorigin="6847,7294" coordsize="0,151" path="m6847,7294l6847,7445,6847,7445e" filled="f" stroked="t" strokeweight=".72pt" strokecolor="#0000FF">
                <v:path arrowok="t"/>
              </v:shape>
            </v:group>
            <v:group style="position:absolute;left:6847;top:7596;width:2;height:310" coordorigin="6847,7596" coordsize="2,310">
              <v:shape style="position:absolute;left:6847;top:7596;width:2;height:310" coordorigin="6847,7596" coordsize="0,310" path="m6847,7596l6847,7906,6847,7906e" filled="f" stroked="t" strokeweight=".72pt" strokecolor="#0000FF">
                <v:path arrowok="t"/>
              </v:shape>
            </v:group>
            <v:group style="position:absolute;left:6725;top:7445;width:245;height:151" coordorigin="6725,7445" coordsize="245,151">
              <v:shape style="position:absolute;left:6725;top:7445;width:245;height:151" coordorigin="6725,7445" coordsize="245,151" path="m6847,7596l6725,7445,6970,7445,6847,7596xe" filled="t" fillcolor="#0000FF" stroked="f">
                <v:path arrowok="t"/>
                <v:fill type="solid"/>
              </v:shape>
            </v:group>
            <v:group style="position:absolute;left:6725;top:7445;width:245;height:151" coordorigin="6725,7445" coordsize="245,151">
              <v:shape style="position:absolute;left:6725;top:7445;width:245;height:151" coordorigin="6725,7445" coordsize="245,151" path="m6847,7596l6725,7445,6970,7445,6847,7596xe" filled="f" stroked="t" strokeweight=".72pt" strokecolor="#0000FF">
                <v:path arrowok="t"/>
              </v:shape>
            </v:group>
            <v:group style="position:absolute;left:6955;top:7783;width:65;height:58" coordorigin="6955,7783" coordsize="65,58">
              <v:shape style="position:absolute;left:6955;top:7783;width:65;height:58" coordorigin="6955,7783" coordsize="65,58" path="m7020,7841l6955,7812,6991,7783,7020,7841xe" filled="t" fillcolor="#0000FF" stroked="f">
                <v:path arrowok="t"/>
                <v:fill type="solid"/>
              </v:shape>
            </v:group>
            <v:group style="position:absolute;left:6955;top:7783;width:65;height:58" coordorigin="6955,7783" coordsize="65,58">
              <v:shape style="position:absolute;left:6955;top:7783;width:65;height:58" coordorigin="6955,7783" coordsize="65,58" path="m6991,7783l7020,7841,6955,7812,6991,7783xe" filled="f" stroked="t" strokeweight=".72pt" strokecolor="#0000FF">
                <v:path arrowok="t"/>
              </v:shape>
            </v:group>
            <v:group style="position:absolute;left:6955;top:7690;width:65;height:58" coordorigin="6955,7690" coordsize="65,58">
              <v:shape style="position:absolute;left:6955;top:7690;width:65;height:58" coordorigin="6955,7690" coordsize="65,58" path="m7020,7747l6955,7718,6991,7690,7020,7747xe" filled="t" fillcolor="#0000FF" stroked="f">
                <v:path arrowok="t"/>
                <v:fill type="solid"/>
              </v:shape>
            </v:group>
            <v:group style="position:absolute;left:6955;top:7690;width:65;height:58" coordorigin="6955,7690" coordsize="65,58">
              <v:shape style="position:absolute;left:6955;top:7690;width:65;height:58" coordorigin="6955,7690" coordsize="65,58" path="m6991,7690l7020,7747,6955,7718,6991,7690xe" filled="f" stroked="t" strokeweight=".72pt" strokecolor="#0000FF">
                <v:path arrowok="t"/>
              </v:shape>
            </v:group>
            <v:group style="position:absolute;left:6898;top:7646;width:108;height:86" coordorigin="6898,7646" coordsize="108,86">
              <v:shape style="position:absolute;left:6898;top:7646;width:108;height:86" coordorigin="6898,7646" coordsize="108,86" path="m7006,7733l6898,7646,6898,7646e" filled="f" stroked="t" strokeweight=".72pt" strokecolor="#0000FF">
                <v:path arrowok="t"/>
              </v:shape>
            </v:group>
            <v:group style="position:absolute;left:6898;top:7733;width:108;height:94" coordorigin="6898,7733" coordsize="108,94">
              <v:shape style="position:absolute;left:6898;top:7733;width:108;height:94" coordorigin="6898,7733" coordsize="108,94" path="m7006,7826l6898,7733,6898,7733e" filled="f" stroked="t" strokeweight=".72pt" strokecolor="#0000FF">
                <v:path arrowok="t"/>
              </v:shape>
            </v:group>
            <v:group style="position:absolute;left:6847;top:6062;width:2;height:310" coordorigin="6847,6062" coordsize="2,310">
              <v:shape style="position:absolute;left:6847;top:6062;width:2;height:310" coordorigin="6847,6062" coordsize="0,310" path="m6847,6372l6847,6062e" filled="f" stroked="t" strokeweight=".72pt" strokecolor="#FF0000">
                <v:path arrowok="t"/>
              </v:shape>
            </v:group>
            <v:group style="position:absolute;left:6725;top:5760;width:245;height:2" coordorigin="6725,5760" coordsize="245,2">
              <v:shape style="position:absolute;left:6725;top:5760;width:245;height:2" coordorigin="6725,5760" coordsize="245,0" path="m6970,5760l6725,5760,6725,5760e" filled="f" stroked="t" strokeweight=".72pt" strokecolor="#0000FF">
                <v:path arrowok="t"/>
              </v:shape>
            </v:group>
            <v:group style="position:absolute;left:6847;top:5450;width:2;height:151" coordorigin="6847,5450" coordsize="2,151">
              <v:shape style="position:absolute;left:6847;top:5450;width:2;height:151" coordorigin="6847,5450" coordsize="0,151" path="m6847,5450l6847,5602,6847,5602e" filled="f" stroked="t" strokeweight=".72pt" strokecolor="#0000FF">
                <v:path arrowok="t"/>
              </v:shape>
            </v:group>
            <v:group style="position:absolute;left:6847;top:5760;width:2;height:302" coordorigin="6847,5760" coordsize="2,302">
              <v:shape style="position:absolute;left:6847;top:5760;width:2;height:302" coordorigin="6847,5760" coordsize="0,302" path="m6847,5760l6847,6062,6847,6062e" filled="f" stroked="t" strokeweight=".72pt" strokecolor="#0000FF">
                <v:path arrowok="t"/>
              </v:shape>
            </v:group>
            <v:group style="position:absolute;left:6725;top:5602;width:245;height:158" coordorigin="6725,5602" coordsize="245,158">
              <v:shape style="position:absolute;left:6725;top:5602;width:245;height:158" coordorigin="6725,5602" coordsize="245,158" path="m6847,5760l6725,5602,6970,5602,6847,5760xe" filled="t" fillcolor="#0000FF" stroked="f">
                <v:path arrowok="t"/>
                <v:fill type="solid"/>
              </v:shape>
            </v:group>
            <v:group style="position:absolute;left:6725;top:5602;width:245;height:158" coordorigin="6725,5602" coordsize="245,158">
              <v:shape style="position:absolute;left:6725;top:5602;width:245;height:158" coordorigin="6725,5602" coordsize="245,158" path="m6847,5760l6725,5602,6970,5602,6847,5760xe" filled="f" stroked="t" strokeweight=".72pt" strokecolor="#0000FF">
                <v:path arrowok="t"/>
              </v:shape>
            </v:group>
            <v:group style="position:absolute;left:6955;top:5940;width:65;height:65" coordorigin="6955,5940" coordsize="65,65">
              <v:shape style="position:absolute;left:6955;top:5940;width:65;height:65" coordorigin="6955,5940" coordsize="65,65" path="m7020,6005l6955,5969,6991,5940,7020,6005xe" filled="t" fillcolor="#0000FF" stroked="f">
                <v:path arrowok="t"/>
                <v:fill type="solid"/>
              </v:shape>
            </v:group>
            <v:group style="position:absolute;left:6955;top:5940;width:65;height:65" coordorigin="6955,5940" coordsize="65,65">
              <v:shape style="position:absolute;left:6955;top:5940;width:65;height:65" coordorigin="6955,5940" coordsize="65,65" path="m6991,5940l7020,6005,6955,5969,6991,5940xe" filled="f" stroked="t" strokeweight=".72pt" strokecolor="#0000FF">
                <v:path arrowok="t"/>
              </v:shape>
            </v:group>
            <v:group style="position:absolute;left:6955;top:5846;width:65;height:65" coordorigin="6955,5846" coordsize="65,65">
              <v:shape style="position:absolute;left:6955;top:5846;width:65;height:65" coordorigin="6955,5846" coordsize="65,65" path="m7020,5911l6955,5882,6991,5846,7020,5911xe" filled="t" fillcolor="#0000FF" stroked="f">
                <v:path arrowok="t"/>
                <v:fill type="solid"/>
              </v:shape>
            </v:group>
            <v:group style="position:absolute;left:6955;top:5846;width:65;height:65" coordorigin="6955,5846" coordsize="65,65">
              <v:shape style="position:absolute;left:6955;top:5846;width:65;height:65" coordorigin="6955,5846" coordsize="65,65" path="m6991,5846l7020,5911,6955,5882,6991,5846xe" filled="f" stroked="t" strokeweight=".72pt" strokecolor="#0000FF">
                <v:path arrowok="t"/>
              </v:shape>
            </v:group>
            <v:group style="position:absolute;left:6898;top:5803;width:108;height:94" coordorigin="6898,5803" coordsize="108,94">
              <v:shape style="position:absolute;left:6898;top:5803;width:108;height:94" coordorigin="6898,5803" coordsize="108,94" path="m7006,5897l6898,5803,6898,5803e" filled="f" stroked="t" strokeweight=".72pt" strokecolor="#0000FF">
                <v:path arrowok="t"/>
              </v:shape>
            </v:group>
            <v:group style="position:absolute;left:6898;top:5897;width:108;height:94" coordorigin="6898,5897" coordsize="108,94">
              <v:shape style="position:absolute;left:6898;top:5897;width:108;height:94" coordorigin="6898,5897" coordsize="108,94" path="m7006,5990l6898,5897,6898,5897e" filled="f" stroked="t" strokeweight=".72pt" strokecolor="#0000FF">
                <v:path arrowok="t"/>
              </v:shape>
            </v:group>
            <v:group style="position:absolute;left:6725;top:6674;width:245;height:2" coordorigin="6725,6674" coordsize="245,2">
              <v:shape style="position:absolute;left:6725;top:6674;width:245;height:2" coordorigin="6725,6674" coordsize="245,0" path="m6970,6674l6725,6674,6725,6674e" filled="f" stroked="t" strokeweight=".72pt" strokecolor="#0000FF">
                <v:path arrowok="t"/>
              </v:shape>
            </v:group>
            <v:group style="position:absolute;left:6847;top:6372;width:2;height:151" coordorigin="6847,6372" coordsize="2,151">
              <v:shape style="position:absolute;left:6847;top:6372;width:2;height:151" coordorigin="6847,6372" coordsize="0,151" path="m6847,6372l6847,6523,6847,6523e" filled="f" stroked="t" strokeweight=".72pt" strokecolor="#0000FF">
                <v:path arrowok="t"/>
              </v:shape>
            </v:group>
            <v:group style="position:absolute;left:6847;top:6674;width:2;height:310" coordorigin="6847,6674" coordsize="2,310">
              <v:shape style="position:absolute;left:6847;top:6674;width:2;height:310" coordorigin="6847,6674" coordsize="0,310" path="m6847,6674l6847,6984,6847,6984e" filled="f" stroked="t" strokeweight=".72pt" strokecolor="#0000FF">
                <v:path arrowok="t"/>
              </v:shape>
            </v:group>
            <v:group style="position:absolute;left:6725;top:6523;width:245;height:151" coordorigin="6725,6523" coordsize="245,151">
              <v:shape style="position:absolute;left:6725;top:6523;width:245;height:151" coordorigin="6725,6523" coordsize="245,151" path="m6847,6674l6725,6523,6970,6523,6847,6674xe" filled="t" fillcolor="#0000FF" stroked="f">
                <v:path arrowok="t"/>
                <v:fill type="solid"/>
              </v:shape>
            </v:group>
            <v:group style="position:absolute;left:6725;top:6523;width:245;height:151" coordorigin="6725,6523" coordsize="245,151">
              <v:shape style="position:absolute;left:6725;top:6523;width:245;height:151" coordorigin="6725,6523" coordsize="245,151" path="m6847,6674l6725,6523,6970,6523,6847,6674xe" filled="f" stroked="t" strokeweight=".72pt" strokecolor="#0000FF">
                <v:path arrowok="t"/>
              </v:shape>
            </v:group>
            <v:group style="position:absolute;left:6955;top:6862;width:65;height:58" coordorigin="6955,6862" coordsize="65,58">
              <v:shape style="position:absolute;left:6955;top:6862;width:65;height:58" coordorigin="6955,6862" coordsize="65,58" path="m7020,6919l6955,6890,6991,6862,7020,6919xe" filled="t" fillcolor="#0000FF" stroked="f">
                <v:path arrowok="t"/>
                <v:fill type="solid"/>
              </v:shape>
            </v:group>
            <v:group style="position:absolute;left:6955;top:6862;width:65;height:58" coordorigin="6955,6862" coordsize="65,58">
              <v:shape style="position:absolute;left:6955;top:6862;width:65;height:58" coordorigin="6955,6862" coordsize="65,58" path="m6991,6862l7020,6919,6955,6890,6991,6862xe" filled="f" stroked="t" strokeweight=".72pt" strokecolor="#0000FF">
                <v:path arrowok="t"/>
              </v:shape>
            </v:group>
            <v:group style="position:absolute;left:6955;top:6768;width:65;height:65" coordorigin="6955,6768" coordsize="65,65">
              <v:shape style="position:absolute;left:6955;top:6768;width:65;height:65" coordorigin="6955,6768" coordsize="65,65" path="m7020,6833l6955,6797,6991,6768,7020,6833xe" filled="t" fillcolor="#0000FF" stroked="f">
                <v:path arrowok="t"/>
                <v:fill type="solid"/>
              </v:shape>
            </v:group>
            <v:group style="position:absolute;left:6955;top:6768;width:65;height:65" coordorigin="6955,6768" coordsize="65,65">
              <v:shape style="position:absolute;left:6955;top:6768;width:65;height:65" coordorigin="6955,6768" coordsize="65,65" path="m6991,6768l7020,6833,6955,6797,6991,6768xe" filled="f" stroked="t" strokeweight=".72pt" strokecolor="#0000FF">
                <v:path arrowok="t"/>
              </v:shape>
            </v:group>
            <v:group style="position:absolute;left:6898;top:6725;width:108;height:94" coordorigin="6898,6725" coordsize="108,94">
              <v:shape style="position:absolute;left:6898;top:6725;width:108;height:94" coordorigin="6898,6725" coordsize="108,94" path="m7006,6818l6898,6725,6898,6725e" filled="f" stroked="t" strokeweight=".72pt" strokecolor="#0000FF">
                <v:path arrowok="t"/>
              </v:shape>
            </v:group>
            <v:group style="position:absolute;left:6898;top:6818;width:108;height:86" coordorigin="6898,6818" coordsize="108,86">
              <v:shape style="position:absolute;left:6898;top:6818;width:108;height:86" coordorigin="6898,6818" coordsize="108,86" path="m7006,6905l6898,6818,6898,6818e" filled="f" stroked="t" strokeweight=".72pt" strokecolor="#0000FF">
                <v:path arrowok="t"/>
              </v:shape>
            </v:group>
            <v:group style="position:absolute;left:6847;top:8827;width:2;height:302" coordorigin="6847,8827" coordsize="2,302">
              <v:shape style="position:absolute;left:6847;top:8827;width:2;height:302" coordorigin="6847,8827" coordsize="0,302" path="m6847,9130l6847,8827e" filled="f" stroked="t" strokeweight=".72pt" strokecolor="#FF0000">
                <v:path arrowok="t"/>
              </v:shape>
            </v:group>
            <v:group style="position:absolute;left:6725;top:8518;width:245;height:2" coordorigin="6725,8518" coordsize="245,2">
              <v:shape style="position:absolute;left:6725;top:8518;width:245;height:2" coordorigin="6725,8518" coordsize="245,0" path="m6970,8518l6725,8518,6725,8518e" filled="f" stroked="t" strokeweight=".72pt" strokecolor="#0000FF">
                <v:path arrowok="t"/>
              </v:shape>
            </v:group>
            <v:group style="position:absolute;left:6847;top:8208;width:2;height:158" coordorigin="6847,8208" coordsize="2,158">
              <v:shape style="position:absolute;left:6847;top:8208;width:2;height:158" coordorigin="6847,8208" coordsize="0,158" path="m6847,8208l6847,8366,6847,8366e" filled="f" stroked="t" strokeweight=".72pt" strokecolor="#0000FF">
                <v:path arrowok="t"/>
              </v:shape>
            </v:group>
            <v:group style="position:absolute;left:6847;top:8518;width:2;height:310" coordorigin="6847,8518" coordsize="2,310">
              <v:shape style="position:absolute;left:6847;top:8518;width:2;height:310" coordorigin="6847,8518" coordsize="0,310" path="m6847,8518l6847,8827,6847,8827e" filled="f" stroked="t" strokeweight=".72pt" strokecolor="#0000FF">
                <v:path arrowok="t"/>
              </v:shape>
            </v:group>
            <v:group style="position:absolute;left:6725;top:8366;width:245;height:151" coordorigin="6725,8366" coordsize="245,151">
              <v:shape style="position:absolute;left:6725;top:8366;width:245;height:151" coordorigin="6725,8366" coordsize="245,151" path="m6847,8518l6725,8366,6970,8366,6847,8518xe" filled="t" fillcolor="#0000FF" stroked="f">
                <v:path arrowok="t"/>
                <v:fill type="solid"/>
              </v:shape>
            </v:group>
            <v:group style="position:absolute;left:6725;top:8366;width:245;height:151" coordorigin="6725,8366" coordsize="245,151">
              <v:shape style="position:absolute;left:6725;top:8366;width:245;height:151" coordorigin="6725,8366" coordsize="245,151" path="m6847,8518l6725,8366,6970,8366,6847,8518xe" filled="f" stroked="t" strokeweight=".72pt" strokecolor="#0000FF">
                <v:path arrowok="t"/>
              </v:shape>
            </v:group>
            <v:group style="position:absolute;left:6955;top:8705;width:65;height:58" coordorigin="6955,8705" coordsize="65,58">
              <v:shape style="position:absolute;left:6955;top:8705;width:65;height:58" coordorigin="6955,8705" coordsize="65,58" path="m7020,8762l6955,8734,6991,8705,7020,8762xe" filled="t" fillcolor="#0000FF" stroked="f">
                <v:path arrowok="t"/>
                <v:fill type="solid"/>
              </v:shape>
            </v:group>
            <v:group style="position:absolute;left:6955;top:8705;width:65;height:58" coordorigin="6955,8705" coordsize="65,58">
              <v:shape style="position:absolute;left:6955;top:8705;width:65;height:58" coordorigin="6955,8705" coordsize="65,58" path="m6991,8705l7020,8762,6955,8734,6991,8705xe" filled="f" stroked="t" strokeweight=".72pt" strokecolor="#0000FF">
                <v:path arrowok="t"/>
              </v:shape>
            </v:group>
            <v:group style="position:absolute;left:6955;top:8611;width:65;height:58" coordorigin="6955,8611" coordsize="65,58">
              <v:shape style="position:absolute;left:6955;top:8611;width:65;height:58" coordorigin="6955,8611" coordsize="65,58" path="m7020,8669l6955,8640,6991,8611,7020,8669xe" filled="t" fillcolor="#0000FF" stroked="f">
                <v:path arrowok="t"/>
                <v:fill type="solid"/>
              </v:shape>
            </v:group>
            <v:group style="position:absolute;left:6955;top:8611;width:65;height:58" coordorigin="6955,8611" coordsize="65,58">
              <v:shape style="position:absolute;left:6955;top:8611;width:65;height:58" coordorigin="6955,8611" coordsize="65,58" path="m6991,8611l7020,8669,6955,8640,6991,8611xe" filled="f" stroked="t" strokeweight=".72pt" strokecolor="#0000FF">
                <v:path arrowok="t"/>
              </v:shape>
            </v:group>
            <v:group style="position:absolute;left:6898;top:8561;width:108;height:94" coordorigin="6898,8561" coordsize="108,94">
              <v:shape style="position:absolute;left:6898;top:8561;width:108;height:94" coordorigin="6898,8561" coordsize="108,94" path="m7006,8654l6898,8561,6898,8561e" filled="f" stroked="t" strokeweight=".72pt" strokecolor="#0000FF">
                <v:path arrowok="t"/>
              </v:shape>
            </v:group>
            <v:group style="position:absolute;left:6898;top:8654;width:108;height:94" coordorigin="6898,8654" coordsize="108,94">
              <v:shape style="position:absolute;left:6898;top:8654;width:108;height:94" coordorigin="6898,8654" coordsize="108,94" path="m7006,8748l6898,8654,6898,8654e" filled="f" stroked="t" strokeweight=".72pt" strokecolor="#0000FF">
                <v:path arrowok="t"/>
              </v:shape>
            </v:group>
            <v:group style="position:absolute;left:6847;top:3305;width:2;height:302" coordorigin="6847,3305" coordsize="2,302">
              <v:shape style="position:absolute;left:6847;top:3305;width:2;height:302" coordorigin="6847,3305" coordsize="0,302" path="m6847,3607l6847,3305e" filled="f" stroked="t" strokeweight=".72pt" strokecolor="#FF0000">
                <v:path arrowok="t"/>
              </v:shape>
            </v:group>
            <v:group style="position:absolute;left:6725;top:3917;width:245;height:2" coordorigin="6725,3917" coordsize="245,2">
              <v:shape style="position:absolute;left:6725;top:3917;width:245;height:2" coordorigin="6725,3917" coordsize="245,0" path="m6970,3917l6725,3917,6725,3917e" filled="f" stroked="t" strokeweight=".72pt" strokecolor="#0000FF">
                <v:path arrowok="t"/>
              </v:shape>
            </v:group>
            <v:group style="position:absolute;left:6847;top:3607;width:2;height:158" coordorigin="6847,3607" coordsize="2,158">
              <v:shape style="position:absolute;left:6847;top:3607;width:2;height:158" coordorigin="6847,3607" coordsize="0,158" path="m6847,3607l6847,3766,6847,3766e" filled="f" stroked="t" strokeweight=".72pt" strokecolor="#0000FF">
                <v:path arrowok="t"/>
              </v:shape>
            </v:group>
            <v:group style="position:absolute;left:6847;top:3917;width:2;height:310" coordorigin="6847,3917" coordsize="2,310">
              <v:shape style="position:absolute;left:6847;top:3917;width:2;height:310" coordorigin="6847,3917" coordsize="0,310" path="m6847,3917l6847,4226,6847,4226e" filled="f" stroked="t" strokeweight=".72pt" strokecolor="#0000FF">
                <v:path arrowok="t"/>
              </v:shape>
            </v:group>
            <v:group style="position:absolute;left:6725;top:3766;width:245;height:151" coordorigin="6725,3766" coordsize="245,151">
              <v:shape style="position:absolute;left:6725;top:3766;width:245;height:151" coordorigin="6725,3766" coordsize="245,151" path="m6847,3917l6725,3766,6970,3766,6847,3917xe" filled="t" fillcolor="#0000FF" stroked="f">
                <v:path arrowok="t"/>
                <v:fill type="solid"/>
              </v:shape>
            </v:group>
            <v:group style="position:absolute;left:6725;top:3766;width:245;height:151" coordorigin="6725,3766" coordsize="245,151">
              <v:shape style="position:absolute;left:6725;top:3766;width:245;height:151" coordorigin="6725,3766" coordsize="245,151" path="m6847,3917l6725,3766,6970,3766,6847,3917xe" filled="f" stroked="t" strokeweight=".72pt" strokecolor="#0000FF">
                <v:path arrowok="t"/>
              </v:shape>
            </v:group>
            <v:group style="position:absolute;left:6955;top:4104;width:65;height:58" coordorigin="6955,4104" coordsize="65,58">
              <v:shape style="position:absolute;left:6955;top:4104;width:65;height:58" coordorigin="6955,4104" coordsize="65,58" path="m7020,4162l6955,4133,6991,4104,7020,4162xe" filled="t" fillcolor="#0000FF" stroked="f">
                <v:path arrowok="t"/>
                <v:fill type="solid"/>
              </v:shape>
            </v:group>
            <v:group style="position:absolute;left:6955;top:4104;width:65;height:58" coordorigin="6955,4104" coordsize="65,58">
              <v:shape style="position:absolute;left:6955;top:4104;width:65;height:58" coordorigin="6955,4104" coordsize="65,58" path="m6991,4104l7020,4162,6955,4133,6991,4104xe" filled="f" stroked="t" strokeweight=".72pt" strokecolor="#0000FF">
                <v:path arrowok="t"/>
              </v:shape>
            </v:group>
            <v:group style="position:absolute;left:6955;top:4010;width:65;height:58" coordorigin="6955,4010" coordsize="65,58">
              <v:shape style="position:absolute;left:6955;top:4010;width:65;height:58" coordorigin="6955,4010" coordsize="65,58" path="m7020,4068l6955,4039,6991,4010,7020,4068xe" filled="t" fillcolor="#0000FF" stroked="f">
                <v:path arrowok="t"/>
                <v:fill type="solid"/>
              </v:shape>
            </v:group>
            <v:group style="position:absolute;left:6955;top:4010;width:65;height:58" coordorigin="6955,4010" coordsize="65,58">
              <v:shape style="position:absolute;left:6955;top:4010;width:65;height:58" coordorigin="6955,4010" coordsize="65,58" path="m6991,4010l7020,4068,6955,4039,6991,4010xe" filled="f" stroked="t" strokeweight=".72pt" strokecolor="#0000FF">
                <v:path arrowok="t"/>
              </v:shape>
            </v:group>
            <v:group style="position:absolute;left:6898;top:3960;width:108;height:94" coordorigin="6898,3960" coordsize="108,94">
              <v:shape style="position:absolute;left:6898;top:3960;width:108;height:94" coordorigin="6898,3960" coordsize="108,94" path="m7006,4054l6898,3960,6898,3960e" filled="f" stroked="t" strokeweight=".72pt" strokecolor="#0000FF">
                <v:path arrowok="t"/>
              </v:shape>
            </v:group>
            <v:group style="position:absolute;left:6898;top:4054;width:108;height:94" coordorigin="6898,4054" coordsize="108,94">
              <v:shape style="position:absolute;left:6898;top:4054;width:108;height:94" coordorigin="6898,4054" coordsize="108,94" path="m7006,4147l6898,4054,6898,4054e" filled="f" stroked="t" strokeweight=".72pt" strokecolor="#0000FF">
                <v:path arrowok="t"/>
              </v:shape>
            </v:group>
            <v:group style="position:absolute;left:6847;top:9742;width:2;height:158" coordorigin="6847,9742" coordsize="2,158">
              <v:shape style="position:absolute;left:6847;top:9742;width:2;height:158" coordorigin="6847,9742" coordsize="0,158" path="m6847,9742l6847,9900e" filled="f" stroked="t" strokeweight=".72pt" strokecolor="#FF0000">
                <v:path arrowok="t"/>
              </v:shape>
            </v:group>
            <v:group style="position:absolute;left:6725;top:9439;width:245;height:2" coordorigin="6725,9439" coordsize="245,2">
              <v:shape style="position:absolute;left:6725;top:9439;width:245;height:2" coordorigin="6725,9439" coordsize="245,0" path="m6970,9439l6725,9439,6725,9439e" filled="f" stroked="t" strokeweight=".72pt" strokecolor="#0000FF">
                <v:path arrowok="t"/>
              </v:shape>
            </v:group>
            <v:group style="position:absolute;left:6847;top:9130;width:2;height:151" coordorigin="6847,9130" coordsize="2,151">
              <v:shape style="position:absolute;left:6847;top:9130;width:2;height:151" coordorigin="6847,9130" coordsize="0,151" path="m6847,9130l6847,9281,6847,9281e" filled="f" stroked="t" strokeweight=".72pt" strokecolor="#0000FF">
                <v:path arrowok="t"/>
              </v:shape>
            </v:group>
            <v:group style="position:absolute;left:6847;top:9439;width:2;height:302" coordorigin="6847,9439" coordsize="2,302">
              <v:shape style="position:absolute;left:6847;top:9439;width:2;height:302" coordorigin="6847,9439" coordsize="0,302" path="m6847,9439l6847,9742,6847,9742e" filled="f" stroked="t" strokeweight=".72pt" strokecolor="#0000FF">
                <v:path arrowok="t"/>
              </v:shape>
            </v:group>
            <v:group style="position:absolute;left:6725;top:9281;width:245;height:158" coordorigin="6725,9281" coordsize="245,158">
              <v:shape style="position:absolute;left:6725;top:9281;width:245;height:158" coordorigin="6725,9281" coordsize="245,158" path="m6847,9439l6725,9281,6970,9281,6847,9439xe" filled="t" fillcolor="#0000FF" stroked="f">
                <v:path arrowok="t"/>
                <v:fill type="solid"/>
              </v:shape>
            </v:group>
            <v:group style="position:absolute;left:6725;top:9281;width:245;height:158" coordorigin="6725,9281" coordsize="245,158">
              <v:shape style="position:absolute;left:6725;top:9281;width:245;height:158" coordorigin="6725,9281" coordsize="245,158" path="m6847,9439l6725,9281,6970,9281,6847,9439xe" filled="f" stroked="t" strokeweight=".72pt" strokecolor="#0000FF">
                <v:path arrowok="t"/>
              </v:shape>
            </v:group>
            <v:group style="position:absolute;left:6955;top:9619;width:65;height:65" coordorigin="6955,9619" coordsize="65,65">
              <v:shape style="position:absolute;left:6955;top:9619;width:65;height:65" coordorigin="6955,9619" coordsize="65,65" path="m7020,9684l6955,9655,6991,9619,7020,9684xe" filled="t" fillcolor="#0000FF" stroked="f">
                <v:path arrowok="t"/>
                <v:fill type="solid"/>
              </v:shape>
            </v:group>
            <v:group style="position:absolute;left:6955;top:9619;width:65;height:65" coordorigin="6955,9619" coordsize="65,65">
              <v:shape style="position:absolute;left:6955;top:9619;width:65;height:65" coordorigin="6955,9619" coordsize="65,65" path="m6991,9619l7020,9684,6955,9655,6991,9619xe" filled="f" stroked="t" strokeweight=".72pt" strokecolor="#0000FF">
                <v:path arrowok="t"/>
              </v:shape>
            </v:group>
            <v:group style="position:absolute;left:6955;top:9533;width:65;height:58" coordorigin="6955,9533" coordsize="65,58">
              <v:shape style="position:absolute;left:6955;top:9533;width:65;height:58" coordorigin="6955,9533" coordsize="65,58" path="m7020,9590l6955,9562,6991,9533,7020,9590xe" filled="t" fillcolor="#0000FF" stroked="f">
                <v:path arrowok="t"/>
                <v:fill type="solid"/>
              </v:shape>
            </v:group>
            <v:group style="position:absolute;left:6955;top:9533;width:65;height:58" coordorigin="6955,9533" coordsize="65,58">
              <v:shape style="position:absolute;left:6955;top:9533;width:65;height:58" coordorigin="6955,9533" coordsize="65,58" path="m6991,9533l7020,9590,6955,9562,6991,9533xe" filled="f" stroked="t" strokeweight=".72pt" strokecolor="#0000FF">
                <v:path arrowok="t"/>
              </v:shape>
            </v:group>
            <v:group style="position:absolute;left:6898;top:9482;width:108;height:94" coordorigin="6898,9482" coordsize="108,94">
              <v:shape style="position:absolute;left:6898;top:9482;width:108;height:94" coordorigin="6898,9482" coordsize="108,94" path="m7006,9576l6898,9482,6898,9482e" filled="f" stroked="t" strokeweight=".72pt" strokecolor="#0000FF">
                <v:path arrowok="t"/>
              </v:shape>
            </v:group>
            <v:group style="position:absolute;left:6898;top:9576;width:108;height:94" coordorigin="6898,9576" coordsize="108,94">
              <v:shape style="position:absolute;left:6898;top:9576;width:108;height:94" coordorigin="6898,9576" coordsize="108,94" path="m7006,9670l6898,9576,6898,9576e" filled="f" stroked="t" strokeweight=".72pt" strokecolor="#0000FF">
                <v:path arrowok="t"/>
              </v:shape>
            </v:group>
            <v:group style="position:absolute;left:5083;top:3305;width:2;height:302" coordorigin="5083,3305" coordsize="2,302">
              <v:shape style="position:absolute;left:5083;top:3305;width:2;height:302" coordorigin="5083,3305" coordsize="0,302" path="m5083,3607l5083,3305e" filled="f" stroked="t" strokeweight=".72pt" strokecolor="#FF0000">
                <v:path arrowok="t"/>
              </v:shape>
            </v:group>
            <v:group style="position:absolute;left:5083;top:4226;width:2;height:302" coordorigin="5083,4226" coordsize="2,302">
              <v:shape style="position:absolute;left:5083;top:4226;width:2;height:302" coordorigin="5083,4226" coordsize="0,302" path="m5083,4529l5083,4226e" filled="f" stroked="t" strokeweight=".72pt" strokecolor="#FF0000">
                <v:path arrowok="t"/>
              </v:shape>
            </v:group>
            <v:group style="position:absolute;left:4961;top:3917;width:245;height:2" coordorigin="4961,3917" coordsize="245,2">
              <v:shape style="position:absolute;left:4961;top:3917;width:245;height:2" coordorigin="4961,3917" coordsize="245,0" path="m5206,3917l4961,3917,4961,3917e" filled="f" stroked="t" strokeweight=".72pt" strokecolor="#0000FF">
                <v:path arrowok="t"/>
              </v:shape>
            </v:group>
            <v:group style="position:absolute;left:5083;top:3607;width:2;height:158" coordorigin="5083,3607" coordsize="2,158">
              <v:shape style="position:absolute;left:5083;top:3607;width:2;height:158" coordorigin="5083,3607" coordsize="0,158" path="m5083,3607l5083,3766,5083,3766e" filled="f" stroked="t" strokeweight=".72pt" strokecolor="#0000FF">
                <v:path arrowok="t"/>
              </v:shape>
            </v:group>
            <v:group style="position:absolute;left:5083;top:3917;width:2;height:310" coordorigin="5083,3917" coordsize="2,310">
              <v:shape style="position:absolute;left:5083;top:3917;width:2;height:310" coordorigin="5083,3917" coordsize="0,310" path="m5083,3917l5083,4226,5083,4226e" filled="f" stroked="t" strokeweight=".72pt" strokecolor="#0000FF">
                <v:path arrowok="t"/>
              </v:shape>
            </v:group>
            <v:group style="position:absolute;left:4961;top:3766;width:245;height:151" coordorigin="4961,3766" coordsize="245,151">
              <v:shape style="position:absolute;left:4961;top:3766;width:245;height:151" coordorigin="4961,3766" coordsize="245,151" path="m5083,3917l4961,3766,5206,3766,5083,3917xe" filled="t" fillcolor="#0000FF" stroked="f">
                <v:path arrowok="t"/>
                <v:fill type="solid"/>
              </v:shape>
            </v:group>
            <v:group style="position:absolute;left:4961;top:3766;width:245;height:151" coordorigin="4961,3766" coordsize="245,151">
              <v:shape style="position:absolute;left:4961;top:3766;width:245;height:151" coordorigin="4961,3766" coordsize="245,151" path="m5083,3917l4961,3766,5206,3766,5083,3917xe" filled="f" stroked="t" strokeweight=".72pt" strokecolor="#0000FF">
                <v:path arrowok="t"/>
              </v:shape>
            </v:group>
            <v:group style="position:absolute;left:5191;top:4104;width:72;height:58" coordorigin="5191,4104" coordsize="72,58">
              <v:shape style="position:absolute;left:5191;top:4104;width:72;height:58" coordorigin="5191,4104" coordsize="72,58" path="m5263,4162l5191,4133,5227,4104,5263,4162xe" filled="t" fillcolor="#0000FF" stroked="f">
                <v:path arrowok="t"/>
                <v:fill type="solid"/>
              </v:shape>
            </v:group>
            <v:group style="position:absolute;left:5191;top:4104;width:72;height:58" coordorigin="5191,4104" coordsize="72,58">
              <v:shape style="position:absolute;left:5191;top:4104;width:72;height:58" coordorigin="5191,4104" coordsize="72,58" path="m5227,4104l5263,4162,5191,4133,5227,4104xe" filled="f" stroked="t" strokeweight=".72pt" strokecolor="#0000FF">
                <v:path arrowok="t"/>
              </v:shape>
            </v:group>
            <v:group style="position:absolute;left:5191;top:4010;width:72;height:58" coordorigin="5191,4010" coordsize="72,58">
              <v:shape style="position:absolute;left:5191;top:4010;width:72;height:58" coordorigin="5191,4010" coordsize="72,58" path="m5263,4068l5191,4039,5227,4010,5263,4068xe" filled="t" fillcolor="#0000FF" stroked="f">
                <v:path arrowok="t"/>
                <v:fill type="solid"/>
              </v:shape>
            </v:group>
            <v:group style="position:absolute;left:5191;top:4010;width:72;height:58" coordorigin="5191,4010" coordsize="72,58">
              <v:shape style="position:absolute;left:5191;top:4010;width:72;height:58" coordorigin="5191,4010" coordsize="72,58" path="m5227,4010l5263,4068,5191,4039,5227,4010xe" filled="f" stroked="t" strokeweight=".72pt" strokecolor="#0000FF">
                <v:path arrowok="t"/>
              </v:shape>
            </v:group>
            <v:group style="position:absolute;left:5141;top:3960;width:101;height:94" coordorigin="5141,3960" coordsize="101,94">
              <v:shape style="position:absolute;left:5141;top:3960;width:101;height:94" coordorigin="5141,3960" coordsize="101,94" path="m5242,4054l5141,3960,5141,3960e" filled="f" stroked="t" strokeweight=".72pt" strokecolor="#0000FF">
                <v:path arrowok="t"/>
              </v:shape>
            </v:group>
            <v:group style="position:absolute;left:5141;top:4054;width:101;height:94" coordorigin="5141,4054" coordsize="101,94">
              <v:shape style="position:absolute;left:5141;top:4054;width:101;height:94" coordorigin="5141,4054" coordsize="101,94" path="m5242,4147l5141,4054,5141,4054e" filled="f" stroked="t" strokeweight=".72pt" strokecolor="#0000FF">
                <v:path arrowok="t"/>
              </v:shape>
            </v:group>
            <v:group style="position:absolute;left:6847;top:2534;width:2;height:158" coordorigin="6847,2534" coordsize="2,158">
              <v:shape style="position:absolute;left:6847;top:2534;width:2;height:158" coordorigin="6847,2534" coordsize="0,158" path="m6847,2693l6847,2534e" filled="f" stroked="t" strokeweight=".72pt" strokecolor="#FF0000">
                <v:path arrowok="t"/>
              </v:shape>
            </v:group>
            <v:group style="position:absolute;left:6725;top:2995;width:245;height:2" coordorigin="6725,2995" coordsize="245,2">
              <v:shape style="position:absolute;left:6725;top:2995;width:245;height:2" coordorigin="6725,2995" coordsize="245,0" path="m6970,2995l6725,2995,6725,2995e" filled="f" stroked="t" strokeweight=".72pt" strokecolor="#0000FF">
                <v:path arrowok="t"/>
              </v:shape>
            </v:group>
            <v:group style="position:absolute;left:6847;top:2693;width:2;height:151" coordorigin="6847,2693" coordsize="2,151">
              <v:shape style="position:absolute;left:6847;top:2693;width:2;height:151" coordorigin="6847,2693" coordsize="0,151" path="m6847,2693l6847,2844,6847,2844e" filled="f" stroked="t" strokeweight=".72pt" strokecolor="#0000FF">
                <v:path arrowok="t"/>
              </v:shape>
            </v:group>
            <v:group style="position:absolute;left:6847;top:2995;width:2;height:310" coordorigin="6847,2995" coordsize="2,310">
              <v:shape style="position:absolute;left:6847;top:2995;width:2;height:310" coordorigin="6847,2995" coordsize="0,310" path="m6847,2995l6847,3305,6847,3305e" filled="f" stroked="t" strokeweight=".72pt" strokecolor="#0000FF">
                <v:path arrowok="t"/>
              </v:shape>
            </v:group>
            <v:group style="position:absolute;left:6725;top:2844;width:245;height:151" coordorigin="6725,2844" coordsize="245,151">
              <v:shape style="position:absolute;left:6725;top:2844;width:245;height:151" coordorigin="6725,2844" coordsize="245,151" path="m6847,2995l6725,2844,6970,2844,6847,2995xe" filled="t" fillcolor="#0000FF" stroked="f">
                <v:path arrowok="t"/>
                <v:fill type="solid"/>
              </v:shape>
            </v:group>
            <v:group style="position:absolute;left:6725;top:2844;width:245;height:151" coordorigin="6725,2844" coordsize="245,151">
              <v:shape style="position:absolute;left:6725;top:2844;width:245;height:151" coordorigin="6725,2844" coordsize="245,151" path="m6847,2995l6725,2844,6970,2844,6847,2995xe" filled="f" stroked="t" strokeweight=".72pt" strokecolor="#0000FF">
                <v:path arrowok="t"/>
              </v:shape>
            </v:group>
            <v:group style="position:absolute;left:6955;top:3182;width:65;height:58" coordorigin="6955,3182" coordsize="65,58">
              <v:shape style="position:absolute;left:6955;top:3182;width:65;height:58" coordorigin="6955,3182" coordsize="65,58" path="m7020,3240l6955,3211,6991,3182,7020,3240xe" filled="t" fillcolor="#0000FF" stroked="f">
                <v:path arrowok="t"/>
                <v:fill type="solid"/>
              </v:shape>
            </v:group>
            <v:group style="position:absolute;left:6955;top:3182;width:65;height:58" coordorigin="6955,3182" coordsize="65,58">
              <v:shape style="position:absolute;left:6955;top:3182;width:65;height:58" coordorigin="6955,3182" coordsize="65,58" path="m6991,3182l7020,3240,6955,3211,6991,3182xe" filled="f" stroked="t" strokeweight=".72pt" strokecolor="#0000FF">
                <v:path arrowok="t"/>
              </v:shape>
            </v:group>
            <v:group style="position:absolute;left:6955;top:3089;width:65;height:65" coordorigin="6955,3089" coordsize="65,65">
              <v:shape style="position:absolute;left:6955;top:3089;width:65;height:65" coordorigin="6955,3089" coordsize="65,65" path="m7020,3154l6955,3118,6991,3089,7020,3154xe" filled="t" fillcolor="#0000FF" stroked="f">
                <v:path arrowok="t"/>
                <v:fill type="solid"/>
              </v:shape>
            </v:group>
            <v:group style="position:absolute;left:6955;top:3089;width:65;height:65" coordorigin="6955,3089" coordsize="65,65">
              <v:shape style="position:absolute;left:6955;top:3089;width:65;height:65" coordorigin="6955,3089" coordsize="65,65" path="m6991,3089l7020,3154,6955,3118,6991,3089xe" filled="f" stroked="t" strokeweight=".72pt" strokecolor="#0000FF">
                <v:path arrowok="t"/>
              </v:shape>
            </v:group>
            <v:group style="position:absolute;left:6898;top:3046;width:108;height:86" coordorigin="6898,3046" coordsize="108,86">
              <v:shape style="position:absolute;left:6898;top:3046;width:108;height:86" coordorigin="6898,3046" coordsize="108,86" path="m7006,3132l6898,3046,6898,3046e" filled="f" stroked="t" strokeweight=".72pt" strokecolor="#0000FF">
                <v:path arrowok="t"/>
              </v:shape>
            </v:group>
            <v:group style="position:absolute;left:6898;top:3132;width:108;height:94" coordorigin="6898,3132" coordsize="108,94">
              <v:shape style="position:absolute;left:6898;top:3132;width:108;height:94" coordorigin="6898,3132" coordsize="108,94" path="m7006,3226l6898,3132,6898,3132e" filled="f" stroked="t" strokeweight=".72pt" strokecolor="#0000FF">
                <v:path arrowok="t"/>
              </v:shape>
            </v:group>
            <v:group style="position:absolute;left:5083;top:2534;width:2;height:158" coordorigin="5083,2534" coordsize="2,158">
              <v:shape style="position:absolute;left:5083;top:2534;width:2;height:158" coordorigin="5083,2534" coordsize="0,158" path="m5083,2693l5083,2534e" filled="f" stroked="t" strokeweight=".72pt" strokecolor="#FF0000">
                <v:path arrowok="t"/>
              </v:shape>
            </v:group>
            <v:group style="position:absolute;left:4961;top:2995;width:245;height:2" coordorigin="4961,2995" coordsize="245,2">
              <v:shape style="position:absolute;left:4961;top:2995;width:245;height:2" coordorigin="4961,2995" coordsize="245,0" path="m5206,2995l4961,2995,4961,2995e" filled="f" stroked="t" strokeweight=".72pt" strokecolor="#0000FF">
                <v:path arrowok="t"/>
              </v:shape>
            </v:group>
            <v:group style="position:absolute;left:5083;top:2693;width:2;height:151" coordorigin="5083,2693" coordsize="2,151">
              <v:shape style="position:absolute;left:5083;top:2693;width:2;height:151" coordorigin="5083,2693" coordsize="0,151" path="m5083,2693l5083,2844,5083,2844e" filled="f" stroked="t" strokeweight=".72pt" strokecolor="#0000FF">
                <v:path arrowok="t"/>
              </v:shape>
            </v:group>
            <v:group style="position:absolute;left:5083;top:2995;width:2;height:310" coordorigin="5083,2995" coordsize="2,310">
              <v:shape style="position:absolute;left:5083;top:2995;width:2;height:310" coordorigin="5083,2995" coordsize="0,310" path="m5083,2995l5083,3305,5083,3305e" filled="f" stroked="t" strokeweight=".72pt" strokecolor="#0000FF">
                <v:path arrowok="t"/>
              </v:shape>
            </v:group>
            <v:group style="position:absolute;left:4961;top:2844;width:245;height:151" coordorigin="4961,2844" coordsize="245,151">
              <v:shape style="position:absolute;left:4961;top:2844;width:245;height:151" coordorigin="4961,2844" coordsize="245,151" path="m5083,2995l4961,2844,5206,2844,5083,2995xe" filled="t" fillcolor="#0000FF" stroked="f">
                <v:path arrowok="t"/>
                <v:fill type="solid"/>
              </v:shape>
            </v:group>
            <v:group style="position:absolute;left:4961;top:2844;width:245;height:151" coordorigin="4961,2844" coordsize="245,151">
              <v:shape style="position:absolute;left:4961;top:2844;width:245;height:151" coordorigin="4961,2844" coordsize="245,151" path="m5083,2995l4961,2844,5206,2844,5083,2995xe" filled="f" stroked="t" strokeweight=".72pt" strokecolor="#0000FF">
                <v:path arrowok="t"/>
              </v:shape>
            </v:group>
            <v:group style="position:absolute;left:5191;top:3182;width:72;height:58" coordorigin="5191,3182" coordsize="72,58">
              <v:shape style="position:absolute;left:5191;top:3182;width:72;height:58" coordorigin="5191,3182" coordsize="72,58" path="m5263,3240l5191,3211,5227,3182,5263,3240xe" filled="t" fillcolor="#0000FF" stroked="f">
                <v:path arrowok="t"/>
                <v:fill type="solid"/>
              </v:shape>
            </v:group>
            <v:group style="position:absolute;left:5191;top:3182;width:72;height:58" coordorigin="5191,3182" coordsize="72,58">
              <v:shape style="position:absolute;left:5191;top:3182;width:72;height:58" coordorigin="5191,3182" coordsize="72,58" path="m5227,3182l5263,3240,5191,3211,5227,3182xe" filled="f" stroked="t" strokeweight=".72pt" strokecolor="#0000FF">
                <v:path arrowok="t"/>
              </v:shape>
            </v:group>
            <v:group style="position:absolute;left:5191;top:3089;width:72;height:65" coordorigin="5191,3089" coordsize="72,65">
              <v:shape style="position:absolute;left:5191;top:3089;width:72;height:65" coordorigin="5191,3089" coordsize="72,65" path="m5263,3154l5191,3118,5227,3089,5263,3154xe" filled="t" fillcolor="#0000FF" stroked="f">
                <v:path arrowok="t"/>
                <v:fill type="solid"/>
              </v:shape>
            </v:group>
            <v:group style="position:absolute;left:5191;top:3089;width:72;height:65" coordorigin="5191,3089" coordsize="72,65">
              <v:shape style="position:absolute;left:5191;top:3089;width:72;height:65" coordorigin="5191,3089" coordsize="72,65" path="m5227,3089l5263,3154,5191,3118,5227,3089xe" filled="f" stroked="t" strokeweight=".72pt" strokecolor="#0000FF">
                <v:path arrowok="t"/>
              </v:shape>
            </v:group>
            <v:group style="position:absolute;left:5141;top:3046;width:101;height:86" coordorigin="5141,3046" coordsize="101,86">
              <v:shape style="position:absolute;left:5141;top:3046;width:101;height:86" coordorigin="5141,3046" coordsize="101,86" path="m5242,3132l5141,3046,5141,3046e" filled="f" stroked="t" strokeweight=".72pt" strokecolor="#0000FF">
                <v:path arrowok="t"/>
              </v:shape>
            </v:group>
            <v:group style="position:absolute;left:5141;top:3132;width:101;height:94" coordorigin="5141,3132" coordsize="101,94">
              <v:shape style="position:absolute;left:5141;top:3132;width:101;height:94" coordorigin="5141,3132" coordsize="101,94" path="m5242,3226l5141,3132,5141,3132e" filled="f" stroked="t" strokeweight=".72pt" strokecolor="#0000FF">
                <v:path arrowok="t"/>
              </v:shape>
            </v:group>
            <v:group style="position:absolute;left:5083;top:5141;width:2;height:310" coordorigin="5083,5141" coordsize="2,310">
              <v:shape style="position:absolute;left:5083;top:5141;width:2;height:310" coordorigin="5083,5141" coordsize="0,310" path="m5083,5450l5083,5141e" filled="f" stroked="t" strokeweight=".72pt" strokecolor="#FF0000">
                <v:path arrowok="t"/>
              </v:shape>
            </v:group>
            <v:group style="position:absolute;left:4961;top:4838;width:245;height:2" coordorigin="4961,4838" coordsize="245,2">
              <v:shape style="position:absolute;left:4961;top:4838;width:245;height:2" coordorigin="4961,4838" coordsize="245,0" path="m5206,4838l4961,4838,4961,4838e" filled="f" stroked="t" strokeweight=".72pt" strokecolor="#0000FF">
                <v:path arrowok="t"/>
              </v:shape>
            </v:group>
            <v:group style="position:absolute;left:5083;top:4529;width:2;height:158" coordorigin="5083,4529" coordsize="2,158">
              <v:shape style="position:absolute;left:5083;top:4529;width:2;height:158" coordorigin="5083,4529" coordsize="0,158" path="m5083,4529l5083,4687,5083,4687e" filled="f" stroked="t" strokeweight=".72pt" strokecolor="#0000FF">
                <v:path arrowok="t"/>
              </v:shape>
            </v:group>
            <v:group style="position:absolute;left:5083;top:4838;width:2;height:302" coordorigin="5083,4838" coordsize="2,302">
              <v:shape style="position:absolute;left:5083;top:4838;width:2;height:302" coordorigin="5083,4838" coordsize="0,302" path="m5083,4838l5083,5141,5083,5141e" filled="f" stroked="t" strokeweight=".72pt" strokecolor="#0000FF">
                <v:path arrowok="t"/>
              </v:shape>
            </v:group>
            <v:group style="position:absolute;left:4961;top:4687;width:245;height:151" coordorigin="4961,4687" coordsize="245,151">
              <v:shape style="position:absolute;left:4961;top:4687;width:245;height:151" coordorigin="4961,4687" coordsize="245,151" path="m5083,4838l4961,4687,5206,4687,5083,4838xe" filled="t" fillcolor="#0000FF" stroked="f">
                <v:path arrowok="t"/>
                <v:fill type="solid"/>
              </v:shape>
            </v:group>
            <v:group style="position:absolute;left:4961;top:4687;width:245;height:151" coordorigin="4961,4687" coordsize="245,151">
              <v:shape style="position:absolute;left:4961;top:4687;width:245;height:151" coordorigin="4961,4687" coordsize="245,151" path="m5083,4838l4961,4687,5206,4687,5083,4838xe" filled="f" stroked="t" strokeweight=".72pt" strokecolor="#0000FF">
                <v:path arrowok="t"/>
              </v:shape>
            </v:group>
            <v:group style="position:absolute;left:5191;top:5018;width:72;height:65" coordorigin="5191,5018" coordsize="72,65">
              <v:shape style="position:absolute;left:5191;top:5018;width:72;height:65" coordorigin="5191,5018" coordsize="72,65" path="m5263,5083l5191,5054,5227,5018,5263,5083xe" filled="t" fillcolor="#0000FF" stroked="f">
                <v:path arrowok="t"/>
                <v:fill type="solid"/>
              </v:shape>
            </v:group>
            <v:group style="position:absolute;left:5191;top:5018;width:72;height:65" coordorigin="5191,5018" coordsize="72,65">
              <v:shape style="position:absolute;left:5191;top:5018;width:72;height:65" coordorigin="5191,5018" coordsize="72,65" path="m5227,5018l5263,5083,5191,5054,5227,5018xe" filled="f" stroked="t" strokeweight=".72pt" strokecolor="#0000FF">
                <v:path arrowok="t"/>
              </v:shape>
            </v:group>
            <v:group style="position:absolute;left:5191;top:4932;width:72;height:58" coordorigin="5191,4932" coordsize="72,58">
              <v:shape style="position:absolute;left:5191;top:4932;width:72;height:58" coordorigin="5191,4932" coordsize="72,58" path="m5263,4990l5191,4961,5227,4932,5263,4990xe" filled="t" fillcolor="#0000FF" stroked="f">
                <v:path arrowok="t"/>
                <v:fill type="solid"/>
              </v:shape>
            </v:group>
            <v:group style="position:absolute;left:5191;top:4932;width:72;height:58" coordorigin="5191,4932" coordsize="72,58">
              <v:shape style="position:absolute;left:5191;top:4932;width:72;height:58" coordorigin="5191,4932" coordsize="72,58" path="m5227,4932l5263,4990,5191,4961,5227,4932xe" filled="f" stroked="t" strokeweight=".72pt" strokecolor="#0000FF">
                <v:path arrowok="t"/>
              </v:shape>
            </v:group>
            <v:group style="position:absolute;left:5141;top:4882;width:101;height:94" coordorigin="5141,4882" coordsize="101,94">
              <v:shape style="position:absolute;left:5141;top:4882;width:101;height:94" coordorigin="5141,4882" coordsize="101,94" path="m5242,4975l5141,4882,5141,4882e" filled="f" stroked="t" strokeweight=".72pt" strokecolor="#0000FF">
                <v:path arrowok="t"/>
              </v:shape>
            </v:group>
            <v:group style="position:absolute;left:5141;top:4975;width:101;height:94" coordorigin="5141,4975" coordsize="101,94">
              <v:shape style="position:absolute;left:5141;top:4975;width:101;height:94" coordorigin="5141,4975" coordsize="101,94" path="m5242,5069l5141,4975,5141,4975e" filled="f" stroked="t" strokeweight=".72pt" strokecolor="#0000FF">
                <v:path arrowok="t"/>
              </v:shape>
            </v:group>
            <v:group style="position:absolute;left:5083;top:6062;width:2;height:310" coordorigin="5083,6062" coordsize="2,310">
              <v:shape style="position:absolute;left:5083;top:6062;width:2;height:310" coordorigin="5083,6062" coordsize="0,310" path="m5083,6372l5083,6062e" filled="f" stroked="t" strokeweight=".72pt" strokecolor="#FF0000">
                <v:path arrowok="t"/>
              </v:shape>
            </v:group>
            <v:group style="position:absolute;left:5083;top:6984;width:2;height:310" coordorigin="5083,6984" coordsize="2,310">
              <v:shape style="position:absolute;left:5083;top:6984;width:2;height:310" coordorigin="5083,6984" coordsize="0,310" path="m5083,7294l5083,6984e" filled="f" stroked="t" strokeweight=".72pt" strokecolor="#FF0000">
                <v:path arrowok="t"/>
              </v:shape>
            </v:group>
            <v:group style="position:absolute;left:4961;top:6674;width:245;height:2" coordorigin="4961,6674" coordsize="245,2">
              <v:shape style="position:absolute;left:4961;top:6674;width:245;height:2" coordorigin="4961,6674" coordsize="245,0" path="m5206,6674l4961,6674,4961,6674e" filled="f" stroked="t" strokeweight=".72pt" strokecolor="#0000FF">
                <v:path arrowok="t"/>
              </v:shape>
            </v:group>
            <v:group style="position:absolute;left:5083;top:6372;width:2;height:151" coordorigin="5083,6372" coordsize="2,151">
              <v:shape style="position:absolute;left:5083;top:6372;width:2;height:151" coordorigin="5083,6372" coordsize="0,151" path="m5083,6372l5083,6523,5083,6523e" filled="f" stroked="t" strokeweight=".72pt" strokecolor="#0000FF">
                <v:path arrowok="t"/>
              </v:shape>
            </v:group>
            <v:group style="position:absolute;left:5083;top:6674;width:2;height:310" coordorigin="5083,6674" coordsize="2,310">
              <v:shape style="position:absolute;left:5083;top:6674;width:2;height:310" coordorigin="5083,6674" coordsize="0,310" path="m5083,6674l5083,6984,5083,6984e" filled="f" stroked="t" strokeweight=".72pt" strokecolor="#0000FF">
                <v:path arrowok="t"/>
              </v:shape>
            </v:group>
            <v:group style="position:absolute;left:4961;top:6523;width:245;height:151" coordorigin="4961,6523" coordsize="245,151">
              <v:shape style="position:absolute;left:4961;top:6523;width:245;height:151" coordorigin="4961,6523" coordsize="245,151" path="m5083,6674l4961,6523,5206,6523,5083,6674xe" filled="t" fillcolor="#0000FF" stroked="f">
                <v:path arrowok="t"/>
                <v:fill type="solid"/>
              </v:shape>
            </v:group>
            <v:group style="position:absolute;left:4961;top:6523;width:245;height:151" coordorigin="4961,6523" coordsize="245,151">
              <v:shape style="position:absolute;left:4961;top:6523;width:245;height:151" coordorigin="4961,6523" coordsize="245,151" path="m5083,6674l4961,6523,5206,6523,5083,6674xe" filled="f" stroked="t" strokeweight=".72pt" strokecolor="#0000FF">
                <v:path arrowok="t"/>
              </v:shape>
            </v:group>
            <v:group style="position:absolute;left:5191;top:6862;width:72;height:58" coordorigin="5191,6862" coordsize="72,58">
              <v:shape style="position:absolute;left:5191;top:6862;width:72;height:58" coordorigin="5191,6862" coordsize="72,58" path="m5263,6919l5191,6890,5227,6862,5263,6919xe" filled="t" fillcolor="#0000FF" stroked="f">
                <v:path arrowok="t"/>
                <v:fill type="solid"/>
              </v:shape>
            </v:group>
            <v:group style="position:absolute;left:5191;top:6862;width:72;height:58" coordorigin="5191,6862" coordsize="72,58">
              <v:shape style="position:absolute;left:5191;top:6862;width:72;height:58" coordorigin="5191,6862" coordsize="72,58" path="m5227,6862l5263,6919,5191,6890,5227,6862xe" filled="f" stroked="t" strokeweight=".72pt" strokecolor="#0000FF">
                <v:path arrowok="t"/>
              </v:shape>
            </v:group>
            <v:group style="position:absolute;left:5191;top:6768;width:72;height:65" coordorigin="5191,6768" coordsize="72,65">
              <v:shape style="position:absolute;left:5191;top:6768;width:72;height:65" coordorigin="5191,6768" coordsize="72,65" path="m5263,6833l5191,6797,5227,6768,5263,6833xe" filled="t" fillcolor="#0000FF" stroked="f">
                <v:path arrowok="t"/>
                <v:fill type="solid"/>
              </v:shape>
            </v:group>
            <v:group style="position:absolute;left:5191;top:6768;width:72;height:65" coordorigin="5191,6768" coordsize="72,65">
              <v:shape style="position:absolute;left:5191;top:6768;width:72;height:65" coordorigin="5191,6768" coordsize="72,65" path="m5227,6768l5263,6833,5191,6797,5227,6768xe" filled="f" stroked="t" strokeweight=".72pt" strokecolor="#0000FF">
                <v:path arrowok="t"/>
              </v:shape>
            </v:group>
            <v:group style="position:absolute;left:5141;top:6725;width:101;height:94" coordorigin="5141,6725" coordsize="101,94">
              <v:shape style="position:absolute;left:5141;top:6725;width:101;height:94" coordorigin="5141,6725" coordsize="101,94" path="m5242,6818l5141,6725,5141,6725e" filled="f" stroked="t" strokeweight=".72pt" strokecolor="#0000FF">
                <v:path arrowok="t"/>
              </v:shape>
            </v:group>
            <v:group style="position:absolute;left:5141;top:6818;width:101;height:86" coordorigin="5141,6818" coordsize="101,86">
              <v:shape style="position:absolute;left:5141;top:6818;width:101;height:86" coordorigin="5141,6818" coordsize="101,86" path="m5242,6905l5141,6818,5141,6818e" filled="f" stroked="t" strokeweight=".72pt" strokecolor="#0000FF">
                <v:path arrowok="t"/>
              </v:shape>
            </v:group>
            <v:group style="position:absolute;left:4961;top:5760;width:245;height:2" coordorigin="4961,5760" coordsize="245,2">
              <v:shape style="position:absolute;left:4961;top:5760;width:245;height:2" coordorigin="4961,5760" coordsize="245,0" path="m5206,5760l4961,5760,4961,5760e" filled="f" stroked="t" strokeweight=".72pt" strokecolor="#0000FF">
                <v:path arrowok="t"/>
              </v:shape>
            </v:group>
            <v:group style="position:absolute;left:5083;top:5450;width:2;height:151" coordorigin="5083,5450" coordsize="2,151">
              <v:shape style="position:absolute;left:5083;top:5450;width:2;height:151" coordorigin="5083,5450" coordsize="0,151" path="m5083,5450l5083,5602,5083,5602e" filled="f" stroked="t" strokeweight=".72pt" strokecolor="#0000FF">
                <v:path arrowok="t"/>
              </v:shape>
            </v:group>
            <v:group style="position:absolute;left:5083;top:5760;width:2;height:302" coordorigin="5083,5760" coordsize="2,302">
              <v:shape style="position:absolute;left:5083;top:5760;width:2;height:302" coordorigin="5083,5760" coordsize="0,302" path="m5083,5760l5083,6062,5083,6062e" filled="f" stroked="t" strokeweight=".72pt" strokecolor="#0000FF">
                <v:path arrowok="t"/>
              </v:shape>
            </v:group>
            <v:group style="position:absolute;left:4961;top:5602;width:245;height:158" coordorigin="4961,5602" coordsize="245,158">
              <v:shape style="position:absolute;left:4961;top:5602;width:245;height:158" coordorigin="4961,5602" coordsize="245,158" path="m5083,5760l4961,5602,5206,5602,5083,5760xe" filled="t" fillcolor="#0000FF" stroked="f">
                <v:path arrowok="t"/>
                <v:fill type="solid"/>
              </v:shape>
            </v:group>
            <v:group style="position:absolute;left:4961;top:5602;width:245;height:158" coordorigin="4961,5602" coordsize="245,158">
              <v:shape style="position:absolute;left:4961;top:5602;width:245;height:158" coordorigin="4961,5602" coordsize="245,158" path="m5083,5760l4961,5602,5206,5602,5083,5760xe" filled="f" stroked="t" strokeweight=".72pt" strokecolor="#0000FF">
                <v:path arrowok="t"/>
              </v:shape>
            </v:group>
            <v:group style="position:absolute;left:5191;top:5940;width:72;height:65" coordorigin="5191,5940" coordsize="72,65">
              <v:shape style="position:absolute;left:5191;top:5940;width:72;height:65" coordorigin="5191,5940" coordsize="72,65" path="m5263,6005l5191,5969,5227,5940,5263,6005xe" filled="t" fillcolor="#0000FF" stroked="f">
                <v:path arrowok="t"/>
                <v:fill type="solid"/>
              </v:shape>
            </v:group>
            <v:group style="position:absolute;left:5191;top:5940;width:72;height:65" coordorigin="5191,5940" coordsize="72,65">
              <v:shape style="position:absolute;left:5191;top:5940;width:72;height:65" coordorigin="5191,5940" coordsize="72,65" path="m5227,5940l5263,6005,5191,5969,5227,5940xe" filled="f" stroked="t" strokeweight=".72pt" strokecolor="#0000FF">
                <v:path arrowok="t"/>
              </v:shape>
            </v:group>
            <v:group style="position:absolute;left:5191;top:5846;width:72;height:65" coordorigin="5191,5846" coordsize="72,65">
              <v:shape style="position:absolute;left:5191;top:5846;width:72;height:65" coordorigin="5191,5846" coordsize="72,65" path="m5263,5911l5191,5882,5227,5846,5263,5911xe" filled="t" fillcolor="#0000FF" stroked="f">
                <v:path arrowok="t"/>
                <v:fill type="solid"/>
              </v:shape>
            </v:group>
            <v:group style="position:absolute;left:5191;top:5846;width:72;height:65" coordorigin="5191,5846" coordsize="72,65">
              <v:shape style="position:absolute;left:5191;top:5846;width:72;height:65" coordorigin="5191,5846" coordsize="72,65" path="m5227,5846l5263,5911,5191,5882,5227,5846xe" filled="f" stroked="t" strokeweight=".72pt" strokecolor="#0000FF">
                <v:path arrowok="t"/>
              </v:shape>
            </v:group>
            <v:group style="position:absolute;left:5141;top:5803;width:101;height:94" coordorigin="5141,5803" coordsize="101,94">
              <v:shape style="position:absolute;left:5141;top:5803;width:101;height:94" coordorigin="5141,5803" coordsize="101,94" path="m5242,5897l5141,5803,5141,5803e" filled="f" stroked="t" strokeweight=".72pt" strokecolor="#0000FF">
                <v:path arrowok="t"/>
              </v:shape>
            </v:group>
            <v:group style="position:absolute;left:5141;top:5897;width:101;height:94" coordorigin="5141,5897" coordsize="101,94">
              <v:shape style="position:absolute;left:5141;top:5897;width:101;height:94" coordorigin="5141,5897" coordsize="101,94" path="m5242,5990l5141,5897,5141,5897e" filled="f" stroked="t" strokeweight=".72pt" strokecolor="#0000FF">
                <v:path arrowok="t"/>
              </v:shape>
            </v:group>
            <v:group style="position:absolute;left:4961;top:7596;width:245;height:2" coordorigin="4961,7596" coordsize="245,2">
              <v:shape style="position:absolute;left:4961;top:7596;width:245;height:2" coordorigin="4961,7596" coordsize="245,0" path="m5206,7596l4961,7596,4961,7596e" filled="f" stroked="t" strokeweight=".72pt" strokecolor="#0000FF">
                <v:path arrowok="t"/>
              </v:shape>
            </v:group>
            <v:group style="position:absolute;left:5083;top:7294;width:2;height:151" coordorigin="5083,7294" coordsize="2,151">
              <v:shape style="position:absolute;left:5083;top:7294;width:2;height:151" coordorigin="5083,7294" coordsize="0,151" path="m5083,7294l5083,7445,5083,7445e" filled="f" stroked="t" strokeweight=".72pt" strokecolor="#0000FF">
                <v:path arrowok="t"/>
              </v:shape>
            </v:group>
            <v:group style="position:absolute;left:5083;top:7596;width:2;height:310" coordorigin="5083,7596" coordsize="2,310">
              <v:shape style="position:absolute;left:5083;top:7596;width:2;height:310" coordorigin="5083,7596" coordsize="0,310" path="m5083,7596l5083,7906,5083,7906e" filled="f" stroked="t" strokeweight=".72pt" strokecolor="#0000FF">
                <v:path arrowok="t"/>
              </v:shape>
            </v:group>
            <v:group style="position:absolute;left:4961;top:7445;width:245;height:151" coordorigin="4961,7445" coordsize="245,151">
              <v:shape style="position:absolute;left:4961;top:7445;width:245;height:151" coordorigin="4961,7445" coordsize="245,151" path="m5083,7596l4961,7445,5206,7445,5083,7596xe" filled="t" fillcolor="#0000FF" stroked="f">
                <v:path arrowok="t"/>
                <v:fill type="solid"/>
              </v:shape>
            </v:group>
            <v:group style="position:absolute;left:4961;top:7445;width:245;height:151" coordorigin="4961,7445" coordsize="245,151">
              <v:shape style="position:absolute;left:4961;top:7445;width:245;height:151" coordorigin="4961,7445" coordsize="245,151" path="m5083,7596l4961,7445,5206,7445,5083,7596xe" filled="f" stroked="t" strokeweight=".72pt" strokecolor="#0000FF">
                <v:path arrowok="t"/>
              </v:shape>
            </v:group>
            <v:group style="position:absolute;left:5191;top:7783;width:72;height:58" coordorigin="5191,7783" coordsize="72,58">
              <v:shape style="position:absolute;left:5191;top:7783;width:72;height:58" coordorigin="5191,7783" coordsize="72,58" path="m5263,7841l5191,7812,5227,7783,5263,7841xe" filled="t" fillcolor="#0000FF" stroked="f">
                <v:path arrowok="t"/>
                <v:fill type="solid"/>
              </v:shape>
            </v:group>
            <v:group style="position:absolute;left:5191;top:7783;width:72;height:58" coordorigin="5191,7783" coordsize="72,58">
              <v:shape style="position:absolute;left:5191;top:7783;width:72;height:58" coordorigin="5191,7783" coordsize="72,58" path="m5227,7783l5263,7841,5191,7812,5227,7783xe" filled="f" stroked="t" strokeweight=".72pt" strokecolor="#0000FF">
                <v:path arrowok="t"/>
              </v:shape>
            </v:group>
            <v:group style="position:absolute;left:5191;top:7690;width:72;height:58" coordorigin="5191,7690" coordsize="72,58">
              <v:shape style="position:absolute;left:5191;top:7690;width:72;height:58" coordorigin="5191,7690" coordsize="72,58" path="m5263,7747l5191,7718,5227,7690,5263,7747xe" filled="t" fillcolor="#0000FF" stroked="f">
                <v:path arrowok="t"/>
                <v:fill type="solid"/>
              </v:shape>
            </v:group>
            <v:group style="position:absolute;left:5191;top:7690;width:72;height:58" coordorigin="5191,7690" coordsize="72,58">
              <v:shape style="position:absolute;left:5191;top:7690;width:72;height:58" coordorigin="5191,7690" coordsize="72,58" path="m5227,7690l5263,7747,5191,7718,5227,7690xe" filled="f" stroked="t" strokeweight=".72pt" strokecolor="#0000FF">
                <v:path arrowok="t"/>
              </v:shape>
            </v:group>
            <v:group style="position:absolute;left:5141;top:7646;width:101;height:86" coordorigin="5141,7646" coordsize="101,86">
              <v:shape style="position:absolute;left:5141;top:7646;width:101;height:86" coordorigin="5141,7646" coordsize="101,86" path="m5242,7733l5141,7646,5141,7646e" filled="f" stroked="t" strokeweight=".72pt" strokecolor="#0000FF">
                <v:path arrowok="t"/>
              </v:shape>
            </v:group>
            <v:group style="position:absolute;left:5141;top:7733;width:101;height:94" coordorigin="5141,7733" coordsize="101,94">
              <v:shape style="position:absolute;left:5141;top:7733;width:101;height:94" coordorigin="5141,7733" coordsize="101,94" path="m5242,7826l5141,7733,5141,7733e" filled="f" stroked="t" strokeweight=".72pt" strokecolor="#0000FF">
                <v:path arrowok="t"/>
              </v:shape>
            </v:group>
            <v:group style="position:absolute;left:5083;top:2534;width:1764;height:2" coordorigin="5083,2534" coordsize="1764,2">
              <v:shape style="position:absolute;left:5083;top:2534;width:1764;height:2" coordorigin="5083,2534" coordsize="1764,0" path="m5083,2534l6847,2534e" filled="f" stroked="t" strokeweight=".72pt" strokecolor="#800040">
                <v:path arrowok="t"/>
              </v:shape>
            </v:group>
            <v:group style="position:absolute;left:5839;top:2506;width:58;height:63" coordorigin="5839,2506" coordsize="58,63">
              <v:shape style="position:absolute;left:5839;top:2506;width:58;height:63" coordorigin="5839,2506" coordsize="58,63" path="m5875,2569l5854,2562,5841,2545,5839,2534,5848,2515,5867,2506,5887,2514,5897,2533,5890,2554,5875,2569xe" filled="t" fillcolor="#FF00FF" stroked="f">
                <v:path arrowok="t"/>
                <v:fill type="solid"/>
              </v:shape>
            </v:group>
            <v:group style="position:absolute;left:5839;top:2506;width:58;height:63" coordorigin="5839,2506" coordsize="58,63">
              <v:shape style="position:absolute;left:5839;top:2506;width:58;height:63" coordorigin="5839,2506" coordsize="58,63" path="m5839,2534l5848,2515,5867,2506,5887,2514,5897,2533,5890,2554,5875,2569,5854,2562,5841,2545e" filled="f" stroked="t" strokeweight=".72pt" strokecolor="#FF00FF">
                <v:path arrowok="t"/>
              </v:shape>
            </v:group>
            <v:group style="position:absolute;left:5083;top:9900;width:1764;height:2" coordorigin="5083,9900" coordsize="1764,2">
              <v:shape style="position:absolute;left:5083;top:9900;width:1764;height:2" coordorigin="5083,9900" coordsize="1764,0" path="m5083,9900l6847,9900e" filled="f" stroked="t" strokeweight=".72pt" strokecolor="#800040">
                <v:path arrowok="t"/>
              </v:shape>
            </v:group>
            <v:group style="position:absolute;left:5933;top:9864;width:50;height:64" coordorigin="5933,9864" coordsize="50,64">
              <v:shape style="position:absolute;left:5933;top:9864;width:50;height:64" coordorigin="5933,9864" coordsize="50,64" path="m5958,9928l5943,9918,5933,9898,5933,9893,5933,9878,5947,9864,5954,9864,5971,9873,5983,9892,5974,9913,5958,9928xe" filled="t" fillcolor="#FF00FF" stroked="f">
                <v:path arrowok="t"/>
                <v:fill type="solid"/>
              </v:shape>
            </v:group>
            <v:group style="position:absolute;left:5933;top:9864;width:50;height:64" coordorigin="5933,9864" coordsize="50,64">
              <v:shape style="position:absolute;left:5933;top:9864;width:50;height:64" coordorigin="5933,9864" coordsize="50,64" path="m5933,9893l5933,9878,5947,9864,5954,9864,5971,9873,5983,9892,5974,9913,5958,9928,5943,9918,5933,9898e" filled="f" stroked="t" strokeweight=".72pt" strokecolor="#FF00FF">
                <v:path arrowok="t"/>
              </v:shape>
            </v:group>
            <v:group style="position:absolute;left:5875;top:2153;width:2;height:382" coordorigin="5875,2153" coordsize="2,382">
              <v:shape style="position:absolute;left:5875;top:2153;width:2;height:382" coordorigin="5875,2153" coordsize="0,382" path="m5875,2153l5875,2534,5875,2534e" filled="f" stroked="t" strokeweight=".72pt" strokecolor="#800040">
                <v:path arrowok="t"/>
              </v:shape>
            </v:group>
            <v:group style="position:absolute;left:5969;top:9900;width:2;height:382" coordorigin="5969,9900" coordsize="2,382">
              <v:shape style="position:absolute;left:5969;top:9900;width:2;height:382" coordorigin="5969,9900" coordsize="0,382" path="m5969,9900l5969,10282,5969,10282e" filled="f" stroked="t" strokeweight=".72pt" strokecolor="#800040">
                <v:path arrowok="t"/>
              </v:shape>
            </v:group>
            <v:group style="position:absolute;left:8964;top:8827;width:2;height:302" coordorigin="8964,8827" coordsize="2,302">
              <v:shape style="position:absolute;left:8964;top:8827;width:2;height:302" coordorigin="8964,8827" coordsize="0,302" path="m8964,9130l8964,8827e" filled="f" stroked="t" strokeweight=".72pt" strokecolor="#FF0000">
                <v:path arrowok="t"/>
              </v:shape>
            </v:group>
            <v:group style="position:absolute;left:8964;top:9742;width:2;height:158" coordorigin="8964,9742" coordsize="2,158">
              <v:shape style="position:absolute;left:8964;top:9742;width:2;height:158" coordorigin="8964,9742" coordsize="0,158" path="m8964,9742l8964,9900e" filled="f" stroked="t" strokeweight=".72pt" strokecolor="#FF0000">
                <v:path arrowok="t"/>
              </v:shape>
            </v:group>
            <v:group style="position:absolute;left:8842;top:9439;width:245;height:2" coordorigin="8842,9439" coordsize="245,2">
              <v:shape style="position:absolute;left:8842;top:9439;width:245;height:2" coordorigin="8842,9439" coordsize="245,0" path="m9086,9439l8842,9439,8842,9439e" filled="f" stroked="t" strokeweight=".72pt" strokecolor="#0000FF">
                <v:path arrowok="t"/>
              </v:shape>
            </v:group>
            <v:group style="position:absolute;left:8964;top:9130;width:2;height:151" coordorigin="8964,9130" coordsize="2,151">
              <v:shape style="position:absolute;left:8964;top:9130;width:2;height:151" coordorigin="8964,9130" coordsize="0,151" path="m8964,9130l8964,9281,8964,9281e" filled="f" stroked="t" strokeweight=".72pt" strokecolor="#0000FF">
                <v:path arrowok="t"/>
              </v:shape>
            </v:group>
            <v:group style="position:absolute;left:8964;top:9439;width:2;height:302" coordorigin="8964,9439" coordsize="2,302">
              <v:shape style="position:absolute;left:8964;top:9439;width:2;height:302" coordorigin="8964,9439" coordsize="0,302" path="m8964,9439l8964,9742,8964,9742e" filled="f" stroked="t" strokeweight=".72pt" strokecolor="#0000FF">
                <v:path arrowok="t"/>
              </v:shape>
            </v:group>
            <v:group style="position:absolute;left:8842;top:9281;width:245;height:158" coordorigin="8842,9281" coordsize="245,158">
              <v:shape style="position:absolute;left:8842;top:9281;width:245;height:158" coordorigin="8842,9281" coordsize="245,158" path="m8964,9439l8842,9281,9086,9281,8964,9439xe" filled="t" fillcolor="#0000FF" stroked="f">
                <v:path arrowok="t"/>
                <v:fill type="solid"/>
              </v:shape>
            </v:group>
            <v:group style="position:absolute;left:8842;top:9281;width:245;height:158" coordorigin="8842,9281" coordsize="245,158">
              <v:shape style="position:absolute;left:8842;top:9281;width:245;height:158" coordorigin="8842,9281" coordsize="245,158" path="m8964,9439l8842,9281,9086,9281,8964,9439xe" filled="f" stroked="t" strokeweight=".72pt" strokecolor="#0000FF">
                <v:path arrowok="t"/>
              </v:shape>
            </v:group>
            <v:group style="position:absolute;left:9065;top:9619;width:72;height:65" coordorigin="9065,9619" coordsize="72,65">
              <v:shape style="position:absolute;left:9065;top:9619;width:72;height:65" coordorigin="9065,9619" coordsize="72,65" path="m9137,9684l9065,9655,9101,9619,9137,9684xe" filled="t" fillcolor="#0000FF" stroked="f">
                <v:path arrowok="t"/>
                <v:fill type="solid"/>
              </v:shape>
            </v:group>
            <v:group style="position:absolute;left:9065;top:9619;width:72;height:65" coordorigin="9065,9619" coordsize="72,65">
              <v:shape style="position:absolute;left:9065;top:9619;width:72;height:65" coordorigin="9065,9619" coordsize="72,65" path="m9101,9619l9137,9684,9065,9655,9101,9619xe" filled="f" stroked="t" strokeweight=".72pt" strokecolor="#0000FF">
                <v:path arrowok="t"/>
              </v:shape>
            </v:group>
            <v:group style="position:absolute;left:9065;top:9533;width:72;height:58" coordorigin="9065,9533" coordsize="72,58">
              <v:shape style="position:absolute;left:9065;top:9533;width:72;height:58" coordorigin="9065,9533" coordsize="72,58" path="m9137,9590l9065,9562,9101,9533,9137,9590xe" filled="t" fillcolor="#0000FF" stroked="f">
                <v:path arrowok="t"/>
                <v:fill type="solid"/>
              </v:shape>
            </v:group>
            <v:group style="position:absolute;left:9065;top:9533;width:72;height:58" coordorigin="9065,9533" coordsize="72,58">
              <v:shape style="position:absolute;left:9065;top:9533;width:72;height:58" coordorigin="9065,9533" coordsize="72,58" path="m9101,9533l9137,9590,9065,9562,9101,9533xe" filled="f" stroked="t" strokeweight=".72pt" strokecolor="#0000FF">
                <v:path arrowok="t"/>
              </v:shape>
            </v:group>
            <v:group style="position:absolute;left:9014;top:9482;width:108;height:94" coordorigin="9014,9482" coordsize="108,94">
              <v:shape style="position:absolute;left:9014;top:9482;width:108;height:94" coordorigin="9014,9482" coordsize="108,94" path="m9122,9576l9014,9482,9014,9482e" filled="f" stroked="t" strokeweight=".72pt" strokecolor="#0000FF">
                <v:path arrowok="t"/>
              </v:shape>
            </v:group>
            <v:group style="position:absolute;left:9014;top:9576;width:108;height:94" coordorigin="9014,9576" coordsize="108,94">
              <v:shape style="position:absolute;left:9014;top:9576;width:108;height:94" coordorigin="9014,9576" coordsize="108,94" path="m9122,9670l9014,9576,9014,9576e" filled="f" stroked="t" strokeweight=".72pt" strokecolor="#0000FF">
                <v:path arrowok="t"/>
              </v:shape>
            </v:group>
            <v:group style="position:absolute;left:8964;top:7906;width:2;height:302" coordorigin="8964,7906" coordsize="2,302">
              <v:shape style="position:absolute;left:8964;top:7906;width:2;height:302" coordorigin="8964,7906" coordsize="0,302" path="m8964,8208l8964,7906e" filled="f" stroked="t" strokeweight=".72pt" strokecolor="#FF0000">
                <v:path arrowok="t"/>
              </v:shape>
            </v:group>
            <v:group style="position:absolute;left:8842;top:8518;width:245;height:2" coordorigin="8842,8518" coordsize="245,2">
              <v:shape style="position:absolute;left:8842;top:8518;width:245;height:2" coordorigin="8842,8518" coordsize="245,0" path="m9086,8518l8842,8518,8842,8518e" filled="f" stroked="t" strokeweight=".72pt" strokecolor="#0000FF">
                <v:path arrowok="t"/>
              </v:shape>
            </v:group>
            <v:group style="position:absolute;left:8964;top:8208;width:2;height:158" coordorigin="8964,8208" coordsize="2,158">
              <v:shape style="position:absolute;left:8964;top:8208;width:2;height:158" coordorigin="8964,8208" coordsize="0,158" path="m8964,8208l8964,8366,8964,8366e" filled="f" stroked="t" strokeweight=".72pt" strokecolor="#0000FF">
                <v:path arrowok="t"/>
              </v:shape>
            </v:group>
            <v:group style="position:absolute;left:8964;top:8518;width:2;height:310" coordorigin="8964,8518" coordsize="2,310">
              <v:shape style="position:absolute;left:8964;top:8518;width:2;height:310" coordorigin="8964,8518" coordsize="0,310" path="m8964,8518l8964,8827,8964,8827e" filled="f" stroked="t" strokeweight=".72pt" strokecolor="#0000FF">
                <v:path arrowok="t"/>
              </v:shape>
            </v:group>
            <v:group style="position:absolute;left:8842;top:8366;width:245;height:151" coordorigin="8842,8366" coordsize="245,151">
              <v:shape style="position:absolute;left:8842;top:8366;width:245;height:151" coordorigin="8842,8366" coordsize="245,151" path="m8964,8518l8842,8366,9086,8366,8964,8518xe" filled="t" fillcolor="#0000FF" stroked="f">
                <v:path arrowok="t"/>
                <v:fill type="solid"/>
              </v:shape>
            </v:group>
            <v:group style="position:absolute;left:8842;top:8366;width:245;height:151" coordorigin="8842,8366" coordsize="245,151">
              <v:shape style="position:absolute;left:8842;top:8366;width:245;height:151" coordorigin="8842,8366" coordsize="245,151" path="m8964,8518l8842,8366,9086,8366,8964,8518xe" filled="f" stroked="t" strokeweight=".72pt" strokecolor="#0000FF">
                <v:path arrowok="t"/>
              </v:shape>
            </v:group>
            <v:group style="position:absolute;left:9065;top:8705;width:72;height:58" coordorigin="9065,8705" coordsize="72,58">
              <v:shape style="position:absolute;left:9065;top:8705;width:72;height:58" coordorigin="9065,8705" coordsize="72,58" path="m9137,8762l9065,8734,9101,8705,9137,8762xe" filled="t" fillcolor="#0000FF" stroked="f">
                <v:path arrowok="t"/>
                <v:fill type="solid"/>
              </v:shape>
            </v:group>
            <v:group style="position:absolute;left:9065;top:8705;width:72;height:58" coordorigin="9065,8705" coordsize="72,58">
              <v:shape style="position:absolute;left:9065;top:8705;width:72;height:58" coordorigin="9065,8705" coordsize="72,58" path="m9101,8705l9137,8762,9065,8734,9101,8705xe" filled="f" stroked="t" strokeweight=".72pt" strokecolor="#0000FF">
                <v:path arrowok="t"/>
              </v:shape>
            </v:group>
            <v:group style="position:absolute;left:9065;top:8611;width:72;height:58" coordorigin="9065,8611" coordsize="72,58">
              <v:shape style="position:absolute;left:9065;top:8611;width:72;height:58" coordorigin="9065,8611" coordsize="72,58" path="m9137,8669l9065,8640,9101,8611,9137,8669xe" filled="t" fillcolor="#0000FF" stroked="f">
                <v:path arrowok="t"/>
                <v:fill type="solid"/>
              </v:shape>
            </v:group>
            <v:group style="position:absolute;left:9065;top:8611;width:72;height:58" coordorigin="9065,8611" coordsize="72,58">
              <v:shape style="position:absolute;left:9065;top:8611;width:72;height:58" coordorigin="9065,8611" coordsize="72,58" path="m9101,8611l9137,8669,9065,8640,9101,8611xe" filled="f" stroked="t" strokeweight=".72pt" strokecolor="#0000FF">
                <v:path arrowok="t"/>
              </v:shape>
            </v:group>
            <v:group style="position:absolute;left:9014;top:8561;width:108;height:94" coordorigin="9014,8561" coordsize="108,94">
              <v:shape style="position:absolute;left:9014;top:8561;width:108;height:94" coordorigin="9014,8561" coordsize="108,94" path="m9122,8654l9014,8561,9014,8561e" filled="f" stroked="t" strokeweight=".72pt" strokecolor="#0000FF">
                <v:path arrowok="t"/>
              </v:shape>
            </v:group>
            <v:group style="position:absolute;left:9014;top:8654;width:108;height:94" coordorigin="9014,8654" coordsize="108,94">
              <v:shape style="position:absolute;left:9014;top:8654;width:108;height:94" coordorigin="9014,8654" coordsize="108,94" path="m9122,8748l9014,8654,9014,8654e" filled="f" stroked="t" strokeweight=".72pt" strokecolor="#0000FF">
                <v:path arrowok="t"/>
              </v:shape>
            </v:group>
            <v:group style="position:absolute;left:10721;top:5141;width:2;height:310" coordorigin="10721,5141" coordsize="2,310">
              <v:shape style="position:absolute;left:10721;top:5141;width:2;height:310" coordorigin="10721,5141" coordsize="0,310" path="m10721,5450l10721,5141e" filled="f" stroked="t" strokeweight=".72pt" strokecolor="#FF0000">
                <v:path arrowok="t"/>
              </v:shape>
            </v:group>
            <v:group style="position:absolute;left:10721;top:6062;width:2;height:310" coordorigin="10721,6062" coordsize="2,310">
              <v:shape style="position:absolute;left:10721;top:6062;width:2;height:310" coordorigin="10721,6062" coordsize="0,310" path="m10721,6372l10721,6062e" filled="f" stroked="t" strokeweight=".72pt" strokecolor="#FF0000">
                <v:path arrowok="t"/>
              </v:shape>
            </v:group>
            <v:group style="position:absolute;left:10598;top:5760;width:252;height:2" coordorigin="10598,5760" coordsize="252,2">
              <v:shape style="position:absolute;left:10598;top:5760;width:252;height:2" coordorigin="10598,5760" coordsize="252,0" path="m10850,5760l10598,5760,10598,5760e" filled="f" stroked="t" strokeweight=".72pt" strokecolor="#0000FF">
                <v:path arrowok="t"/>
              </v:shape>
            </v:group>
            <v:group style="position:absolute;left:10721;top:5450;width:2;height:151" coordorigin="10721,5450" coordsize="2,151">
              <v:shape style="position:absolute;left:10721;top:5450;width:2;height:151" coordorigin="10721,5450" coordsize="0,151" path="m10721,5450l10721,5602,10721,5602e" filled="f" stroked="t" strokeweight=".72pt" strokecolor="#0000FF">
                <v:path arrowok="t"/>
              </v:shape>
            </v:group>
            <v:group style="position:absolute;left:10721;top:5760;width:2;height:302" coordorigin="10721,5760" coordsize="2,302">
              <v:shape style="position:absolute;left:10721;top:5760;width:2;height:302" coordorigin="10721,5760" coordsize="0,302" path="m10721,5760l10721,6062,10721,6062e" filled="f" stroked="t" strokeweight=".72pt" strokecolor="#0000FF">
                <v:path arrowok="t"/>
              </v:shape>
            </v:group>
            <v:group style="position:absolute;left:10598;top:5602;width:252;height:158" coordorigin="10598,5602" coordsize="252,158">
              <v:shape style="position:absolute;left:10598;top:5602;width:252;height:158" coordorigin="10598,5602" coordsize="252,158" path="m10721,5760l10598,5602,10850,5602,10721,5760xe" filled="t" fillcolor="#0000FF" stroked="f">
                <v:path arrowok="t"/>
                <v:fill type="solid"/>
              </v:shape>
            </v:group>
            <v:group style="position:absolute;left:10598;top:5602;width:252;height:158" coordorigin="10598,5602" coordsize="252,158">
              <v:shape style="position:absolute;left:10598;top:5602;width:252;height:158" coordorigin="10598,5602" coordsize="252,158" path="m10721,5760l10598,5602,10850,5602,10721,5760xe" filled="f" stroked="t" strokeweight=".72pt" strokecolor="#0000FF">
                <v:path arrowok="t"/>
              </v:shape>
            </v:group>
            <v:group style="position:absolute;left:10829;top:5940;width:72;height:65" coordorigin="10829,5940" coordsize="72,65">
              <v:shape style="position:absolute;left:10829;top:5940;width:72;height:65" coordorigin="10829,5940" coordsize="72,65" path="m10901,6005l10829,5969,10865,5940,10901,6005xe" filled="t" fillcolor="#0000FF" stroked="f">
                <v:path arrowok="t"/>
                <v:fill type="solid"/>
              </v:shape>
            </v:group>
            <v:group style="position:absolute;left:10829;top:5940;width:72;height:65" coordorigin="10829,5940" coordsize="72,65">
              <v:shape style="position:absolute;left:10829;top:5940;width:72;height:65" coordorigin="10829,5940" coordsize="72,65" path="m10865,5940l10901,6005,10829,5969,10865,5940xe" filled="f" stroked="t" strokeweight=".72pt" strokecolor="#0000FF">
                <v:path arrowok="t"/>
              </v:shape>
            </v:group>
            <v:group style="position:absolute;left:10829;top:5846;width:72;height:65" coordorigin="10829,5846" coordsize="72,65">
              <v:shape style="position:absolute;left:10829;top:5846;width:72;height:65" coordorigin="10829,5846" coordsize="72,65" path="m10901,5911l10829,5882,10865,5846,10901,5911xe" filled="t" fillcolor="#0000FF" stroked="f">
                <v:path arrowok="t"/>
                <v:fill type="solid"/>
              </v:shape>
            </v:group>
            <v:group style="position:absolute;left:10829;top:5846;width:72;height:65" coordorigin="10829,5846" coordsize="72,65">
              <v:shape style="position:absolute;left:10829;top:5846;width:72;height:65" coordorigin="10829,5846" coordsize="72,65" path="m10865,5846l10901,5911,10829,5882,10865,5846xe" filled="f" stroked="t" strokeweight=".72pt" strokecolor="#0000FF">
                <v:path arrowok="t"/>
              </v:shape>
            </v:group>
            <v:group style="position:absolute;left:10778;top:5803;width:101;height:94" coordorigin="10778,5803" coordsize="101,94">
              <v:shape style="position:absolute;left:10778;top:5803;width:101;height:94" coordorigin="10778,5803" coordsize="101,94" path="m10879,5897l10778,5803,10778,5803e" filled="f" stroked="t" strokeweight=".72pt" strokecolor="#0000FF">
                <v:path arrowok="t"/>
              </v:shape>
            </v:group>
            <v:group style="position:absolute;left:10778;top:5897;width:101;height:94" coordorigin="10778,5897" coordsize="101,94">
              <v:shape style="position:absolute;left:10778;top:5897;width:101;height:94" coordorigin="10778,5897" coordsize="101,94" path="m10879,5990l10778,5897,10778,5897e" filled="f" stroked="t" strokeweight=".72pt" strokecolor="#0000FF">
                <v:path arrowok="t"/>
              </v:shape>
            </v:group>
            <v:group style="position:absolute;left:10721;top:4226;width:2;height:302" coordorigin="10721,4226" coordsize="2,302">
              <v:shape style="position:absolute;left:10721;top:4226;width:2;height:302" coordorigin="10721,4226" coordsize="0,302" path="m10721,4529l10721,4226e" filled="f" stroked="t" strokeweight=".72pt" strokecolor="#FF0000">
                <v:path arrowok="t"/>
              </v:shape>
            </v:group>
            <v:group style="position:absolute;left:10598;top:4838;width:252;height:2" coordorigin="10598,4838" coordsize="252,2">
              <v:shape style="position:absolute;left:10598;top:4838;width:252;height:2" coordorigin="10598,4838" coordsize="252,0" path="m10850,4838l10598,4838,10598,4838e" filled="f" stroked="t" strokeweight=".72pt" strokecolor="#0000FF">
                <v:path arrowok="t"/>
              </v:shape>
            </v:group>
            <v:group style="position:absolute;left:10721;top:4529;width:2;height:158" coordorigin="10721,4529" coordsize="2,158">
              <v:shape style="position:absolute;left:10721;top:4529;width:2;height:158" coordorigin="10721,4529" coordsize="0,158" path="m10721,4529l10721,4687,10721,4687e" filled="f" stroked="t" strokeweight=".72pt" strokecolor="#0000FF">
                <v:path arrowok="t"/>
              </v:shape>
            </v:group>
            <v:group style="position:absolute;left:10721;top:4838;width:2;height:302" coordorigin="10721,4838" coordsize="2,302">
              <v:shape style="position:absolute;left:10721;top:4838;width:2;height:302" coordorigin="10721,4838" coordsize="0,302" path="m10721,4838l10721,5141,10721,5141e" filled="f" stroked="t" strokeweight=".72pt" strokecolor="#0000FF">
                <v:path arrowok="t"/>
              </v:shape>
            </v:group>
            <v:group style="position:absolute;left:10598;top:4687;width:252;height:151" coordorigin="10598,4687" coordsize="252,151">
              <v:shape style="position:absolute;left:10598;top:4687;width:252;height:151" coordorigin="10598,4687" coordsize="252,151" path="m10721,4838l10598,4687,10850,4687,10721,4838xe" filled="t" fillcolor="#0000FF" stroked="f">
                <v:path arrowok="t"/>
                <v:fill type="solid"/>
              </v:shape>
            </v:group>
            <v:group style="position:absolute;left:10598;top:4687;width:252;height:151" coordorigin="10598,4687" coordsize="252,151">
              <v:shape style="position:absolute;left:10598;top:4687;width:252;height:151" coordorigin="10598,4687" coordsize="252,151" path="m10721,4838l10598,4687,10850,4687,10721,4838xe" filled="f" stroked="t" strokeweight=".72pt" strokecolor="#0000FF">
                <v:path arrowok="t"/>
              </v:shape>
            </v:group>
            <v:group style="position:absolute;left:10829;top:5018;width:72;height:65" coordorigin="10829,5018" coordsize="72,65">
              <v:shape style="position:absolute;left:10829;top:5018;width:72;height:65" coordorigin="10829,5018" coordsize="72,65" path="m10901,5083l10829,5054,10865,5018,10901,5083xe" filled="t" fillcolor="#0000FF" stroked="f">
                <v:path arrowok="t"/>
                <v:fill type="solid"/>
              </v:shape>
            </v:group>
            <v:group style="position:absolute;left:10829;top:5018;width:72;height:65" coordorigin="10829,5018" coordsize="72,65">
              <v:shape style="position:absolute;left:10829;top:5018;width:72;height:65" coordorigin="10829,5018" coordsize="72,65" path="m10865,5018l10901,5083,10829,5054,10865,5018xe" filled="f" stroked="t" strokeweight=".72pt" strokecolor="#0000FF">
                <v:path arrowok="t"/>
              </v:shape>
            </v:group>
            <v:group style="position:absolute;left:10829;top:4932;width:72;height:58" coordorigin="10829,4932" coordsize="72,58">
              <v:shape style="position:absolute;left:10829;top:4932;width:72;height:58" coordorigin="10829,4932" coordsize="72,58" path="m10901,4990l10829,4961,10865,4932,10901,4990xe" filled="t" fillcolor="#0000FF" stroked="f">
                <v:path arrowok="t"/>
                <v:fill type="solid"/>
              </v:shape>
            </v:group>
            <v:group style="position:absolute;left:10829;top:4932;width:72;height:58" coordorigin="10829,4932" coordsize="72,58">
              <v:shape style="position:absolute;left:10829;top:4932;width:72;height:58" coordorigin="10829,4932" coordsize="72,58" path="m10865,4932l10901,4990,10829,4961,10865,4932xe" filled="f" stroked="t" strokeweight=".72pt" strokecolor="#0000FF">
                <v:path arrowok="t"/>
              </v:shape>
            </v:group>
            <v:group style="position:absolute;left:10778;top:4882;width:101;height:94" coordorigin="10778,4882" coordsize="101,94">
              <v:shape style="position:absolute;left:10778;top:4882;width:101;height:94" coordorigin="10778,4882" coordsize="101,94" path="m10879,4975l10778,4882,10778,4882e" filled="f" stroked="t" strokeweight=".72pt" strokecolor="#0000FF">
                <v:path arrowok="t"/>
              </v:shape>
            </v:group>
            <v:group style="position:absolute;left:10778;top:4975;width:101;height:94" coordorigin="10778,4975" coordsize="101,94">
              <v:shape style="position:absolute;left:10778;top:4975;width:101;height:94" coordorigin="10778,4975" coordsize="101,94" path="m10879,5069l10778,4975,10778,4975e" filled="f" stroked="t" strokeweight=".72pt" strokecolor="#0000FF">
                <v:path arrowok="t"/>
              </v:shape>
            </v:group>
            <v:group style="position:absolute;left:10721;top:7906;width:2;height:302" coordorigin="10721,7906" coordsize="2,302">
              <v:shape style="position:absolute;left:10721;top:7906;width:2;height:302" coordorigin="10721,7906" coordsize="0,302" path="m10721,8208l10721,7906e" filled="f" stroked="t" strokeweight=".72pt" strokecolor="#FF0000">
                <v:path arrowok="t"/>
              </v:shape>
            </v:group>
            <v:group style="position:absolute;left:10721;top:8827;width:2;height:302" coordorigin="10721,8827" coordsize="2,302">
              <v:shape style="position:absolute;left:10721;top:8827;width:2;height:302" coordorigin="10721,8827" coordsize="0,302" path="m10721,9130l10721,8827e" filled="f" stroked="t" strokeweight=".72pt" strokecolor="#FF0000">
                <v:path arrowok="t"/>
              </v:shape>
            </v:group>
            <v:group style="position:absolute;left:10598;top:8518;width:252;height:2" coordorigin="10598,8518" coordsize="252,2">
              <v:shape style="position:absolute;left:10598;top:8518;width:252;height:2" coordorigin="10598,8518" coordsize="252,0" path="m10850,8518l10598,8518,10598,8518e" filled="f" stroked="t" strokeweight=".72pt" strokecolor="#0000FF">
                <v:path arrowok="t"/>
              </v:shape>
            </v:group>
            <v:group style="position:absolute;left:10721;top:8208;width:2;height:158" coordorigin="10721,8208" coordsize="2,158">
              <v:shape style="position:absolute;left:10721;top:8208;width:2;height:158" coordorigin="10721,8208" coordsize="0,158" path="m10721,8208l10721,8366,10721,8366e" filled="f" stroked="t" strokeweight=".72pt" strokecolor="#0000FF">
                <v:path arrowok="t"/>
              </v:shape>
            </v:group>
            <v:group style="position:absolute;left:10721;top:8518;width:2;height:310" coordorigin="10721,8518" coordsize="2,310">
              <v:shape style="position:absolute;left:10721;top:8518;width:2;height:310" coordorigin="10721,8518" coordsize="0,310" path="m10721,8518l10721,8827,10721,8827e" filled="f" stroked="t" strokeweight=".72pt" strokecolor="#0000FF">
                <v:path arrowok="t"/>
              </v:shape>
            </v:group>
            <v:group style="position:absolute;left:10598;top:8366;width:252;height:151" coordorigin="10598,8366" coordsize="252,151">
              <v:shape style="position:absolute;left:10598;top:8366;width:252;height:151" coordorigin="10598,8366" coordsize="252,151" path="m10721,8518l10598,8366,10850,8366,10721,8518xe" filled="t" fillcolor="#0000FF" stroked="f">
                <v:path arrowok="t"/>
                <v:fill type="solid"/>
              </v:shape>
            </v:group>
            <v:group style="position:absolute;left:10598;top:8366;width:252;height:151" coordorigin="10598,8366" coordsize="252,151">
              <v:shape style="position:absolute;left:10598;top:8366;width:252;height:151" coordorigin="10598,8366" coordsize="252,151" path="m10721,8518l10598,8366,10850,8366,10721,8518xe" filled="f" stroked="t" strokeweight=".72pt" strokecolor="#0000FF">
                <v:path arrowok="t"/>
              </v:shape>
            </v:group>
            <v:group style="position:absolute;left:10829;top:8705;width:72;height:58" coordorigin="10829,8705" coordsize="72,58">
              <v:shape style="position:absolute;left:10829;top:8705;width:72;height:58" coordorigin="10829,8705" coordsize="72,58" path="m10901,8762l10829,8734,10865,8705,10901,8762xe" filled="t" fillcolor="#0000FF" stroked="f">
                <v:path arrowok="t"/>
                <v:fill type="solid"/>
              </v:shape>
            </v:group>
            <v:group style="position:absolute;left:10829;top:8705;width:72;height:58" coordorigin="10829,8705" coordsize="72,58">
              <v:shape style="position:absolute;left:10829;top:8705;width:72;height:58" coordorigin="10829,8705" coordsize="72,58" path="m10865,8705l10901,8762,10829,8734,10865,8705xe" filled="f" stroked="t" strokeweight=".72pt" strokecolor="#0000FF">
                <v:path arrowok="t"/>
              </v:shape>
            </v:group>
            <v:group style="position:absolute;left:10829;top:8611;width:72;height:58" coordorigin="10829,8611" coordsize="72,58">
              <v:shape style="position:absolute;left:10829;top:8611;width:72;height:58" coordorigin="10829,8611" coordsize="72,58" path="m10901,8669l10829,8640,10865,8611,10901,8669xe" filled="t" fillcolor="#0000FF" stroked="f">
                <v:path arrowok="t"/>
                <v:fill type="solid"/>
              </v:shape>
            </v:group>
            <v:group style="position:absolute;left:10829;top:8611;width:72;height:58" coordorigin="10829,8611" coordsize="72,58">
              <v:shape style="position:absolute;left:10829;top:8611;width:72;height:58" coordorigin="10829,8611" coordsize="72,58" path="m10865,8611l10901,8669,10829,8640,10865,8611xe" filled="f" stroked="t" strokeweight=".72pt" strokecolor="#0000FF">
                <v:path arrowok="t"/>
              </v:shape>
            </v:group>
            <v:group style="position:absolute;left:10778;top:8561;width:101;height:94" coordorigin="10778,8561" coordsize="101,94">
              <v:shape style="position:absolute;left:10778;top:8561;width:101;height:94" coordorigin="10778,8561" coordsize="101,94" path="m10879,8654l10778,8561,10778,8561e" filled="f" stroked="t" strokeweight=".72pt" strokecolor="#0000FF">
                <v:path arrowok="t"/>
              </v:shape>
            </v:group>
            <v:group style="position:absolute;left:10778;top:8654;width:101;height:94" coordorigin="10778,8654" coordsize="101,94">
              <v:shape style="position:absolute;left:10778;top:8654;width:101;height:94" coordorigin="10778,8654" coordsize="101,94" path="m10879,8748l10778,8654,10778,8654e" filled="f" stroked="t" strokeweight=".72pt" strokecolor="#0000FF">
                <v:path arrowok="t"/>
              </v:shape>
            </v:group>
            <v:group style="position:absolute;left:10721;top:6984;width:2;height:310" coordorigin="10721,6984" coordsize="2,310">
              <v:shape style="position:absolute;left:10721;top:6984;width:2;height:310" coordorigin="10721,6984" coordsize="0,310" path="m10721,7294l10721,6984e" filled="f" stroked="t" strokeweight=".72pt" strokecolor="#FF0000">
                <v:path arrowok="t"/>
              </v:shape>
            </v:group>
            <v:group style="position:absolute;left:10598;top:7596;width:252;height:2" coordorigin="10598,7596" coordsize="252,2">
              <v:shape style="position:absolute;left:10598;top:7596;width:252;height:2" coordorigin="10598,7596" coordsize="252,0" path="m10850,7596l10598,7596,10598,7596e" filled="f" stroked="t" strokeweight=".72pt" strokecolor="#0000FF">
                <v:path arrowok="t"/>
              </v:shape>
            </v:group>
            <v:group style="position:absolute;left:10721;top:7294;width:2;height:151" coordorigin="10721,7294" coordsize="2,151">
              <v:shape style="position:absolute;left:10721;top:7294;width:2;height:151" coordorigin="10721,7294" coordsize="0,151" path="m10721,7294l10721,7445,10721,7445e" filled="f" stroked="t" strokeweight=".72pt" strokecolor="#0000FF">
                <v:path arrowok="t"/>
              </v:shape>
            </v:group>
            <v:group style="position:absolute;left:10721;top:7596;width:2;height:310" coordorigin="10721,7596" coordsize="2,310">
              <v:shape style="position:absolute;left:10721;top:7596;width:2;height:310" coordorigin="10721,7596" coordsize="0,310" path="m10721,7596l10721,7906,10721,7906e" filled="f" stroked="t" strokeweight=".72pt" strokecolor="#0000FF">
                <v:path arrowok="t"/>
              </v:shape>
            </v:group>
            <v:group style="position:absolute;left:10598;top:7445;width:252;height:151" coordorigin="10598,7445" coordsize="252,151">
              <v:shape style="position:absolute;left:10598;top:7445;width:252;height:151" coordorigin="10598,7445" coordsize="252,151" path="m10721,7596l10598,7445,10850,7445,10721,7596xe" filled="t" fillcolor="#0000FF" stroked="f">
                <v:path arrowok="t"/>
                <v:fill type="solid"/>
              </v:shape>
            </v:group>
            <v:group style="position:absolute;left:10598;top:7445;width:252;height:151" coordorigin="10598,7445" coordsize="252,151">
              <v:shape style="position:absolute;left:10598;top:7445;width:252;height:151" coordorigin="10598,7445" coordsize="252,151" path="m10721,7596l10598,7445,10850,7445,10721,7596xe" filled="f" stroked="t" strokeweight=".72pt" strokecolor="#0000FF">
                <v:path arrowok="t"/>
              </v:shape>
            </v:group>
            <v:group style="position:absolute;left:10829;top:7783;width:72;height:58" coordorigin="10829,7783" coordsize="72,58">
              <v:shape style="position:absolute;left:10829;top:7783;width:72;height:58" coordorigin="10829,7783" coordsize="72,58" path="m10901,7841l10829,7812,10865,7783,10901,7841xe" filled="t" fillcolor="#0000FF" stroked="f">
                <v:path arrowok="t"/>
                <v:fill type="solid"/>
              </v:shape>
            </v:group>
            <v:group style="position:absolute;left:10829;top:7783;width:72;height:58" coordorigin="10829,7783" coordsize="72,58">
              <v:shape style="position:absolute;left:10829;top:7783;width:72;height:58" coordorigin="10829,7783" coordsize="72,58" path="m10865,7783l10901,7841,10829,7812,10865,7783xe" filled="f" stroked="t" strokeweight=".72pt" strokecolor="#0000FF">
                <v:path arrowok="t"/>
              </v:shape>
            </v:group>
            <v:group style="position:absolute;left:10829;top:7690;width:72;height:58" coordorigin="10829,7690" coordsize="72,58">
              <v:shape style="position:absolute;left:10829;top:7690;width:72;height:58" coordorigin="10829,7690" coordsize="72,58" path="m10901,7747l10829,7718,10865,7690,10901,7747xe" filled="t" fillcolor="#0000FF" stroked="f">
                <v:path arrowok="t"/>
                <v:fill type="solid"/>
              </v:shape>
            </v:group>
            <v:group style="position:absolute;left:10829;top:7690;width:72;height:58" coordorigin="10829,7690" coordsize="72,58">
              <v:shape style="position:absolute;left:10829;top:7690;width:72;height:58" coordorigin="10829,7690" coordsize="72,58" path="m10865,7690l10901,7747,10829,7718,10865,7690xe" filled="f" stroked="t" strokeweight=".72pt" strokecolor="#0000FF">
                <v:path arrowok="t"/>
              </v:shape>
            </v:group>
            <v:group style="position:absolute;left:10778;top:7646;width:101;height:86" coordorigin="10778,7646" coordsize="101,86">
              <v:shape style="position:absolute;left:10778;top:7646;width:101;height:86" coordorigin="10778,7646" coordsize="101,86" path="m10879,7733l10778,7646,10778,7646e" filled="f" stroked="t" strokeweight=".72pt" strokecolor="#0000FF">
                <v:path arrowok="t"/>
              </v:shape>
            </v:group>
            <v:group style="position:absolute;left:10778;top:7733;width:101;height:94" coordorigin="10778,7733" coordsize="101,94">
              <v:shape style="position:absolute;left:10778;top:7733;width:101;height:94" coordorigin="10778,7733" coordsize="101,94" path="m10879,7826l10778,7733,10778,7733e" filled="f" stroked="t" strokeweight=".72pt" strokecolor="#0000FF">
                <v:path arrowok="t"/>
              </v:shape>
            </v:group>
            <v:group style="position:absolute;left:10721;top:9742;width:2;height:158" coordorigin="10721,9742" coordsize="2,158">
              <v:shape style="position:absolute;left:10721;top:9742;width:2;height:158" coordorigin="10721,9742" coordsize="0,158" path="m10721,9742l10721,9900e" filled="f" stroked="t" strokeweight=".72pt" strokecolor="#FF0000">
                <v:path arrowok="t"/>
              </v:shape>
            </v:group>
            <v:group style="position:absolute;left:10598;top:9439;width:252;height:2" coordorigin="10598,9439" coordsize="252,2">
              <v:shape style="position:absolute;left:10598;top:9439;width:252;height:2" coordorigin="10598,9439" coordsize="252,0" path="m10850,9439l10598,9439,10598,9439e" filled="f" stroked="t" strokeweight=".72pt" strokecolor="#0000FF">
                <v:path arrowok="t"/>
              </v:shape>
            </v:group>
            <v:group style="position:absolute;left:10721;top:9130;width:2;height:151" coordorigin="10721,9130" coordsize="2,151">
              <v:shape style="position:absolute;left:10721;top:9130;width:2;height:151" coordorigin="10721,9130" coordsize="0,151" path="m10721,9130l10721,9281,10721,9281e" filled="f" stroked="t" strokeweight=".72pt" strokecolor="#0000FF">
                <v:path arrowok="t"/>
              </v:shape>
            </v:group>
            <v:group style="position:absolute;left:10721;top:9439;width:2;height:302" coordorigin="10721,9439" coordsize="2,302">
              <v:shape style="position:absolute;left:10721;top:9439;width:2;height:302" coordorigin="10721,9439" coordsize="0,302" path="m10721,9439l10721,9742,10721,9742e" filled="f" stroked="t" strokeweight=".72pt" strokecolor="#0000FF">
                <v:path arrowok="t"/>
              </v:shape>
            </v:group>
            <v:group style="position:absolute;left:10598;top:9281;width:252;height:158" coordorigin="10598,9281" coordsize="252,158">
              <v:shape style="position:absolute;left:10598;top:9281;width:252;height:158" coordorigin="10598,9281" coordsize="252,158" path="m10721,9439l10598,9281,10850,9281,10721,9439xe" filled="t" fillcolor="#0000FF" stroked="f">
                <v:path arrowok="t"/>
                <v:fill type="solid"/>
              </v:shape>
            </v:group>
            <v:group style="position:absolute;left:10598;top:9281;width:252;height:158" coordorigin="10598,9281" coordsize="252,158">
              <v:shape style="position:absolute;left:10598;top:9281;width:252;height:158" coordorigin="10598,9281" coordsize="252,158" path="m10721,9439l10598,9281,10850,9281,10721,9439xe" filled="f" stroked="t" strokeweight=".72pt" strokecolor="#0000FF">
                <v:path arrowok="t"/>
              </v:shape>
            </v:group>
            <v:group style="position:absolute;left:10829;top:9619;width:72;height:65" coordorigin="10829,9619" coordsize="72,65">
              <v:shape style="position:absolute;left:10829;top:9619;width:72;height:65" coordorigin="10829,9619" coordsize="72,65" path="m10901,9684l10829,9655,10865,9619,10901,9684xe" filled="t" fillcolor="#0000FF" stroked="f">
                <v:path arrowok="t"/>
                <v:fill type="solid"/>
              </v:shape>
            </v:group>
            <v:group style="position:absolute;left:10829;top:9619;width:72;height:65" coordorigin="10829,9619" coordsize="72,65">
              <v:shape style="position:absolute;left:10829;top:9619;width:72;height:65" coordorigin="10829,9619" coordsize="72,65" path="m10865,9619l10901,9684,10829,9655,10865,9619xe" filled="f" stroked="t" strokeweight=".72pt" strokecolor="#0000FF">
                <v:path arrowok="t"/>
              </v:shape>
            </v:group>
            <v:group style="position:absolute;left:10829;top:9533;width:72;height:58" coordorigin="10829,9533" coordsize="72,58">
              <v:shape style="position:absolute;left:10829;top:9533;width:72;height:58" coordorigin="10829,9533" coordsize="72,58" path="m10901,9590l10829,9562,10865,9533,10901,9590xe" filled="t" fillcolor="#0000FF" stroked="f">
                <v:path arrowok="t"/>
                <v:fill type="solid"/>
              </v:shape>
            </v:group>
            <v:group style="position:absolute;left:10829;top:9533;width:72;height:58" coordorigin="10829,9533" coordsize="72,58">
              <v:shape style="position:absolute;left:10829;top:9533;width:72;height:58" coordorigin="10829,9533" coordsize="72,58" path="m10865,9533l10901,9590,10829,9562,10865,9533xe" filled="f" stroked="t" strokeweight=".72pt" strokecolor="#0000FF">
                <v:path arrowok="t"/>
              </v:shape>
            </v:group>
            <v:group style="position:absolute;left:10778;top:9482;width:101;height:94" coordorigin="10778,9482" coordsize="101,94">
              <v:shape style="position:absolute;left:10778;top:9482;width:101;height:94" coordorigin="10778,9482" coordsize="101,94" path="m10879,9576l10778,9482,10778,9482e" filled="f" stroked="t" strokeweight=".72pt" strokecolor="#0000FF">
                <v:path arrowok="t"/>
              </v:shape>
            </v:group>
            <v:group style="position:absolute;left:10778;top:9576;width:101;height:94" coordorigin="10778,9576" coordsize="101,94">
              <v:shape style="position:absolute;left:10778;top:9576;width:101;height:94" coordorigin="10778,9576" coordsize="101,94" path="m10879,9670l10778,9576,10778,9576e" filled="f" stroked="t" strokeweight=".72pt" strokecolor="#0000FF">
                <v:path arrowok="t"/>
              </v:shape>
            </v:group>
            <v:group style="position:absolute;left:10598;top:6674;width:252;height:2" coordorigin="10598,6674" coordsize="252,2">
              <v:shape style="position:absolute;left:10598;top:6674;width:252;height:2" coordorigin="10598,6674" coordsize="252,0" path="m10850,6674l10598,6674,10598,6674e" filled="f" stroked="t" strokeweight=".72pt" strokecolor="#0000FF">
                <v:path arrowok="t"/>
              </v:shape>
            </v:group>
            <v:group style="position:absolute;left:10721;top:6372;width:2;height:151" coordorigin="10721,6372" coordsize="2,151">
              <v:shape style="position:absolute;left:10721;top:6372;width:2;height:151" coordorigin="10721,6372" coordsize="0,151" path="m10721,6372l10721,6523,10721,6523e" filled="f" stroked="t" strokeweight=".72pt" strokecolor="#0000FF">
                <v:path arrowok="t"/>
              </v:shape>
            </v:group>
            <v:group style="position:absolute;left:10721;top:6674;width:2;height:310" coordorigin="10721,6674" coordsize="2,310">
              <v:shape style="position:absolute;left:10721;top:6674;width:2;height:310" coordorigin="10721,6674" coordsize="0,310" path="m10721,6674l10721,6984,10721,6984e" filled="f" stroked="t" strokeweight=".72pt" strokecolor="#0000FF">
                <v:path arrowok="t"/>
              </v:shape>
            </v:group>
            <v:group style="position:absolute;left:10598;top:6523;width:252;height:151" coordorigin="10598,6523" coordsize="252,151">
              <v:shape style="position:absolute;left:10598;top:6523;width:252;height:151" coordorigin="10598,6523" coordsize="252,151" path="m10721,6674l10598,6523,10850,6523,10721,6674xe" filled="t" fillcolor="#0000FF" stroked="f">
                <v:path arrowok="t"/>
                <v:fill type="solid"/>
              </v:shape>
            </v:group>
            <v:group style="position:absolute;left:10598;top:6523;width:252;height:151" coordorigin="10598,6523" coordsize="252,151">
              <v:shape style="position:absolute;left:10598;top:6523;width:252;height:151" coordorigin="10598,6523" coordsize="252,151" path="m10721,6674l10598,6523,10850,6523,10721,6674xe" filled="f" stroked="t" strokeweight=".72pt" strokecolor="#0000FF">
                <v:path arrowok="t"/>
              </v:shape>
            </v:group>
            <v:group style="position:absolute;left:10829;top:6862;width:72;height:58" coordorigin="10829,6862" coordsize="72,58">
              <v:shape style="position:absolute;left:10829;top:6862;width:72;height:58" coordorigin="10829,6862" coordsize="72,58" path="m10901,6919l10829,6890,10865,6862,10901,6919xe" filled="t" fillcolor="#0000FF" stroked="f">
                <v:path arrowok="t"/>
                <v:fill type="solid"/>
              </v:shape>
            </v:group>
            <v:group style="position:absolute;left:10829;top:6862;width:72;height:58" coordorigin="10829,6862" coordsize="72,58">
              <v:shape style="position:absolute;left:10829;top:6862;width:72;height:58" coordorigin="10829,6862" coordsize="72,58" path="m10865,6862l10901,6919,10829,6890,10865,6862xe" filled="f" stroked="t" strokeweight=".72pt" strokecolor="#0000FF">
                <v:path arrowok="t"/>
              </v:shape>
            </v:group>
            <v:group style="position:absolute;left:10829;top:6768;width:72;height:65" coordorigin="10829,6768" coordsize="72,65">
              <v:shape style="position:absolute;left:10829;top:6768;width:72;height:65" coordorigin="10829,6768" coordsize="72,65" path="m10901,6833l10829,6797,10865,6768,10901,6833xe" filled="t" fillcolor="#0000FF" stroked="f">
                <v:path arrowok="t"/>
                <v:fill type="solid"/>
              </v:shape>
            </v:group>
            <v:group style="position:absolute;left:10829;top:6768;width:72;height:65" coordorigin="10829,6768" coordsize="72,65">
              <v:shape style="position:absolute;left:10829;top:6768;width:72;height:65" coordorigin="10829,6768" coordsize="72,65" path="m10865,6768l10901,6833,10829,6797,10865,6768xe" filled="f" stroked="t" strokeweight=".72pt" strokecolor="#0000FF">
                <v:path arrowok="t"/>
              </v:shape>
            </v:group>
            <v:group style="position:absolute;left:10778;top:6725;width:101;height:94" coordorigin="10778,6725" coordsize="101,94">
              <v:shape style="position:absolute;left:10778;top:6725;width:101;height:94" coordorigin="10778,6725" coordsize="101,94" path="m10879,6818l10778,6725,10778,6725e" filled="f" stroked="t" strokeweight=".72pt" strokecolor="#0000FF">
                <v:path arrowok="t"/>
              </v:shape>
            </v:group>
            <v:group style="position:absolute;left:10778;top:6818;width:101;height:86" coordorigin="10778,6818" coordsize="101,86">
              <v:shape style="position:absolute;left:10778;top:6818;width:101;height:86" coordorigin="10778,6818" coordsize="101,86" path="m10879,6905l10778,6818,10778,6818e" filled="f" stroked="t" strokeweight=".72pt" strokecolor="#0000FF">
                <v:path arrowok="t"/>
              </v:shape>
            </v:group>
            <v:group style="position:absolute;left:10721;top:2534;width:2;height:158" coordorigin="10721,2534" coordsize="2,158">
              <v:shape style="position:absolute;left:10721;top:2534;width:2;height:158" coordorigin="10721,2534" coordsize="0,158" path="m10721,2693l10721,2534e" filled="f" stroked="t" strokeweight=".72pt" strokecolor="#FF0000">
                <v:path arrowok="t"/>
              </v:shape>
            </v:group>
            <v:group style="position:absolute;left:10721;top:3305;width:2;height:302" coordorigin="10721,3305" coordsize="2,302">
              <v:shape style="position:absolute;left:10721;top:3305;width:2;height:302" coordorigin="10721,3305" coordsize="0,302" path="m10721,3607l10721,3305e" filled="f" stroked="t" strokeweight=".72pt" strokecolor="#FF0000">
                <v:path arrowok="t"/>
              </v:shape>
            </v:group>
            <v:group style="position:absolute;left:10598;top:2995;width:252;height:2" coordorigin="10598,2995" coordsize="252,2">
              <v:shape style="position:absolute;left:10598;top:2995;width:252;height:2" coordorigin="10598,2995" coordsize="252,0" path="m10850,2995l10598,2995,10598,2995e" filled="f" stroked="t" strokeweight=".72pt" strokecolor="#0000FF">
                <v:path arrowok="t"/>
              </v:shape>
            </v:group>
            <v:group style="position:absolute;left:10721;top:2693;width:2;height:151" coordorigin="10721,2693" coordsize="2,151">
              <v:shape style="position:absolute;left:10721;top:2693;width:2;height:151" coordorigin="10721,2693" coordsize="0,151" path="m10721,2693l10721,2844,10721,2844e" filled="f" stroked="t" strokeweight=".72pt" strokecolor="#0000FF">
                <v:path arrowok="t"/>
              </v:shape>
            </v:group>
            <v:group style="position:absolute;left:10721;top:2995;width:2;height:310" coordorigin="10721,2995" coordsize="2,310">
              <v:shape style="position:absolute;left:10721;top:2995;width:2;height:310" coordorigin="10721,2995" coordsize="0,310" path="m10721,2995l10721,3305,10721,3305e" filled="f" stroked="t" strokeweight=".72pt" strokecolor="#0000FF">
                <v:path arrowok="t"/>
              </v:shape>
            </v:group>
            <v:group style="position:absolute;left:10598;top:2844;width:252;height:151" coordorigin="10598,2844" coordsize="252,151">
              <v:shape style="position:absolute;left:10598;top:2844;width:252;height:151" coordorigin="10598,2844" coordsize="252,151" path="m10721,2995l10598,2844,10850,2844,10721,2995xe" filled="t" fillcolor="#0000FF" stroked="f">
                <v:path arrowok="t"/>
                <v:fill type="solid"/>
              </v:shape>
            </v:group>
            <v:group style="position:absolute;left:10598;top:2844;width:252;height:151" coordorigin="10598,2844" coordsize="252,151">
              <v:shape style="position:absolute;left:10598;top:2844;width:252;height:151" coordorigin="10598,2844" coordsize="252,151" path="m10721,2995l10598,2844,10850,2844,10721,2995xe" filled="f" stroked="t" strokeweight=".72pt" strokecolor="#0000FF">
                <v:path arrowok="t"/>
              </v:shape>
            </v:group>
            <v:group style="position:absolute;left:10829;top:3182;width:72;height:58" coordorigin="10829,3182" coordsize="72,58">
              <v:shape style="position:absolute;left:10829;top:3182;width:72;height:58" coordorigin="10829,3182" coordsize="72,58" path="m10901,3240l10829,3211,10865,3182,10901,3240xe" filled="t" fillcolor="#0000FF" stroked="f">
                <v:path arrowok="t"/>
                <v:fill type="solid"/>
              </v:shape>
            </v:group>
            <v:group style="position:absolute;left:10829;top:3182;width:72;height:58" coordorigin="10829,3182" coordsize="72,58">
              <v:shape style="position:absolute;left:10829;top:3182;width:72;height:58" coordorigin="10829,3182" coordsize="72,58" path="m10865,3182l10901,3240,10829,3211,10865,3182xe" filled="f" stroked="t" strokeweight=".72pt" strokecolor="#0000FF">
                <v:path arrowok="t"/>
              </v:shape>
            </v:group>
            <v:group style="position:absolute;left:10829;top:3089;width:72;height:65" coordorigin="10829,3089" coordsize="72,65">
              <v:shape style="position:absolute;left:10829;top:3089;width:72;height:65" coordorigin="10829,3089" coordsize="72,65" path="m10901,3154l10829,3118,10865,3089,10901,3154xe" filled="t" fillcolor="#0000FF" stroked="f">
                <v:path arrowok="t"/>
                <v:fill type="solid"/>
              </v:shape>
            </v:group>
            <v:group style="position:absolute;left:10829;top:3089;width:72;height:65" coordorigin="10829,3089" coordsize="72,65">
              <v:shape style="position:absolute;left:10829;top:3089;width:72;height:65" coordorigin="10829,3089" coordsize="72,65" path="m10865,3089l10901,3154,10829,3118,10865,3089xe" filled="f" stroked="t" strokeweight=".72pt" strokecolor="#0000FF">
                <v:path arrowok="t"/>
              </v:shape>
            </v:group>
            <v:group style="position:absolute;left:10778;top:3046;width:101;height:86" coordorigin="10778,3046" coordsize="101,86">
              <v:shape style="position:absolute;left:10778;top:3046;width:101;height:86" coordorigin="10778,3046" coordsize="101,86" path="m10879,3132l10778,3046,10778,3046e" filled="f" stroked="t" strokeweight=".72pt" strokecolor="#0000FF">
                <v:path arrowok="t"/>
              </v:shape>
            </v:group>
            <v:group style="position:absolute;left:10778;top:3132;width:101;height:94" coordorigin="10778,3132" coordsize="101,94">
              <v:shape style="position:absolute;left:10778;top:3132;width:101;height:94" coordorigin="10778,3132" coordsize="101,94" path="m10879,3226l10778,3132,10778,3132e" filled="f" stroked="t" strokeweight=".72pt" strokecolor="#0000FF">
                <v:path arrowok="t"/>
              </v:shape>
            </v:group>
            <v:group style="position:absolute;left:10598;top:3917;width:252;height:2" coordorigin="10598,3917" coordsize="252,2">
              <v:shape style="position:absolute;left:10598;top:3917;width:252;height:2" coordorigin="10598,3917" coordsize="252,0" path="m10850,3917l10598,3917,10598,3917e" filled="f" stroked="t" strokeweight=".72pt" strokecolor="#0000FF">
                <v:path arrowok="t"/>
              </v:shape>
            </v:group>
            <v:group style="position:absolute;left:10721;top:3607;width:2;height:158" coordorigin="10721,3607" coordsize="2,158">
              <v:shape style="position:absolute;left:10721;top:3607;width:2;height:158" coordorigin="10721,3607" coordsize="0,158" path="m10721,3607l10721,3766,10721,3766e" filled="f" stroked="t" strokeweight=".72pt" strokecolor="#0000FF">
                <v:path arrowok="t"/>
              </v:shape>
            </v:group>
            <v:group style="position:absolute;left:10721;top:3917;width:2;height:310" coordorigin="10721,3917" coordsize="2,310">
              <v:shape style="position:absolute;left:10721;top:3917;width:2;height:310" coordorigin="10721,3917" coordsize="0,310" path="m10721,3917l10721,4226,10721,4226e" filled="f" stroked="t" strokeweight=".72pt" strokecolor="#0000FF">
                <v:path arrowok="t"/>
              </v:shape>
            </v:group>
            <v:group style="position:absolute;left:10598;top:3766;width:252;height:151" coordorigin="10598,3766" coordsize="252,151">
              <v:shape style="position:absolute;left:10598;top:3766;width:252;height:151" coordorigin="10598,3766" coordsize="252,151" path="m10721,3917l10598,3766,10850,3766,10721,3917xe" filled="t" fillcolor="#0000FF" stroked="f">
                <v:path arrowok="t"/>
                <v:fill type="solid"/>
              </v:shape>
            </v:group>
            <v:group style="position:absolute;left:10598;top:3766;width:252;height:151" coordorigin="10598,3766" coordsize="252,151">
              <v:shape style="position:absolute;left:10598;top:3766;width:252;height:151" coordorigin="10598,3766" coordsize="252,151" path="m10721,3917l10598,3766,10850,3766,10721,3917xe" filled="f" stroked="t" strokeweight=".72pt" strokecolor="#0000FF">
                <v:path arrowok="t"/>
              </v:shape>
            </v:group>
            <v:group style="position:absolute;left:10829;top:4104;width:72;height:58" coordorigin="10829,4104" coordsize="72,58">
              <v:shape style="position:absolute;left:10829;top:4104;width:72;height:58" coordorigin="10829,4104" coordsize="72,58" path="m10901,4162l10829,4133,10865,4104,10901,4162xe" filled="t" fillcolor="#0000FF" stroked="f">
                <v:path arrowok="t"/>
                <v:fill type="solid"/>
              </v:shape>
            </v:group>
            <v:group style="position:absolute;left:10829;top:4104;width:72;height:58" coordorigin="10829,4104" coordsize="72,58">
              <v:shape style="position:absolute;left:10829;top:4104;width:72;height:58" coordorigin="10829,4104" coordsize="72,58" path="m10865,4104l10901,4162,10829,4133,10865,4104xe" filled="f" stroked="t" strokeweight=".72pt" strokecolor="#0000FF">
                <v:path arrowok="t"/>
              </v:shape>
            </v:group>
            <v:group style="position:absolute;left:10829;top:4010;width:72;height:58" coordorigin="10829,4010" coordsize="72,58">
              <v:shape style="position:absolute;left:10829;top:4010;width:72;height:58" coordorigin="10829,4010" coordsize="72,58" path="m10901,4068l10829,4039,10865,4010,10901,4068xe" filled="t" fillcolor="#0000FF" stroked="f">
                <v:path arrowok="t"/>
                <v:fill type="solid"/>
              </v:shape>
            </v:group>
            <v:group style="position:absolute;left:10829;top:4010;width:72;height:58" coordorigin="10829,4010" coordsize="72,58">
              <v:shape style="position:absolute;left:10829;top:4010;width:72;height:58" coordorigin="10829,4010" coordsize="72,58" path="m10865,4010l10901,4068,10829,4039,10865,4010xe" filled="f" stroked="t" strokeweight=".72pt" strokecolor="#0000FF">
                <v:path arrowok="t"/>
              </v:shape>
            </v:group>
            <v:group style="position:absolute;left:10778;top:3960;width:101;height:94" coordorigin="10778,3960" coordsize="101,94">
              <v:shape style="position:absolute;left:10778;top:3960;width:101;height:94" coordorigin="10778,3960" coordsize="101,94" path="m10879,4054l10778,3960,10778,3960e" filled="f" stroked="t" strokeweight=".72pt" strokecolor="#0000FF">
                <v:path arrowok="t"/>
              </v:shape>
            </v:group>
            <v:group style="position:absolute;left:10778;top:4054;width:101;height:94" coordorigin="10778,4054" coordsize="101,94">
              <v:shape style="position:absolute;left:10778;top:4054;width:101;height:94" coordorigin="10778,4054" coordsize="101,94" path="m10879,4147l10778,4054,10778,4054e" filled="f" stroked="t" strokeweight=".72pt" strokecolor="#0000FF">
                <v:path arrowok="t"/>
              </v:shape>
            </v:group>
            <v:group style="position:absolute;left:8964;top:4226;width:2;height:302" coordorigin="8964,4226" coordsize="2,302">
              <v:shape style="position:absolute;left:8964;top:4226;width:2;height:302" coordorigin="8964,4226" coordsize="0,302" path="m8964,4529l8964,4226e" filled="f" stroked="t" strokeweight=".72pt" strokecolor="#FF0000">
                <v:path arrowok="t"/>
              </v:shape>
            </v:group>
            <v:group style="position:absolute;left:8964;top:5141;width:2;height:310" coordorigin="8964,5141" coordsize="2,310">
              <v:shape style="position:absolute;left:8964;top:5141;width:2;height:310" coordorigin="8964,5141" coordsize="0,310" path="m8964,5450l8964,5141e" filled="f" stroked="t" strokeweight=".72pt" strokecolor="#FF0000">
                <v:path arrowok="t"/>
              </v:shape>
            </v:group>
            <v:group style="position:absolute;left:8842;top:4838;width:245;height:2" coordorigin="8842,4838" coordsize="245,2">
              <v:shape style="position:absolute;left:8842;top:4838;width:245;height:2" coordorigin="8842,4838" coordsize="245,0" path="m9086,4838l8842,4838,8842,4838e" filled="f" stroked="t" strokeweight=".72pt" strokecolor="#0000FF">
                <v:path arrowok="t"/>
              </v:shape>
            </v:group>
            <v:group style="position:absolute;left:8964;top:4529;width:2;height:158" coordorigin="8964,4529" coordsize="2,158">
              <v:shape style="position:absolute;left:8964;top:4529;width:2;height:158" coordorigin="8964,4529" coordsize="0,158" path="m8964,4529l8964,4687,8964,4687e" filled="f" stroked="t" strokeweight=".72pt" strokecolor="#0000FF">
                <v:path arrowok="t"/>
              </v:shape>
            </v:group>
            <v:group style="position:absolute;left:8964;top:4838;width:2;height:302" coordorigin="8964,4838" coordsize="2,302">
              <v:shape style="position:absolute;left:8964;top:4838;width:2;height:302" coordorigin="8964,4838" coordsize="0,302" path="m8964,4838l8964,5141,8964,5141e" filled="f" stroked="t" strokeweight=".72pt" strokecolor="#0000FF">
                <v:path arrowok="t"/>
              </v:shape>
            </v:group>
            <v:group style="position:absolute;left:8842;top:4687;width:245;height:151" coordorigin="8842,4687" coordsize="245,151">
              <v:shape style="position:absolute;left:8842;top:4687;width:245;height:151" coordorigin="8842,4687" coordsize="245,151" path="m8964,4838l8842,4687,9086,4687,8964,4838xe" filled="t" fillcolor="#0000FF" stroked="f">
                <v:path arrowok="t"/>
                <v:fill type="solid"/>
              </v:shape>
            </v:group>
            <v:group style="position:absolute;left:8842;top:4687;width:245;height:151" coordorigin="8842,4687" coordsize="245,151">
              <v:shape style="position:absolute;left:8842;top:4687;width:245;height:151" coordorigin="8842,4687" coordsize="245,151" path="m8964,4838l8842,4687,9086,4687,8964,4838xe" filled="f" stroked="t" strokeweight=".72pt" strokecolor="#0000FF">
                <v:path arrowok="t"/>
              </v:shape>
            </v:group>
            <v:group style="position:absolute;left:9065;top:5018;width:72;height:65" coordorigin="9065,5018" coordsize="72,65">
              <v:shape style="position:absolute;left:9065;top:5018;width:72;height:65" coordorigin="9065,5018" coordsize="72,65" path="m9137,5083l9065,5054,9101,5018,9137,5083xe" filled="t" fillcolor="#0000FF" stroked="f">
                <v:path arrowok="t"/>
                <v:fill type="solid"/>
              </v:shape>
            </v:group>
            <v:group style="position:absolute;left:9065;top:5018;width:72;height:65" coordorigin="9065,5018" coordsize="72,65">
              <v:shape style="position:absolute;left:9065;top:5018;width:72;height:65" coordorigin="9065,5018" coordsize="72,65" path="m9101,5018l9137,5083,9065,5054,9101,5018xe" filled="f" stroked="t" strokeweight=".72pt" strokecolor="#0000FF">
                <v:path arrowok="t"/>
              </v:shape>
            </v:group>
            <v:group style="position:absolute;left:9065;top:4932;width:72;height:58" coordorigin="9065,4932" coordsize="72,58">
              <v:shape style="position:absolute;left:9065;top:4932;width:72;height:58" coordorigin="9065,4932" coordsize="72,58" path="m9137,4990l9065,4961,9101,4932,9137,4990xe" filled="t" fillcolor="#0000FF" stroked="f">
                <v:path arrowok="t"/>
                <v:fill type="solid"/>
              </v:shape>
            </v:group>
            <v:group style="position:absolute;left:9065;top:4932;width:72;height:58" coordorigin="9065,4932" coordsize="72,58">
              <v:shape style="position:absolute;left:9065;top:4932;width:72;height:58" coordorigin="9065,4932" coordsize="72,58" path="m9101,4932l9137,4990,9065,4961,9101,4932xe" filled="f" stroked="t" strokeweight=".72pt" strokecolor="#0000FF">
                <v:path arrowok="t"/>
              </v:shape>
            </v:group>
            <v:group style="position:absolute;left:9014;top:4882;width:108;height:94" coordorigin="9014,4882" coordsize="108,94">
              <v:shape style="position:absolute;left:9014;top:4882;width:108;height:94" coordorigin="9014,4882" coordsize="108,94" path="m9122,4975l9014,4882,9014,4882e" filled="f" stroked="t" strokeweight=".72pt" strokecolor="#0000FF">
                <v:path arrowok="t"/>
              </v:shape>
            </v:group>
            <v:group style="position:absolute;left:9014;top:4975;width:108;height:94" coordorigin="9014,4975" coordsize="108,94">
              <v:shape style="position:absolute;left:9014;top:4975;width:108;height:94" coordorigin="9014,4975" coordsize="108,94" path="m9122,5069l9014,4975,9014,4975e" filled="f" stroked="t" strokeweight=".72pt" strokecolor="#0000FF">
                <v:path arrowok="t"/>
              </v:shape>
            </v:group>
            <v:group style="position:absolute;left:8964;top:3305;width:2;height:302" coordorigin="8964,3305" coordsize="2,302">
              <v:shape style="position:absolute;left:8964;top:3305;width:2;height:302" coordorigin="8964,3305" coordsize="0,302" path="m8964,3607l8964,3305e" filled="f" stroked="t" strokeweight=".72pt" strokecolor="#FF0000">
                <v:path arrowok="t"/>
              </v:shape>
            </v:group>
            <v:group style="position:absolute;left:8842;top:3917;width:245;height:2" coordorigin="8842,3917" coordsize="245,2">
              <v:shape style="position:absolute;left:8842;top:3917;width:245;height:2" coordorigin="8842,3917" coordsize="245,0" path="m9086,3917l8842,3917,8842,3917e" filled="f" stroked="t" strokeweight=".72pt" strokecolor="#0000FF">
                <v:path arrowok="t"/>
              </v:shape>
            </v:group>
            <v:group style="position:absolute;left:8964;top:3607;width:2;height:158" coordorigin="8964,3607" coordsize="2,158">
              <v:shape style="position:absolute;left:8964;top:3607;width:2;height:158" coordorigin="8964,3607" coordsize="0,158" path="m8964,3607l8964,3766,8964,3766e" filled="f" stroked="t" strokeweight=".72pt" strokecolor="#0000FF">
                <v:path arrowok="t"/>
              </v:shape>
            </v:group>
            <v:group style="position:absolute;left:8964;top:3917;width:2;height:310" coordorigin="8964,3917" coordsize="2,310">
              <v:shape style="position:absolute;left:8964;top:3917;width:2;height:310" coordorigin="8964,3917" coordsize="0,310" path="m8964,3917l8964,4226,8964,4226e" filled="f" stroked="t" strokeweight=".72pt" strokecolor="#0000FF">
                <v:path arrowok="t"/>
              </v:shape>
            </v:group>
            <v:group style="position:absolute;left:8842;top:3766;width:245;height:151" coordorigin="8842,3766" coordsize="245,151">
              <v:shape style="position:absolute;left:8842;top:3766;width:245;height:151" coordorigin="8842,3766" coordsize="245,151" path="m8964,3917l8842,3766,9086,3766,8964,3917xe" filled="t" fillcolor="#0000FF" stroked="f">
                <v:path arrowok="t"/>
                <v:fill type="solid"/>
              </v:shape>
            </v:group>
            <v:group style="position:absolute;left:8842;top:3766;width:245;height:151" coordorigin="8842,3766" coordsize="245,151">
              <v:shape style="position:absolute;left:8842;top:3766;width:245;height:151" coordorigin="8842,3766" coordsize="245,151" path="m8964,3917l8842,3766,9086,3766,8964,3917xe" filled="f" stroked="t" strokeweight=".72pt" strokecolor="#0000FF">
                <v:path arrowok="t"/>
              </v:shape>
            </v:group>
            <v:group style="position:absolute;left:9065;top:4104;width:72;height:58" coordorigin="9065,4104" coordsize="72,58">
              <v:shape style="position:absolute;left:9065;top:4104;width:72;height:58" coordorigin="9065,4104" coordsize="72,58" path="m9137,4162l9065,4133,9101,4104,9137,4162xe" filled="t" fillcolor="#0000FF" stroked="f">
                <v:path arrowok="t"/>
                <v:fill type="solid"/>
              </v:shape>
            </v:group>
            <v:group style="position:absolute;left:9065;top:4104;width:72;height:58" coordorigin="9065,4104" coordsize="72,58">
              <v:shape style="position:absolute;left:9065;top:4104;width:72;height:58" coordorigin="9065,4104" coordsize="72,58" path="m9101,4104l9137,4162,9065,4133,9101,4104xe" filled="f" stroked="t" strokeweight=".72pt" strokecolor="#0000FF">
                <v:path arrowok="t"/>
              </v:shape>
            </v:group>
            <v:group style="position:absolute;left:9065;top:4010;width:72;height:58" coordorigin="9065,4010" coordsize="72,58">
              <v:shape style="position:absolute;left:9065;top:4010;width:72;height:58" coordorigin="9065,4010" coordsize="72,58" path="m9137,4068l9065,4039,9101,4010,9137,4068xe" filled="t" fillcolor="#0000FF" stroked="f">
                <v:path arrowok="t"/>
                <v:fill type="solid"/>
              </v:shape>
            </v:group>
            <v:group style="position:absolute;left:9065;top:4010;width:72;height:58" coordorigin="9065,4010" coordsize="72,58">
              <v:shape style="position:absolute;left:9065;top:4010;width:72;height:58" coordorigin="9065,4010" coordsize="72,58" path="m9101,4010l9137,4068,9065,4039,9101,4010xe" filled="f" stroked="t" strokeweight=".72pt" strokecolor="#0000FF">
                <v:path arrowok="t"/>
              </v:shape>
            </v:group>
            <v:group style="position:absolute;left:9014;top:3960;width:108;height:94" coordorigin="9014,3960" coordsize="108,94">
              <v:shape style="position:absolute;left:9014;top:3960;width:108;height:94" coordorigin="9014,3960" coordsize="108,94" path="m9122,4054l9014,3960,9014,3960e" filled="f" stroked="t" strokeweight=".72pt" strokecolor="#0000FF">
                <v:path arrowok="t"/>
              </v:shape>
            </v:group>
            <v:group style="position:absolute;left:9014;top:4054;width:108;height:94" coordorigin="9014,4054" coordsize="108,94">
              <v:shape style="position:absolute;left:9014;top:4054;width:108;height:94" coordorigin="9014,4054" coordsize="108,94" path="m9122,4147l9014,4054,9014,4054e" filled="f" stroked="t" strokeweight=".72pt" strokecolor="#0000FF">
                <v:path arrowok="t"/>
              </v:shape>
            </v:group>
            <v:group style="position:absolute;left:8964;top:6062;width:2;height:310" coordorigin="8964,6062" coordsize="2,310">
              <v:shape style="position:absolute;left:8964;top:6062;width:2;height:310" coordorigin="8964,6062" coordsize="0,310" path="m8964,6372l8964,6062e" filled="f" stroked="t" strokeweight=".72pt" strokecolor="#FF0000">
                <v:path arrowok="t"/>
              </v:shape>
            </v:group>
            <v:group style="position:absolute;left:8842;top:5760;width:245;height:2" coordorigin="8842,5760" coordsize="245,2">
              <v:shape style="position:absolute;left:8842;top:5760;width:245;height:2" coordorigin="8842,5760" coordsize="245,0" path="m9086,5760l8842,5760,8842,5760e" filled="f" stroked="t" strokeweight=".72pt" strokecolor="#0000FF">
                <v:path arrowok="t"/>
              </v:shape>
            </v:group>
            <v:group style="position:absolute;left:8964;top:5450;width:2;height:151" coordorigin="8964,5450" coordsize="2,151">
              <v:shape style="position:absolute;left:8964;top:5450;width:2;height:151" coordorigin="8964,5450" coordsize="0,151" path="m8964,5450l8964,5602,8964,5602e" filled="f" stroked="t" strokeweight=".72pt" strokecolor="#0000FF">
                <v:path arrowok="t"/>
              </v:shape>
            </v:group>
            <v:group style="position:absolute;left:8964;top:5760;width:2;height:302" coordorigin="8964,5760" coordsize="2,302">
              <v:shape style="position:absolute;left:8964;top:5760;width:2;height:302" coordorigin="8964,5760" coordsize="0,302" path="m8964,5760l8964,6062,8964,6062e" filled="f" stroked="t" strokeweight=".72pt" strokecolor="#0000FF">
                <v:path arrowok="t"/>
              </v:shape>
            </v:group>
            <v:group style="position:absolute;left:8842;top:5602;width:245;height:158" coordorigin="8842,5602" coordsize="245,158">
              <v:shape style="position:absolute;left:8842;top:5602;width:245;height:158" coordorigin="8842,5602" coordsize="245,158" path="m8964,5760l8842,5602,9086,5602,8964,5760xe" filled="t" fillcolor="#0000FF" stroked="f">
                <v:path arrowok="t"/>
                <v:fill type="solid"/>
              </v:shape>
            </v:group>
            <v:group style="position:absolute;left:8842;top:5602;width:245;height:158" coordorigin="8842,5602" coordsize="245,158">
              <v:shape style="position:absolute;left:8842;top:5602;width:245;height:158" coordorigin="8842,5602" coordsize="245,158" path="m8964,5760l8842,5602,9086,5602,8964,5760xe" filled="f" stroked="t" strokeweight=".72pt" strokecolor="#0000FF">
                <v:path arrowok="t"/>
              </v:shape>
            </v:group>
            <v:group style="position:absolute;left:9065;top:5940;width:72;height:65" coordorigin="9065,5940" coordsize="72,65">
              <v:shape style="position:absolute;left:9065;top:5940;width:72;height:65" coordorigin="9065,5940" coordsize="72,65" path="m9137,6005l9065,5969,9101,5940,9137,6005xe" filled="t" fillcolor="#0000FF" stroked="f">
                <v:path arrowok="t"/>
                <v:fill type="solid"/>
              </v:shape>
            </v:group>
            <v:group style="position:absolute;left:9065;top:5940;width:72;height:65" coordorigin="9065,5940" coordsize="72,65">
              <v:shape style="position:absolute;left:9065;top:5940;width:72;height:65" coordorigin="9065,5940" coordsize="72,65" path="m9101,5940l9137,6005,9065,5969,9101,5940xe" filled="f" stroked="t" strokeweight=".72pt" strokecolor="#0000FF">
                <v:path arrowok="t"/>
              </v:shape>
            </v:group>
            <v:group style="position:absolute;left:9065;top:5846;width:72;height:65" coordorigin="9065,5846" coordsize="72,65">
              <v:shape style="position:absolute;left:9065;top:5846;width:72;height:65" coordorigin="9065,5846" coordsize="72,65" path="m9137,5911l9065,5882,9101,5846,9137,5911xe" filled="t" fillcolor="#0000FF" stroked="f">
                <v:path arrowok="t"/>
                <v:fill type="solid"/>
              </v:shape>
            </v:group>
            <v:group style="position:absolute;left:9065;top:5846;width:72;height:65" coordorigin="9065,5846" coordsize="72,65">
              <v:shape style="position:absolute;left:9065;top:5846;width:72;height:65" coordorigin="9065,5846" coordsize="72,65" path="m9101,5846l9137,5911,9065,5882,9101,5846xe" filled="f" stroked="t" strokeweight=".72pt" strokecolor="#0000FF">
                <v:path arrowok="t"/>
              </v:shape>
            </v:group>
            <v:group style="position:absolute;left:9014;top:5803;width:108;height:94" coordorigin="9014,5803" coordsize="108,94">
              <v:shape style="position:absolute;left:9014;top:5803;width:108;height:94" coordorigin="9014,5803" coordsize="108,94" path="m9122,5897l9014,5803,9014,5803e" filled="f" stroked="t" strokeweight=".72pt" strokecolor="#0000FF">
                <v:path arrowok="t"/>
              </v:shape>
            </v:group>
            <v:group style="position:absolute;left:9014;top:5897;width:108;height:94" coordorigin="9014,5897" coordsize="108,94">
              <v:shape style="position:absolute;left:9014;top:5897;width:108;height:94" coordorigin="9014,5897" coordsize="108,94" path="m9122,5990l9014,5897,9014,5897e" filled="f" stroked="t" strokeweight=".72pt" strokecolor="#0000FF">
                <v:path arrowok="t"/>
              </v:shape>
            </v:group>
            <v:group style="position:absolute;left:8964;top:2534;width:2;height:158" coordorigin="8964,2534" coordsize="2,158">
              <v:shape style="position:absolute;left:8964;top:2534;width:2;height:158" coordorigin="8964,2534" coordsize="0,158" path="m8964,2693l8964,2534e" filled="f" stroked="t" strokeweight=".72pt" strokecolor="#FF0000">
                <v:path arrowok="t"/>
              </v:shape>
            </v:group>
            <v:group style="position:absolute;left:8842;top:2995;width:245;height:2" coordorigin="8842,2995" coordsize="245,2">
              <v:shape style="position:absolute;left:8842;top:2995;width:245;height:2" coordorigin="8842,2995" coordsize="245,0" path="m9086,2995l8842,2995,8842,2995e" filled="f" stroked="t" strokeweight=".72pt" strokecolor="#0000FF">
                <v:path arrowok="t"/>
              </v:shape>
            </v:group>
            <v:group style="position:absolute;left:8964;top:2693;width:2;height:151" coordorigin="8964,2693" coordsize="2,151">
              <v:shape style="position:absolute;left:8964;top:2693;width:2;height:151" coordorigin="8964,2693" coordsize="0,151" path="m8964,2693l8964,2844,8964,2844e" filled="f" stroked="t" strokeweight=".72pt" strokecolor="#0000FF">
                <v:path arrowok="t"/>
              </v:shape>
            </v:group>
            <v:group style="position:absolute;left:8964;top:2995;width:2;height:310" coordorigin="8964,2995" coordsize="2,310">
              <v:shape style="position:absolute;left:8964;top:2995;width:2;height:310" coordorigin="8964,2995" coordsize="0,310" path="m8964,2995l8964,3305,8964,3305e" filled="f" stroked="t" strokeweight=".72pt" strokecolor="#0000FF">
                <v:path arrowok="t"/>
              </v:shape>
            </v:group>
            <v:group style="position:absolute;left:8842;top:2844;width:245;height:151" coordorigin="8842,2844" coordsize="245,151">
              <v:shape style="position:absolute;left:8842;top:2844;width:245;height:151" coordorigin="8842,2844" coordsize="245,151" path="m8964,2995l8842,2844,9086,2844,8964,2995xe" filled="t" fillcolor="#0000FF" stroked="f">
                <v:path arrowok="t"/>
                <v:fill type="solid"/>
              </v:shape>
            </v:group>
            <v:group style="position:absolute;left:8842;top:2844;width:245;height:151" coordorigin="8842,2844" coordsize="245,151">
              <v:shape style="position:absolute;left:8842;top:2844;width:245;height:151" coordorigin="8842,2844" coordsize="245,151" path="m8964,2995l8842,2844,9086,2844,8964,2995xe" filled="f" stroked="t" strokeweight=".72pt" strokecolor="#0000FF">
                <v:path arrowok="t"/>
              </v:shape>
            </v:group>
            <v:group style="position:absolute;left:9065;top:3182;width:72;height:58" coordorigin="9065,3182" coordsize="72,58">
              <v:shape style="position:absolute;left:9065;top:3182;width:72;height:58" coordorigin="9065,3182" coordsize="72,58" path="m9137,3240l9065,3211,9101,3182,9137,3240xe" filled="t" fillcolor="#0000FF" stroked="f">
                <v:path arrowok="t"/>
                <v:fill type="solid"/>
              </v:shape>
            </v:group>
            <v:group style="position:absolute;left:9065;top:3182;width:72;height:58" coordorigin="9065,3182" coordsize="72,58">
              <v:shape style="position:absolute;left:9065;top:3182;width:72;height:58" coordorigin="9065,3182" coordsize="72,58" path="m9101,3182l9137,3240,9065,3211,9101,3182xe" filled="f" stroked="t" strokeweight=".72pt" strokecolor="#0000FF">
                <v:path arrowok="t"/>
              </v:shape>
            </v:group>
            <v:group style="position:absolute;left:9065;top:3089;width:72;height:65" coordorigin="9065,3089" coordsize="72,65">
              <v:shape style="position:absolute;left:9065;top:3089;width:72;height:65" coordorigin="9065,3089" coordsize="72,65" path="m9137,3154l9065,3118,9101,3089,9137,3154xe" filled="t" fillcolor="#0000FF" stroked="f">
                <v:path arrowok="t"/>
                <v:fill type="solid"/>
              </v:shape>
            </v:group>
            <v:group style="position:absolute;left:9065;top:3089;width:72;height:65" coordorigin="9065,3089" coordsize="72,65">
              <v:shape style="position:absolute;left:9065;top:3089;width:72;height:65" coordorigin="9065,3089" coordsize="72,65" path="m9101,3089l9137,3154,9065,3118,9101,3089xe" filled="f" stroked="t" strokeweight=".72pt" strokecolor="#0000FF">
                <v:path arrowok="t"/>
              </v:shape>
            </v:group>
            <v:group style="position:absolute;left:9014;top:3046;width:108;height:86" coordorigin="9014,3046" coordsize="108,86">
              <v:shape style="position:absolute;left:9014;top:3046;width:108;height:86" coordorigin="9014,3046" coordsize="108,86" path="m9122,3132l9014,3046,9014,3046e" filled="f" stroked="t" strokeweight=".72pt" strokecolor="#0000FF">
                <v:path arrowok="t"/>
              </v:shape>
            </v:group>
            <v:group style="position:absolute;left:9014;top:3132;width:108;height:94" coordorigin="9014,3132" coordsize="108,94">
              <v:shape style="position:absolute;left:9014;top:3132;width:108;height:94" coordorigin="9014,3132" coordsize="108,94" path="m9122,3226l9014,3132,9014,3132e" filled="f" stroked="t" strokeweight=".72pt" strokecolor="#0000FF">
                <v:path arrowok="t"/>
              </v:shape>
            </v:group>
            <v:group style="position:absolute;left:8964;top:6984;width:2;height:310" coordorigin="8964,6984" coordsize="2,310">
              <v:shape style="position:absolute;left:8964;top:6984;width:2;height:310" coordorigin="8964,6984" coordsize="0,310" path="m8964,7294l8964,6984e" filled="f" stroked="t" strokeweight=".72pt" strokecolor="#FF0000">
                <v:path arrowok="t"/>
              </v:shape>
            </v:group>
            <v:group style="position:absolute;left:8842;top:7596;width:245;height:2" coordorigin="8842,7596" coordsize="245,2">
              <v:shape style="position:absolute;left:8842;top:7596;width:245;height:2" coordorigin="8842,7596" coordsize="245,0" path="m9086,7596l8842,7596,8842,7596e" filled="f" stroked="t" strokeweight=".72pt" strokecolor="#0000FF">
                <v:path arrowok="t"/>
              </v:shape>
            </v:group>
            <v:group style="position:absolute;left:8964;top:7294;width:2;height:151" coordorigin="8964,7294" coordsize="2,151">
              <v:shape style="position:absolute;left:8964;top:7294;width:2;height:151" coordorigin="8964,7294" coordsize="0,151" path="m8964,7294l8964,7445,8964,7445e" filled="f" stroked="t" strokeweight=".72pt" strokecolor="#0000FF">
                <v:path arrowok="t"/>
              </v:shape>
            </v:group>
            <v:group style="position:absolute;left:8964;top:7596;width:2;height:310" coordorigin="8964,7596" coordsize="2,310">
              <v:shape style="position:absolute;left:8964;top:7596;width:2;height:310" coordorigin="8964,7596" coordsize="0,310" path="m8964,7596l8964,7906,8964,7906e" filled="f" stroked="t" strokeweight=".72pt" strokecolor="#0000FF">
                <v:path arrowok="t"/>
              </v:shape>
            </v:group>
            <v:group style="position:absolute;left:8842;top:7445;width:245;height:151" coordorigin="8842,7445" coordsize="245,151">
              <v:shape style="position:absolute;left:8842;top:7445;width:245;height:151" coordorigin="8842,7445" coordsize="245,151" path="m8964,7596l8842,7445,9086,7445,8964,7596xe" filled="t" fillcolor="#0000FF" stroked="f">
                <v:path arrowok="t"/>
                <v:fill type="solid"/>
              </v:shape>
            </v:group>
            <v:group style="position:absolute;left:8842;top:7445;width:245;height:151" coordorigin="8842,7445" coordsize="245,151">
              <v:shape style="position:absolute;left:8842;top:7445;width:245;height:151" coordorigin="8842,7445" coordsize="245,151" path="m8964,7596l8842,7445,9086,7445,8964,7596xe" filled="f" stroked="t" strokeweight=".72pt" strokecolor="#0000FF">
                <v:path arrowok="t"/>
              </v:shape>
            </v:group>
            <v:group style="position:absolute;left:9065;top:7783;width:72;height:58" coordorigin="9065,7783" coordsize="72,58">
              <v:shape style="position:absolute;left:9065;top:7783;width:72;height:58" coordorigin="9065,7783" coordsize="72,58" path="m9137,7841l9065,7812,9101,7783,9137,7841xe" filled="t" fillcolor="#0000FF" stroked="f">
                <v:path arrowok="t"/>
                <v:fill type="solid"/>
              </v:shape>
            </v:group>
            <v:group style="position:absolute;left:9065;top:7783;width:72;height:58" coordorigin="9065,7783" coordsize="72,58">
              <v:shape style="position:absolute;left:9065;top:7783;width:72;height:58" coordorigin="9065,7783" coordsize="72,58" path="m9101,7783l9137,7841,9065,7812,9101,7783xe" filled="f" stroked="t" strokeweight=".72pt" strokecolor="#0000FF">
                <v:path arrowok="t"/>
              </v:shape>
            </v:group>
            <v:group style="position:absolute;left:9065;top:7690;width:72;height:58" coordorigin="9065,7690" coordsize="72,58">
              <v:shape style="position:absolute;left:9065;top:7690;width:72;height:58" coordorigin="9065,7690" coordsize="72,58" path="m9137,7747l9065,7718,9101,7690,9137,7747xe" filled="t" fillcolor="#0000FF" stroked="f">
                <v:path arrowok="t"/>
                <v:fill type="solid"/>
              </v:shape>
            </v:group>
            <v:group style="position:absolute;left:9065;top:7690;width:72;height:58" coordorigin="9065,7690" coordsize="72,58">
              <v:shape style="position:absolute;left:9065;top:7690;width:72;height:58" coordorigin="9065,7690" coordsize="72,58" path="m9101,7690l9137,7747,9065,7718,9101,7690xe" filled="f" stroked="t" strokeweight=".72pt" strokecolor="#0000FF">
                <v:path arrowok="t"/>
              </v:shape>
            </v:group>
            <v:group style="position:absolute;left:9014;top:7646;width:108;height:86" coordorigin="9014,7646" coordsize="108,86">
              <v:shape style="position:absolute;left:9014;top:7646;width:108;height:86" coordorigin="9014,7646" coordsize="108,86" path="m9122,7733l9014,7646,9014,7646e" filled="f" stroked="t" strokeweight=".72pt" strokecolor="#0000FF">
                <v:path arrowok="t"/>
              </v:shape>
            </v:group>
            <v:group style="position:absolute;left:9014;top:7733;width:108;height:94" coordorigin="9014,7733" coordsize="108,94">
              <v:shape style="position:absolute;left:9014;top:7733;width:108;height:94" coordorigin="9014,7733" coordsize="108,94" path="m9122,7826l9014,7733,9014,7733e" filled="f" stroked="t" strokeweight=".72pt" strokecolor="#0000FF">
                <v:path arrowok="t"/>
              </v:shape>
            </v:group>
            <v:group style="position:absolute;left:8842;top:6674;width:245;height:2" coordorigin="8842,6674" coordsize="245,2">
              <v:shape style="position:absolute;left:8842;top:6674;width:245;height:2" coordorigin="8842,6674" coordsize="245,0" path="m9086,6674l8842,6674,8842,6674e" filled="f" stroked="t" strokeweight=".72pt" strokecolor="#0000FF">
                <v:path arrowok="t"/>
              </v:shape>
            </v:group>
            <v:group style="position:absolute;left:8964;top:6372;width:2;height:151" coordorigin="8964,6372" coordsize="2,151">
              <v:shape style="position:absolute;left:8964;top:6372;width:2;height:151" coordorigin="8964,6372" coordsize="0,151" path="m8964,6372l8964,6523,8964,6523e" filled="f" stroked="t" strokeweight=".72pt" strokecolor="#0000FF">
                <v:path arrowok="t"/>
              </v:shape>
            </v:group>
            <v:group style="position:absolute;left:8964;top:6674;width:2;height:310" coordorigin="8964,6674" coordsize="2,310">
              <v:shape style="position:absolute;left:8964;top:6674;width:2;height:310" coordorigin="8964,6674" coordsize="0,310" path="m8964,6674l8964,6984,8964,6984e" filled="f" stroked="t" strokeweight=".72pt" strokecolor="#0000FF">
                <v:path arrowok="t"/>
              </v:shape>
            </v:group>
            <v:group style="position:absolute;left:8842;top:6523;width:245;height:151" coordorigin="8842,6523" coordsize="245,151">
              <v:shape style="position:absolute;left:8842;top:6523;width:245;height:151" coordorigin="8842,6523" coordsize="245,151" path="m8964,6674l8842,6523,9086,6523,8964,6674xe" filled="t" fillcolor="#0000FF" stroked="f">
                <v:path arrowok="t"/>
                <v:fill type="solid"/>
              </v:shape>
            </v:group>
            <v:group style="position:absolute;left:8842;top:6523;width:245;height:151" coordorigin="8842,6523" coordsize="245,151">
              <v:shape style="position:absolute;left:8842;top:6523;width:245;height:151" coordorigin="8842,6523" coordsize="245,151" path="m8964,6674l8842,6523,9086,6523,8964,6674xe" filled="f" stroked="t" strokeweight=".72pt" strokecolor="#0000FF">
                <v:path arrowok="t"/>
              </v:shape>
            </v:group>
            <v:group style="position:absolute;left:9065;top:6862;width:72;height:58" coordorigin="9065,6862" coordsize="72,58">
              <v:shape style="position:absolute;left:9065;top:6862;width:72;height:58" coordorigin="9065,6862" coordsize="72,58" path="m9137,6919l9065,6890,9101,6862,9137,6919xe" filled="t" fillcolor="#0000FF" stroked="f">
                <v:path arrowok="t"/>
                <v:fill type="solid"/>
              </v:shape>
            </v:group>
            <v:group style="position:absolute;left:9065;top:6862;width:72;height:58" coordorigin="9065,6862" coordsize="72,58">
              <v:shape style="position:absolute;left:9065;top:6862;width:72;height:58" coordorigin="9065,6862" coordsize="72,58" path="m9101,6862l9137,6919,9065,6890,9101,6862xe" filled="f" stroked="t" strokeweight=".72pt" strokecolor="#0000FF">
                <v:path arrowok="t"/>
              </v:shape>
            </v:group>
            <v:group style="position:absolute;left:9065;top:6768;width:72;height:65" coordorigin="9065,6768" coordsize="72,65">
              <v:shape style="position:absolute;left:9065;top:6768;width:72;height:65" coordorigin="9065,6768" coordsize="72,65" path="m9137,6833l9065,6797,9101,6768,9137,6833xe" filled="t" fillcolor="#0000FF" stroked="f">
                <v:path arrowok="t"/>
                <v:fill type="solid"/>
              </v:shape>
            </v:group>
            <v:group style="position:absolute;left:9065;top:6768;width:72;height:65" coordorigin="9065,6768" coordsize="72,65">
              <v:shape style="position:absolute;left:9065;top:6768;width:72;height:65" coordorigin="9065,6768" coordsize="72,65" path="m9101,6768l9137,6833,9065,6797,9101,6768xe" filled="f" stroked="t" strokeweight=".72pt" strokecolor="#0000FF">
                <v:path arrowok="t"/>
              </v:shape>
            </v:group>
            <v:group style="position:absolute;left:9014;top:6725;width:108;height:94" coordorigin="9014,6725" coordsize="108,94">
              <v:shape style="position:absolute;left:9014;top:6725;width:108;height:94" coordorigin="9014,6725" coordsize="108,94" path="m9122,6818l9014,6725,9014,6725e" filled="f" stroked="t" strokeweight=".72pt" strokecolor="#0000FF">
                <v:path arrowok="t"/>
              </v:shape>
            </v:group>
            <v:group style="position:absolute;left:9014;top:6818;width:108;height:86" coordorigin="9014,6818" coordsize="108,86">
              <v:shape style="position:absolute;left:9014;top:6818;width:108;height:86" coordorigin="9014,6818" coordsize="108,86" path="m9122,6905l9014,6818,9014,6818e" filled="f" stroked="t" strokeweight=".72pt" strokecolor="#0000FF">
                <v:path arrowok="t"/>
              </v:shape>
            </v:group>
            <v:group style="position:absolute;left:8964;top:2534;width:1757;height:2" coordorigin="8964,2534" coordsize="1757,2">
              <v:shape style="position:absolute;left:8964;top:2534;width:1757;height:2" coordorigin="8964,2534" coordsize="1757,0" path="m8964,2534l10721,2534e" filled="f" stroked="t" strokeweight=".72pt" strokecolor="#800040">
                <v:path arrowok="t"/>
              </v:shape>
            </v:group>
            <v:group style="position:absolute;left:9720;top:2506;width:50;height:64" coordorigin="9720,2506" coordsize="50,64">
              <v:shape style="position:absolute;left:9720;top:2506;width:50;height:64" coordorigin="9720,2506" coordsize="50,64" path="m9745,2569l9730,2560,9721,2540,9720,2534,9720,2520,9734,2506,9742,2506,9758,2514,9770,2534,9761,2554,9745,2569xe" filled="t" fillcolor="#FF00FF" stroked="f">
                <v:path arrowok="t"/>
                <v:fill type="solid"/>
              </v:shape>
            </v:group>
            <v:group style="position:absolute;left:9720;top:2506;width:50;height:64" coordorigin="9720,2506" coordsize="50,64">
              <v:shape style="position:absolute;left:9720;top:2506;width:50;height:64" coordorigin="9720,2506" coordsize="50,64" path="m9720,2534l9720,2520,9734,2506,9742,2506,9758,2514,9770,2534,9761,2554,9745,2569,9730,2560,9721,2540e" filled="f" stroked="t" strokeweight=".72pt" strokecolor="#FF00FF">
                <v:path arrowok="t"/>
              </v:shape>
            </v:group>
            <v:group style="position:absolute;left:8964;top:9900;width:1757;height:2" coordorigin="8964,9900" coordsize="1757,2">
              <v:shape style="position:absolute;left:8964;top:9900;width:1757;height:2" coordorigin="8964,9900" coordsize="1757,0" path="m8964,9900l10721,9900e" filled="f" stroked="t" strokeweight=".72pt" strokecolor="#800040">
                <v:path arrowok="t"/>
              </v:shape>
            </v:group>
            <v:group style="position:absolute;left:9842;top:9900;width:2;height:612" coordorigin="9842,9900" coordsize="2,612">
              <v:shape style="position:absolute;left:9842;top:9900;width:2;height:612" coordorigin="9842,9900" coordsize="0,612" path="m9842,9900l9842,10512,9842,10512e" filled="f" stroked="t" strokeweight=".72pt" strokecolor="#800040">
                <v:path arrowok="t"/>
              </v:shape>
            </v:group>
            <v:group style="position:absolute;left:9756;top:1922;width:2;height:612" coordorigin="9756,1922" coordsize="2,612">
              <v:shape style="position:absolute;left:9756;top:1922;width:2;height:612" coordorigin="9756,1922" coordsize="0,612" path="m9756,1922l9756,2534,9756,2534e" filled="f" stroked="t" strokeweight=".72pt" strokecolor="#800040">
                <v:path arrowok="t"/>
              </v:shape>
            </v:group>
            <v:group style="position:absolute;left:9806;top:9864;width:58;height:63" coordorigin="9806,9864" coordsize="58,63">
              <v:shape style="position:absolute;left:9806;top:9864;width:58;height:63" coordorigin="9806,9864" coordsize="58,63" path="m9842,9927l9821,9920,9808,9903,9806,9893,9815,9873,9834,9864,9854,9873,9864,9891,9857,9913,9842,9927xe" filled="t" fillcolor="#FF00FF" stroked="f">
                <v:path arrowok="t"/>
                <v:fill type="solid"/>
              </v:shape>
            </v:group>
            <v:group style="position:absolute;left:9806;top:9864;width:58;height:63" coordorigin="9806,9864" coordsize="58,63">
              <v:shape style="position:absolute;left:9806;top:9864;width:58;height:63" coordorigin="9806,9864" coordsize="58,63" path="m9806,9893l9815,9873,9834,9864,9854,9873,9864,9891,9857,9913,9842,9927,9821,9920,9808,9903e" filled="f" stroked="t" strokeweight=".72pt" strokecolor="#FF00FF">
                <v:path arrowok="t"/>
              </v:shape>
            </v:group>
            <v:group style="position:absolute;left:4291;top:2153;width:1584;height:2" coordorigin="4291,2153" coordsize="1584,2">
              <v:shape style="position:absolute;left:4291;top:2153;width:1584;height:2" coordorigin="4291,2153" coordsize="1584,0" path="m5875,2153l4291,2153,4291,2153e" filled="f" stroked="t" strokeweight=".72pt" strokecolor="#800040">
                <v:path arrowok="t"/>
              </v:shape>
            </v:group>
            <v:group style="position:absolute;left:4291;top:1922;width:5465;height:2" coordorigin="4291,1922" coordsize="5465,2">
              <v:shape style="position:absolute;left:4291;top:1922;width:5465;height:2" coordorigin="4291,1922" coordsize="5465,0" path="m9756,1922l4291,1922,4291,1922e" filled="f" stroked="t" strokeweight=".72pt" strokecolor="#800040">
                <v:path arrowok="t"/>
              </v:shape>
            </v:group>
            <v:group style="position:absolute;left:4471;top:10282;width:1498;height:2" coordorigin="4471,10282" coordsize="1498,2">
              <v:shape style="position:absolute;left:4471;top:10282;width:1498;height:2" coordorigin="4471,10282" coordsize="1498,0" path="m5969,10282l4471,10282,4471,10282e" filled="f" stroked="t" strokeweight=".72pt" strokecolor="#800040">
                <v:path arrowok="t"/>
              </v:shape>
            </v:group>
            <v:group style="position:absolute;left:4471;top:10512;width:5371;height:2" coordorigin="4471,10512" coordsize="5371,2">
              <v:shape style="position:absolute;left:4471;top:10512;width:5371;height:2" coordorigin="4471,10512" coordsize="5371,0" path="m9842,10512l4471,10512,4471,10512e" filled="f" stroked="t" strokeweight=".72pt" strokecolor="#800040">
                <v:path arrowok="t"/>
              </v:shape>
            </v:group>
            <v:group style="position:absolute;left:3398;top:4277;width:965;height:3701" coordorigin="3398,4277" coordsize="965,3701">
              <v:shape style="position:absolute;left:3398;top:4277;width:965;height:3701" coordorigin="3398,4277" coordsize="965,3701" path="m3398,4277l3398,7978,4363,7978,4363,4277,3398,4277xe" filled="t" fillcolor="#BADFE3" stroked="f">
                <v:path arrowok="t"/>
                <v:fill type="solid"/>
              </v:shape>
            </v:group>
            <w10:wrap type="none"/>
          </v:group>
        </w:pict>
      </w:r>
      <w:r>
        <w:rPr>
          <w:rFonts w:ascii="Arial"/>
          <w:color w:val="000080"/>
          <w:spacing w:val="-7"/>
          <w:w w:val="130"/>
          <w:sz w:val="13"/>
        </w:rPr>
        <w:t>D708</w:t>
      </w:r>
      <w:r>
        <w:rPr>
          <w:rFonts w:ascii="Arial"/>
          <w:color w:val="000080"/>
          <w:spacing w:val="20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85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D714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1205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D724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line="300" w:lineRule="auto" w:before="89"/>
        <w:ind w:left="852" w:right="2462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w w:val="130"/>
        </w:rPr>
        <w:br w:type="column"/>
      </w:r>
      <w:r>
        <w:rPr>
          <w:rFonts w:ascii="Arial"/>
          <w:color w:val="000080"/>
          <w:spacing w:val="-6"/>
          <w:w w:val="130"/>
          <w:sz w:val="13"/>
        </w:rPr>
        <w:t>D730</w:t>
      </w:r>
      <w:r>
        <w:rPr>
          <w:rFonts w:ascii="Arial"/>
          <w:color w:val="000080"/>
          <w:spacing w:val="22"/>
          <w:w w:val="131"/>
          <w:sz w:val="13"/>
        </w:rPr>
        <w:t> </w:t>
      </w:r>
      <w:r>
        <w:rPr>
          <w:rFonts w:ascii="Arial"/>
          <w:color w:val="000080"/>
          <w:spacing w:val="-7"/>
          <w:w w:val="130"/>
          <w:sz w:val="13"/>
        </w:rPr>
        <w:t>LED55B</w:t>
      </w:r>
      <w:r>
        <w:rPr>
          <w:rFonts w:ascii="Arial"/>
          <w:color w:val="000080"/>
          <w:spacing w:val="-29"/>
          <w:w w:val="130"/>
          <w:sz w:val="13"/>
        </w:rPr>
        <w:t> </w:t>
      </w:r>
      <w:r>
        <w:rPr>
          <w:rFonts w:ascii="Arial"/>
          <w:color w:val="000080"/>
          <w:spacing w:val="-9"/>
          <w:w w:val="130"/>
          <w:sz w:val="13"/>
        </w:rPr>
        <w:t>/TO</w:t>
      </w:r>
      <w:r>
        <w:rPr>
          <w:rFonts w:ascii="Arial"/>
          <w:color w:val="000000"/>
          <w:sz w:val="13"/>
        </w:rPr>
      </w:r>
    </w:p>
    <w:p>
      <w:pPr>
        <w:spacing w:after="0" w:line="300" w:lineRule="auto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6838" w:h="11920" w:orient="landscape"/>
          <w:pgMar w:top="1100" w:bottom="280" w:left="2000" w:right="2420"/>
          <w:cols w:num="4" w:equalWidth="0">
            <w:col w:w="4236" w:space="40"/>
            <w:col w:w="1724" w:space="40"/>
            <w:col w:w="2077" w:space="40"/>
            <w:col w:w="4261"/>
          </w:cols>
        </w:sectPr>
      </w:pPr>
    </w:p>
    <w:p>
      <w:pPr>
        <w:spacing w:line="140" w:lineRule="exact" w:before="7"/>
        <w:rPr>
          <w:sz w:val="14"/>
          <w:szCs w:val="14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42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11052;top:9648;width:1944;height:540" coordorigin="11052,9648" coordsize="1944,540">
              <v:shape style="position:absolute;left:11052;top:9648;width:1944;height:540" coordorigin="11052,9648" coordsize="1944,540" path="m11052,9648l11052,10188,12996,10188,12996,9648,11052,9648xe" filled="t" fillcolor="#FFFFFF" stroked="f">
                <v:path arrowok="t"/>
                <v:fill type="solid"/>
              </v:shape>
            </v:group>
            <v:group style="position:absolute;left:10001;top:9648;width:1051;height:540" coordorigin="10001,9648" coordsize="1051,540">
              <v:shape style="position:absolute;left:10001;top:9648;width:1051;height:540" coordorigin="10001,9648" coordsize="1051,540" path="m10001,9648l10001,10188,11052,10188,11052,9648,10001,9648xe" filled="t" fillcolor="#FFFFFF" stroked="f">
                <v:path arrowok="t"/>
                <v:fill type="solid"/>
              </v:shape>
            </v:group>
            <v:group style="position:absolute;left:7913;top:9648;width:2088;height:540" coordorigin="7913,9648" coordsize="2088,540">
              <v:shape style="position:absolute;left:7913;top:9648;width:2088;height:540" coordorigin="7913,9648" coordsize="2088,540" path="m7913,9648l7913,10188,10001,10188,10001,9648,7913,9648xe" filled="t" fillcolor="#FFFFFF" stroked="f">
                <v:path arrowok="t"/>
                <v:fill type="solid"/>
              </v:shape>
            </v:group>
            <v:group style="position:absolute;left:5702;top:9648;width:2210;height:540" coordorigin="5702,9648" coordsize="2210,540">
              <v:shape style="position:absolute;left:5702;top:9648;width:2210;height:540" coordorigin="5702,9648" coordsize="2210,540" path="m5702,9648l5702,10188,7913,10188,7913,9648,5702,9648xe" filled="t" fillcolor="#FFFFFF" stroked="f">
                <v:path arrowok="t"/>
                <v:fill type="solid"/>
              </v:shape>
            </v:group>
            <v:group style="position:absolute;left:3866;top:9648;width:1836;height:540" coordorigin="3866,9648" coordsize="1836,540">
              <v:shape style="position:absolute;left:3866;top:9648;width:1836;height:540" coordorigin="3866,9648" coordsize="1836,540" path="m3866,9648l3866,10188,5702,10188,5702,9648,3866,9648xe" filled="t" fillcolor="#FFFFFF" stroked="f">
                <v:path arrowok="t"/>
                <v:fill type="solid"/>
              </v:shape>
            </v:group>
            <v:group style="position:absolute;left:1534;top:9648;width:2333;height:540" coordorigin="1534,9648" coordsize="2333,540">
              <v:shape style="position:absolute;left:1534;top:9648;width:2333;height:540" coordorigin="1534,9648" coordsize="2333,540" path="m1534,9648l1534,10188,3866,10188,3866,9648,1534,9648xe" filled="t" fillcolor="#FFFFFF" stroked="f">
                <v:path arrowok="t"/>
                <v:fill type="solid"/>
              </v:shape>
            </v:group>
            <v:group style="position:absolute;left:12996;top:9086;width:1793;height:1102" coordorigin="12996,9086" coordsize="1793,1102">
              <v:shape style="position:absolute;left:12996;top:9086;width:1793;height:1102" coordorigin="12996,9086" coordsize="1793,1102" path="m12996,9086l12996,10188,14789,10188,14789,9086,12996,9086xe" filled="t" fillcolor="#FFFFFF" stroked="f">
                <v:path arrowok="t"/>
                <v:fill type="solid"/>
              </v:shape>
            </v:group>
            <v:group style="position:absolute;left:11052;top:6516;width:1944;height:598" coordorigin="11052,6516" coordsize="1944,598">
              <v:shape style="position:absolute;left:11052;top:6516;width:1944;height:598" coordorigin="11052,6516" coordsize="1944,598" path="m11052,6516l11052,7114,12996,7114,12996,6516,11052,6516xe" filled="t" fillcolor="#FFFFFF" stroked="f">
                <v:path arrowok="t"/>
                <v:fill type="solid"/>
              </v:shape>
            </v:group>
            <v:group style="position:absolute;left:10001;top:6516;width:1051;height:598" coordorigin="10001,6516" coordsize="1051,598">
              <v:shape style="position:absolute;left:10001;top:6516;width:1051;height:598" coordorigin="10001,6516" coordsize="1051,598" path="m10001,6516l10001,7114,11052,7114,11052,6516,10001,6516xe" filled="t" fillcolor="#FFFFFF" stroked="f">
                <v:path arrowok="t"/>
                <v:fill type="solid"/>
              </v:shape>
            </v:group>
            <v:group style="position:absolute;left:7913;top:6516;width:2088;height:598" coordorigin="7913,6516" coordsize="2088,598">
              <v:shape style="position:absolute;left:7913;top:6516;width:2088;height:598" coordorigin="7913,6516" coordsize="2088,598" path="m7913,6516l7913,7114,10001,7114,10001,6516,7913,6516xe" filled="t" fillcolor="#FFFFFF" stroked="f">
                <v:path arrowok="t"/>
                <v:fill type="solid"/>
              </v:shape>
            </v:group>
            <v:group style="position:absolute;left:5702;top:6516;width:2210;height:598" coordorigin="5702,6516" coordsize="2210,598">
              <v:shape style="position:absolute;left:5702;top:6516;width:2210;height:598" coordorigin="5702,6516" coordsize="2210,598" path="m5702,6516l5702,7114,7913,7114,7913,6516,5702,6516xe" filled="t" fillcolor="#FFFFFF" stroked="f">
                <v:path arrowok="t"/>
                <v:fill type="solid"/>
              </v:shape>
            </v:group>
            <v:group style="position:absolute;left:3866;top:6516;width:1836;height:598" coordorigin="3866,6516" coordsize="1836,598">
              <v:shape style="position:absolute;left:3866;top:6516;width:1836;height:598" coordorigin="3866,6516" coordsize="1836,598" path="m3866,6516l3866,7114,5702,7114,5702,6516,3866,6516xe" filled="t" fillcolor="#FFFFFF" stroked="f">
                <v:path arrowok="t"/>
                <v:fill type="solid"/>
              </v:shape>
            </v:group>
            <v:group style="position:absolute;left:1534;top:6516;width:2333;height:598" coordorigin="1534,6516" coordsize="2333,598">
              <v:shape style="position:absolute;left:1534;top:6516;width:2333;height:598" coordorigin="1534,6516" coordsize="2333,598" path="m1534,6516l1534,7114,3866,7114,3866,6516,1534,6516xe" filled="t" fillcolor="#FFFFFF" stroked="f">
                <v:path arrowok="t"/>
                <v:fill type="solid"/>
              </v:shape>
            </v:group>
            <v:group style="position:absolute;left:11052;top:5918;width:1944;height:598" coordorigin="11052,5918" coordsize="1944,598">
              <v:shape style="position:absolute;left:11052;top:5918;width:1944;height:598" coordorigin="11052,5918" coordsize="1944,598" path="m11052,5918l11052,6516,12996,6516,12996,5918,11052,5918xe" filled="t" fillcolor="#FFFFFF" stroked="f">
                <v:path arrowok="t"/>
                <v:fill type="solid"/>
              </v:shape>
            </v:group>
            <v:group style="position:absolute;left:10001;top:5918;width:1051;height:598" coordorigin="10001,5918" coordsize="1051,598">
              <v:shape style="position:absolute;left:10001;top:5918;width:1051;height:598" coordorigin="10001,5918" coordsize="1051,598" path="m10001,5918l10001,6516,11052,6516,11052,5918,10001,5918xe" filled="t" fillcolor="#FFFFFF" stroked="f">
                <v:path arrowok="t"/>
                <v:fill type="solid"/>
              </v:shape>
            </v:group>
            <v:group style="position:absolute;left:7913;top:5918;width:2088;height:598" coordorigin="7913,5918" coordsize="2088,598">
              <v:shape style="position:absolute;left:7913;top:5918;width:2088;height:598" coordorigin="7913,5918" coordsize="2088,598" path="m7913,5918l7913,6516,10001,6516,10001,5918,7913,5918xe" filled="t" fillcolor="#FFFFFF" stroked="f">
                <v:path arrowok="t"/>
                <v:fill type="solid"/>
              </v:shape>
            </v:group>
            <v:group style="position:absolute;left:5702;top:5918;width:2210;height:598" coordorigin="5702,5918" coordsize="2210,598">
              <v:shape style="position:absolute;left:5702;top:5918;width:2210;height:598" coordorigin="5702,5918" coordsize="2210,598" path="m5702,5918l5702,6516,7913,6516,7913,5918,5702,5918xe" filled="t" fillcolor="#FFFFFF" stroked="f">
                <v:path arrowok="t"/>
                <v:fill type="solid"/>
              </v:shape>
            </v:group>
            <v:group style="position:absolute;left:3866;top:5918;width:1836;height:598" coordorigin="3866,5918" coordsize="1836,598">
              <v:shape style="position:absolute;left:3866;top:5918;width:1836;height:598" coordorigin="3866,5918" coordsize="1836,598" path="m3866,5918l3866,6516,5702,6516,5702,5918,3866,5918xe" filled="t" fillcolor="#FFFFFF" stroked="f">
                <v:path arrowok="t"/>
                <v:fill type="solid"/>
              </v:shape>
            </v:group>
            <v:group style="position:absolute;left:1534;top:5918;width:2333;height:598" coordorigin="1534,5918" coordsize="2333,598">
              <v:shape style="position:absolute;left:1534;top:5918;width:2333;height:598" coordorigin="1534,5918" coordsize="2333,598" path="m1534,5918l1534,6516,3866,6516,3866,5918,1534,5918xe" filled="t" fillcolor="#FFFFFF" stroked="f">
                <v:path arrowok="t"/>
                <v:fill type="solid"/>
              </v:shape>
            </v:group>
            <v:group style="position:absolute;left:11052;top:5328;width:1944;height:590" coordorigin="11052,5328" coordsize="1944,590">
              <v:shape style="position:absolute;left:11052;top:5328;width:1944;height:590" coordorigin="11052,5328" coordsize="1944,590" path="m11052,5328l11052,5918,12996,5918,12996,5328,11052,5328xe" filled="t" fillcolor="#FFFFFF" stroked="f">
                <v:path arrowok="t"/>
                <v:fill type="solid"/>
              </v:shape>
            </v:group>
            <v:group style="position:absolute;left:10001;top:5328;width:1051;height:590" coordorigin="10001,5328" coordsize="1051,590">
              <v:shape style="position:absolute;left:10001;top:5328;width:1051;height:590" coordorigin="10001,5328" coordsize="1051,590" path="m10001,5328l10001,5918,11052,5918,11052,5328,10001,5328xe" filled="t" fillcolor="#FFFFFF" stroked="f">
                <v:path arrowok="t"/>
                <v:fill type="solid"/>
              </v:shape>
            </v:group>
            <v:group style="position:absolute;left:7913;top:5328;width:2088;height:590" coordorigin="7913,5328" coordsize="2088,590">
              <v:shape style="position:absolute;left:7913;top:5328;width:2088;height:590" coordorigin="7913,5328" coordsize="2088,590" path="m7913,5328l7913,5918,10001,5918,10001,5328,7913,5328xe" filled="t" fillcolor="#FFFFFF" stroked="f">
                <v:path arrowok="t"/>
                <v:fill type="solid"/>
              </v:shape>
            </v:group>
            <v:group style="position:absolute;left:5702;top:5328;width:2210;height:590" coordorigin="5702,5328" coordsize="2210,590">
              <v:shape style="position:absolute;left:5702;top:5328;width:2210;height:590" coordorigin="5702,5328" coordsize="2210,590" path="m5702,5328l5702,5918,7913,5918,7913,5328,5702,5328xe" filled="t" fillcolor="#FFFFFF" stroked="f">
                <v:path arrowok="t"/>
                <v:fill type="solid"/>
              </v:shape>
            </v:group>
            <v:group style="position:absolute;left:3866;top:5328;width:1836;height:590" coordorigin="3866,5328" coordsize="1836,590">
              <v:shape style="position:absolute;left:3866;top:5328;width:1836;height:590" coordorigin="3866,5328" coordsize="1836,590" path="m3866,5328l3866,5918,5702,5918,5702,5328,3866,5328xe" filled="t" fillcolor="#FFFFFF" stroked="f">
                <v:path arrowok="t"/>
                <v:fill type="solid"/>
              </v:shape>
            </v:group>
            <v:group style="position:absolute;left:1534;top:5328;width:2333;height:590" coordorigin="1534,5328" coordsize="2333,590">
              <v:shape style="position:absolute;left:1534;top:5328;width:2333;height:590" coordorigin="1534,5328" coordsize="2333,590" path="m1534,5328l1534,5918,3866,5918,3866,5328,1534,5328xe" filled="t" fillcolor="#FFFFFF" stroked="f">
                <v:path arrowok="t"/>
                <v:fill type="solid"/>
              </v:shape>
            </v:group>
            <v:group style="position:absolute;left:12996;top:2678;width:1793;height:828" coordorigin="12996,2678" coordsize="1793,828">
              <v:shape style="position:absolute;left:12996;top:2678;width:1793;height:828" coordorigin="12996,2678" coordsize="1793,828" path="m12996,2678l12996,3506,14789,3506,14789,2678,12996,2678xe" filled="t" fillcolor="#FFFFFF" stroked="f">
                <v:path arrowok="t"/>
                <v:fill type="solid"/>
              </v:shape>
            </v:group>
            <v:group style="position:absolute;left:11052;top:2678;width:1944;height:828" coordorigin="11052,2678" coordsize="1944,828">
              <v:shape style="position:absolute;left:11052;top:2678;width:1944;height:828" coordorigin="11052,2678" coordsize="1944,828" path="m11052,2678l11052,3506,12996,3506,12996,2678,11052,2678xe" filled="t" fillcolor="#FFFFFF" stroked="f">
                <v:path arrowok="t"/>
                <v:fill type="solid"/>
              </v:shape>
            </v:group>
            <v:group style="position:absolute;left:10001;top:2678;width:1051;height:828" coordorigin="10001,2678" coordsize="1051,828">
              <v:shape style="position:absolute;left:10001;top:2678;width:1051;height:828" coordorigin="10001,2678" coordsize="1051,828" path="m10001,2678l10001,3506,11052,3506,11052,2678,10001,2678xe" filled="t" fillcolor="#FFFFFF" stroked="f">
                <v:path arrowok="t"/>
                <v:fill type="solid"/>
              </v:shape>
            </v:group>
            <v:group style="position:absolute;left:7913;top:2678;width:2088;height:828" coordorigin="7913,2678" coordsize="2088,828">
              <v:shape style="position:absolute;left:7913;top:2678;width:2088;height:828" coordorigin="7913,2678" coordsize="2088,828" path="m7913,2678l7913,3506,10001,3506,10001,2678,7913,2678xe" filled="t" fillcolor="#FFFFFF" stroked="f">
                <v:path arrowok="t"/>
                <v:fill type="solid"/>
              </v:shape>
            </v:group>
            <v:group style="position:absolute;left:5702;top:2678;width:2210;height:828" coordorigin="5702,2678" coordsize="2210,828">
              <v:shape style="position:absolute;left:5702;top:2678;width:2210;height:828" coordorigin="5702,2678" coordsize="2210,828" path="m5702,2678l5702,3506,7913,3506,7913,2678,5702,2678xe" filled="t" fillcolor="#FFFFFF" stroked="f">
                <v:path arrowok="t"/>
                <v:fill type="solid"/>
              </v:shape>
            </v:group>
            <v:group style="position:absolute;left:3866;top:2678;width:1836;height:828" coordorigin="3866,2678" coordsize="1836,828">
              <v:shape style="position:absolute;left:3866;top:2678;width:1836;height:828" coordorigin="3866,2678" coordsize="1836,828" path="m3866,2678l3866,3506,5702,3506,5702,2678,3866,2678xe" filled="t" fillcolor="#FFFFFF" stroked="f">
                <v:path arrowok="t"/>
                <v:fill type="solid"/>
              </v:shape>
            </v:group>
            <v:group style="position:absolute;left:1534;top:2678;width:2333;height:828" coordorigin="1534,2678" coordsize="2333,828">
              <v:shape style="position:absolute;left:1534;top:2678;width:2333;height:828" coordorigin="1534,2678" coordsize="2333,828" path="m1534,2678l1534,3506,3866,3506,3866,2678,1534,2678xe" filled="t" fillcolor="#FFFFFF" stroked="f">
                <v:path arrowok="t"/>
                <v:fill type="solid"/>
              </v:shape>
            </v:group>
            <v:group style="position:absolute;left:2088;top:10483;width:1908;height:482" coordorigin="2088,10483" coordsize="1908,482">
              <v:shape style="position:absolute;left:2088;top:10483;width:1908;height:482" coordorigin="2088,10483" coordsize="1908,482" path="m2088,10483l2088,10966,3996,10966,3996,10483,2088,10483xe" filled="t" fillcolor="#BADFE3" stroked="f">
                <v:path arrowok="t"/>
                <v:fill type="solid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81" w:lineRule="exact" w:before="0"/>
        <w:ind w:left="69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sz w:val="38"/>
          <w:szCs w:val="38"/>
        </w:rPr>
        <w:t>3、26寸以下LED液晶屏及驱动、电源概况</w:t>
      </w:r>
    </w:p>
    <w:p>
      <w:pPr>
        <w:spacing w:line="130" w:lineRule="exact" w:before="7"/>
        <w:rPr>
          <w:sz w:val="13"/>
          <w:szCs w:val="13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tbl>
      <w:tblPr>
        <w:tblW w:w="0" w:type="auto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3"/>
        <w:gridCol w:w="1836"/>
        <w:gridCol w:w="2210"/>
        <w:gridCol w:w="2088"/>
        <w:gridCol w:w="1051"/>
        <w:gridCol w:w="1944"/>
        <w:gridCol w:w="1793"/>
      </w:tblGrid>
      <w:tr>
        <w:trPr>
          <w:trHeight w:val="828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60" w:lineRule="auto" w:before="86"/>
              <w:ind w:left="136" w:right="201" w:firstLine="100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项目 液晶屏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7"/>
              <w:ind w:left="496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w w:val="105"/>
                <w:sz w:val="23"/>
                <w:szCs w:val="23"/>
              </w:rPr>
              <w:t>LED电流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  <w:p>
            <w:pPr>
              <w:pStyle w:val="TableParagraph"/>
              <w:spacing w:line="240" w:lineRule="auto" w:before="48"/>
              <w:ind w:left="554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spacing w:val="1"/>
                <w:w w:val="105"/>
                <w:sz w:val="23"/>
                <w:szCs w:val="23"/>
              </w:rPr>
              <w:t>（mA）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60" w:lineRule="exact" w:before="1"/>
              <w:ind w:right="0"/>
              <w:jc w:val="left"/>
              <w:rPr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323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spacing w:val="1"/>
                <w:w w:val="105"/>
                <w:sz w:val="23"/>
                <w:szCs w:val="23"/>
              </w:rPr>
              <w:t>灯串电压（V）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60" w:lineRule="exact" w:before="1"/>
              <w:ind w:right="0"/>
              <w:jc w:val="left"/>
              <w:rPr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381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w w:val="105"/>
                <w:sz w:val="23"/>
                <w:szCs w:val="23"/>
              </w:rPr>
              <w:t>LED连接方式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67" w:lineRule="auto" w:before="136"/>
              <w:ind w:left="136" w:right="417" w:firstLine="28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屏 厂家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60" w:lineRule="exact" w:before="1"/>
              <w:ind w:right="0"/>
              <w:jc w:val="left"/>
              <w:rPr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489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w w:val="105"/>
                <w:sz w:val="23"/>
                <w:szCs w:val="23"/>
              </w:rPr>
              <w:t>有无驱动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60" w:lineRule="exact" w:before="1"/>
              <w:ind w:right="0"/>
              <w:jc w:val="left"/>
              <w:rPr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410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w w:val="105"/>
                <w:sz w:val="23"/>
                <w:szCs w:val="23"/>
              </w:rPr>
              <w:t>可用电源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</w:tr>
      <w:tr>
        <w:trPr>
          <w:trHeight w:val="569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1"/>
              <w:ind w:left="662" w:right="201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M185B3-L01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1"/>
              <w:ind w:left="695" w:right="68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20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1"/>
              <w:ind w:left="309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2"/>
                <w:sz w:val="20"/>
                <w:szCs w:val="20"/>
              </w:rPr>
              <w:t>30.8～36.3～39.6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31"/>
              <w:ind w:left="496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spacing w:val="1"/>
                <w:w w:val="105"/>
                <w:sz w:val="23"/>
                <w:szCs w:val="23"/>
              </w:rPr>
              <w:t>11颗*14串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1"/>
              <w:ind w:left="348" w:right="34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CMO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1"/>
              <w:ind w:left="845" w:right="845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无</w:t>
            </w:r>
          </w:p>
        </w:tc>
        <w:tc>
          <w:tcPr>
            <w:tcW w:w="179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exact"/>
              <w:ind w:right="0"/>
              <w:jc w:val="left"/>
              <w:rPr>
                <w:sz w:val="24"/>
                <w:szCs w:val="24"/>
              </w:rPr>
            </w:pPr>
          </w:p>
          <w:p>
            <w:pPr>
              <w:pStyle w:val="TableParagraph"/>
              <w:spacing w:line="340" w:lineRule="exact" w:before="5"/>
              <w:ind w:right="0"/>
              <w:jc w:val="left"/>
              <w:rPr>
                <w:sz w:val="34"/>
                <w:szCs w:val="34"/>
              </w:rPr>
            </w:pPr>
          </w:p>
          <w:p>
            <w:pPr>
              <w:pStyle w:val="TableParagraph"/>
              <w:spacing w:line="240" w:lineRule="auto"/>
              <w:ind w:left="690" w:right="679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/>
                <w:spacing w:val="3"/>
                <w:w w:val="105"/>
                <w:sz w:val="23"/>
              </w:rPr>
              <w:t>36</w:t>
            </w:r>
            <w:r>
              <w:rPr>
                <w:rFonts w:ascii="SimSun"/>
                <w:w w:val="105"/>
                <w:sz w:val="23"/>
              </w:rPr>
              <w:t>W</w:t>
            </w:r>
            <w:r>
              <w:rPr>
                <w:rFonts w:ascii="SimSun"/>
                <w:sz w:val="23"/>
              </w:rPr>
            </w:r>
          </w:p>
          <w:p>
            <w:pPr>
              <w:pStyle w:val="TableParagraph"/>
              <w:spacing w:line="240" w:lineRule="auto" w:before="48"/>
              <w:ind w:left="136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/>
                <w:spacing w:val="2"/>
                <w:w w:val="105"/>
                <w:sz w:val="23"/>
              </w:rPr>
              <w:t>34006834</w:t>
            </w:r>
            <w:r>
              <w:rPr>
                <w:rFonts w:ascii="SimSun"/>
                <w:sz w:val="23"/>
              </w:rPr>
            </w:r>
          </w:p>
        </w:tc>
      </w:tr>
      <w:tr>
        <w:trPr>
          <w:trHeight w:val="670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62" w:right="201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M185B3-LA1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95" w:right="68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20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309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2"/>
                <w:sz w:val="20"/>
                <w:szCs w:val="20"/>
              </w:rPr>
              <w:t>36.4～40.3～44.2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81"/>
              <w:ind w:left="561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spacing w:val="-1"/>
                <w:w w:val="105"/>
                <w:sz w:val="23"/>
                <w:szCs w:val="23"/>
              </w:rPr>
              <w:t>13颗*8串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348" w:right="34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CMO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845" w:right="845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无</w:t>
            </w:r>
          </w:p>
        </w:tc>
        <w:tc>
          <w:tcPr>
            <w:tcW w:w="1793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83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8"/>
              <w:ind w:left="662" w:right="201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M185B3-LE1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8"/>
              <w:ind w:left="695" w:right="68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20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8"/>
              <w:ind w:left="309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2"/>
                <w:sz w:val="20"/>
                <w:szCs w:val="20"/>
              </w:rPr>
              <w:t>36.4～40.3～44.2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38"/>
              <w:ind w:left="561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spacing w:val="-1"/>
                <w:w w:val="105"/>
                <w:sz w:val="23"/>
                <w:szCs w:val="23"/>
              </w:rPr>
              <w:t>13颗*8串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8"/>
              <w:ind w:left="348" w:right="34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CMO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58"/>
              <w:ind w:left="845" w:right="845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无</w:t>
            </w:r>
          </w:p>
        </w:tc>
        <w:tc>
          <w:tcPr>
            <w:tcW w:w="179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90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136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1"/>
                <w:sz w:val="20"/>
                <w:szCs w:val="20"/>
              </w:rPr>
              <w:t>LC185EXN－SCA1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0" w:lineRule="exact" w:before="1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95" w:right="688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t>——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0" w:lineRule="exact" w:before="1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882" w:right="875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t>——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94"/>
              <w:ind w:left="775" w:right="775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 w:hAnsi="Arial" w:cs="Arial" w:eastAsia="Arial"/>
                <w:w w:val="105"/>
                <w:sz w:val="23"/>
                <w:szCs w:val="23"/>
              </w:rPr>
              <w:t>——</w:t>
            </w:r>
            <w:r>
              <w:rPr>
                <w:rFonts w:ascii="Arial" w:hAnsi="Arial" w:cs="Arial" w:eastAsia="Arial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348" w:right="34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LG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316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1"/>
                <w:sz w:val="20"/>
                <w:szCs w:val="20"/>
              </w:rPr>
              <w:t>有（24V输入）</w:t>
            </w:r>
          </w:p>
        </w:tc>
        <w:tc>
          <w:tcPr>
            <w:tcW w:w="179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60" w:lineRule="exact" w:before="8"/>
              <w:ind w:right="0"/>
              <w:jc w:val="left"/>
              <w:rPr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690" w:right="679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/>
                <w:spacing w:val="3"/>
                <w:w w:val="105"/>
                <w:sz w:val="23"/>
              </w:rPr>
              <w:t>60</w:t>
            </w:r>
            <w:r>
              <w:rPr>
                <w:rFonts w:ascii="SimSun"/>
                <w:w w:val="105"/>
                <w:sz w:val="23"/>
              </w:rPr>
              <w:t>W</w:t>
            </w:r>
            <w:r>
              <w:rPr>
                <w:rFonts w:ascii="SimSun"/>
                <w:sz w:val="23"/>
              </w:rPr>
            </w:r>
          </w:p>
          <w:p>
            <w:pPr>
              <w:pStyle w:val="TableParagraph"/>
              <w:spacing w:line="240" w:lineRule="auto" w:before="48"/>
              <w:ind w:left="136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/>
                <w:spacing w:val="2"/>
                <w:w w:val="105"/>
                <w:sz w:val="23"/>
              </w:rPr>
              <w:t>34006812</w:t>
            </w:r>
            <w:r>
              <w:rPr>
                <w:rFonts w:ascii="SimSun"/>
                <w:sz w:val="23"/>
              </w:rPr>
            </w:r>
          </w:p>
        </w:tc>
      </w:tr>
      <w:tr>
        <w:trPr>
          <w:trHeight w:val="598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518" w:right="201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LC216EXN-SCA1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0" w:lineRule="exact" w:before="1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95" w:right="688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t>——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0" w:lineRule="exact" w:before="1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882" w:right="875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t>——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94"/>
              <w:ind w:left="775" w:right="775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 w:hAnsi="Arial" w:cs="Arial" w:eastAsia="Arial"/>
                <w:w w:val="105"/>
                <w:sz w:val="23"/>
                <w:szCs w:val="23"/>
              </w:rPr>
              <w:t>——</w:t>
            </w:r>
            <w:r>
              <w:rPr>
                <w:rFonts w:ascii="Arial" w:hAnsi="Arial" w:cs="Arial" w:eastAsia="Arial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348" w:right="34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LG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316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1"/>
                <w:sz w:val="20"/>
                <w:szCs w:val="20"/>
              </w:rPr>
              <w:t>有（24V输入）</w:t>
            </w:r>
          </w:p>
        </w:tc>
        <w:tc>
          <w:tcPr>
            <w:tcW w:w="179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98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5"/>
              <w:ind w:left="662" w:right="201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M215H3-LA1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5"/>
              <w:ind w:left="695" w:right="68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40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5"/>
              <w:ind w:left="604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1"/>
                <w:sz w:val="20"/>
                <w:szCs w:val="20"/>
              </w:rPr>
              <w:t>41.6～45.5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5"/>
              <w:ind w:left="561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spacing w:val="-1"/>
                <w:w w:val="105"/>
                <w:sz w:val="23"/>
                <w:szCs w:val="23"/>
              </w:rPr>
              <w:t>13颗*6串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5"/>
              <w:ind w:left="348" w:right="34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CMO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5"/>
              <w:ind w:left="845" w:right="845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无</w:t>
            </w:r>
          </w:p>
        </w:tc>
        <w:tc>
          <w:tcPr>
            <w:tcW w:w="179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30" w:lineRule="exact" w:before="9"/>
              <w:ind w:right="0"/>
              <w:jc w:val="left"/>
              <w:rPr>
                <w:sz w:val="23"/>
                <w:szCs w:val="23"/>
              </w:rPr>
            </w:pPr>
          </w:p>
          <w:p>
            <w:pPr>
              <w:pStyle w:val="TableParagraph"/>
              <w:spacing w:line="240" w:lineRule="exact"/>
              <w:ind w:right="0"/>
              <w:jc w:val="left"/>
              <w:rPr>
                <w:sz w:val="24"/>
                <w:szCs w:val="24"/>
              </w:rPr>
            </w:pPr>
          </w:p>
          <w:p>
            <w:pPr>
              <w:pStyle w:val="TableParagraph"/>
              <w:spacing w:line="240" w:lineRule="exact"/>
              <w:ind w:right="0"/>
              <w:jc w:val="left"/>
              <w:rPr>
                <w:sz w:val="24"/>
                <w:szCs w:val="24"/>
              </w:rPr>
            </w:pPr>
          </w:p>
          <w:p>
            <w:pPr>
              <w:pStyle w:val="TableParagraph"/>
              <w:spacing w:line="240" w:lineRule="exact"/>
              <w:ind w:right="0"/>
              <w:jc w:val="left"/>
              <w:rPr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690" w:right="679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/>
                <w:spacing w:val="3"/>
                <w:w w:val="105"/>
                <w:sz w:val="23"/>
              </w:rPr>
              <w:t>36</w:t>
            </w:r>
            <w:r>
              <w:rPr>
                <w:rFonts w:ascii="SimSun"/>
                <w:w w:val="105"/>
                <w:sz w:val="23"/>
              </w:rPr>
              <w:t>W</w:t>
            </w:r>
            <w:r>
              <w:rPr>
                <w:rFonts w:ascii="SimSun"/>
                <w:sz w:val="23"/>
              </w:rPr>
            </w:r>
          </w:p>
          <w:p>
            <w:pPr>
              <w:pStyle w:val="TableParagraph"/>
              <w:spacing w:line="240" w:lineRule="auto" w:before="41"/>
              <w:ind w:left="18" w:right="0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/>
                <w:spacing w:val="2"/>
                <w:w w:val="105"/>
                <w:sz w:val="23"/>
              </w:rPr>
              <w:t>34006834</w:t>
            </w:r>
            <w:r>
              <w:rPr>
                <w:rFonts w:ascii="SimSun"/>
                <w:sz w:val="23"/>
              </w:rPr>
            </w:r>
          </w:p>
        </w:tc>
      </w:tr>
      <w:tr>
        <w:trPr>
          <w:trHeight w:val="655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90" w:lineRule="exact" w:before="4"/>
              <w:ind w:right="0"/>
              <w:jc w:val="left"/>
              <w:rPr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62" w:right="201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M236H3-L02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90" w:lineRule="exact" w:before="4"/>
              <w:ind w:right="0"/>
              <w:jc w:val="left"/>
              <w:rPr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95" w:right="68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20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90" w:lineRule="exact" w:before="4"/>
              <w:ind w:right="0"/>
              <w:jc w:val="left"/>
              <w:rPr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503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2"/>
                <w:sz w:val="20"/>
                <w:szCs w:val="20"/>
              </w:rPr>
              <w:t>34～39.6～42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74"/>
              <w:ind w:left="496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spacing w:val="1"/>
                <w:w w:val="105"/>
                <w:sz w:val="23"/>
                <w:szCs w:val="23"/>
              </w:rPr>
              <w:t>12颗*14串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90" w:lineRule="exact" w:before="4"/>
              <w:ind w:right="0"/>
              <w:jc w:val="left"/>
              <w:rPr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8" w:right="34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CMO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90" w:lineRule="exact" w:before="4"/>
              <w:ind w:right="0"/>
              <w:jc w:val="left"/>
              <w:rPr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845" w:right="845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无</w:t>
            </w:r>
          </w:p>
        </w:tc>
        <w:tc>
          <w:tcPr>
            <w:tcW w:w="1793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648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80" w:lineRule="exact" w:before="7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712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M236H3-LA2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80" w:lineRule="exact" w:before="7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695" w:right="68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40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80" w:lineRule="exact" w:before="7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503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2"/>
                <w:sz w:val="20"/>
                <w:szCs w:val="20"/>
              </w:rPr>
              <w:t>34～38.4～42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67"/>
              <w:ind w:left="561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spacing w:val="-1"/>
                <w:w w:val="105"/>
                <w:sz w:val="23"/>
                <w:szCs w:val="23"/>
              </w:rPr>
              <w:t>12颗*8串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80" w:lineRule="exact" w:before="7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348" w:right="34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CMO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180" w:lineRule="exact" w:before="7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845" w:right="845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无</w:t>
            </w:r>
          </w:p>
        </w:tc>
        <w:tc>
          <w:tcPr>
            <w:tcW w:w="1793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670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417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3"/>
                <w:sz w:val="20"/>
                <w:szCs w:val="20"/>
              </w:rPr>
              <w:t>自制23.6寸LED屏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95" w:right="68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40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790" w:right="776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2"/>
                <w:sz w:val="20"/>
                <w:szCs w:val="20"/>
              </w:rPr>
              <w:t>24～28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74"/>
              <w:ind w:left="439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w w:val="105"/>
                <w:sz w:val="23"/>
                <w:szCs w:val="23"/>
              </w:rPr>
              <w:t>8颗*2*16串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316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康佳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00" w:lineRule="exact" w:before="2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845" w:right="845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无</w:t>
            </w:r>
          </w:p>
        </w:tc>
        <w:tc>
          <w:tcPr>
            <w:tcW w:w="179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44"/>
              <w:ind w:left="518" w:right="201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2"/>
                <w:sz w:val="20"/>
                <w:szCs w:val="20"/>
              </w:rPr>
              <w:t>自制26寸LED屏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44"/>
              <w:ind w:left="695" w:right="68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40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44"/>
              <w:ind w:left="790" w:right="776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pacing w:val="-2"/>
                <w:sz w:val="20"/>
                <w:szCs w:val="20"/>
              </w:rPr>
              <w:t>39～46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23"/>
              <w:ind w:left="381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w w:val="105"/>
                <w:sz w:val="23"/>
                <w:szCs w:val="23"/>
              </w:rPr>
              <w:t>13颗*2*16串</w:t>
            </w:r>
            <w:r>
              <w:rPr>
                <w:rFonts w:ascii="SimSun" w:hAnsi="SimSun" w:cs="SimSun" w:eastAsia="SimSun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44"/>
              <w:ind w:left="316" w:right="0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康佳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ADFE3"/>
          </w:tcPr>
          <w:p>
            <w:pPr>
              <w:pStyle w:val="TableParagraph"/>
              <w:spacing w:line="240" w:lineRule="auto" w:before="144"/>
              <w:ind w:left="845" w:right="845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无</w:t>
            </w:r>
          </w:p>
        </w:tc>
        <w:tc>
          <w:tcPr>
            <w:tcW w:w="179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20" w:lineRule="exact" w:before="5"/>
              <w:ind w:right="0"/>
              <w:jc w:val="left"/>
              <w:rPr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690" w:right="679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/>
                <w:spacing w:val="3"/>
                <w:w w:val="105"/>
                <w:sz w:val="23"/>
              </w:rPr>
              <w:t>60</w:t>
            </w:r>
            <w:r>
              <w:rPr>
                <w:rFonts w:ascii="SimSun"/>
                <w:w w:val="105"/>
                <w:sz w:val="23"/>
              </w:rPr>
              <w:t>W</w:t>
            </w:r>
            <w:r>
              <w:rPr>
                <w:rFonts w:ascii="SimSun"/>
                <w:sz w:val="23"/>
              </w:rPr>
            </w:r>
          </w:p>
          <w:p>
            <w:pPr>
              <w:pStyle w:val="TableParagraph"/>
              <w:spacing w:line="240" w:lineRule="auto" w:before="48"/>
              <w:ind w:left="136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/>
                <w:spacing w:val="2"/>
                <w:w w:val="105"/>
                <w:sz w:val="23"/>
              </w:rPr>
              <w:t>34006812</w:t>
            </w:r>
            <w:r>
              <w:rPr>
                <w:rFonts w:ascii="SimSun"/>
                <w:sz w:val="23"/>
              </w:rPr>
            </w:r>
          </w:p>
        </w:tc>
      </w:tr>
      <w:tr>
        <w:trPr>
          <w:trHeight w:val="540" w:hRule="exact"/>
        </w:trPr>
        <w:tc>
          <w:tcPr>
            <w:tcW w:w="23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6"/>
              <w:ind w:left="518" w:right="201"/>
              <w:jc w:val="left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LC260EXN-SCB1</w:t>
            </w:r>
          </w:p>
        </w:tc>
        <w:tc>
          <w:tcPr>
            <w:tcW w:w="1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79"/>
              <w:ind w:left="695" w:right="688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t>——</w:t>
            </w: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79"/>
              <w:ind w:left="882" w:right="875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t>——</w:t>
            </w:r>
          </w:p>
        </w:tc>
        <w:tc>
          <w:tcPr>
            <w:tcW w:w="2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66"/>
              <w:ind w:left="775" w:right="775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 w:hAnsi="Arial" w:cs="Arial" w:eastAsia="Arial"/>
                <w:w w:val="105"/>
                <w:sz w:val="23"/>
                <w:szCs w:val="23"/>
              </w:rPr>
              <w:t>——</w:t>
            </w:r>
            <w:r>
              <w:rPr>
                <w:rFonts w:ascii="Arial" w:hAnsi="Arial" w:cs="Arial" w:eastAsia="Arial"/>
                <w:sz w:val="23"/>
                <w:szCs w:val="23"/>
              </w:rPr>
            </w:r>
          </w:p>
        </w:tc>
        <w:tc>
          <w:tcPr>
            <w:tcW w:w="10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6"/>
              <w:ind w:left="348" w:right="348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/>
                <w:sz w:val="20"/>
              </w:rPr>
              <w:t>LG</w:t>
            </w:r>
          </w:p>
        </w:tc>
        <w:tc>
          <w:tcPr>
            <w:tcW w:w="1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6"/>
              <w:ind w:left="845" w:right="845"/>
              <w:jc w:val="center"/>
              <w:rPr>
                <w:rFonts w:ascii="SimSun" w:hAnsi="SimSun" w:cs="SimSun" w:eastAsia="SimSun"/>
                <w:sz w:val="20"/>
                <w:szCs w:val="20"/>
              </w:rPr>
            </w:pPr>
            <w:r>
              <w:rPr>
                <w:rFonts w:ascii="SimSun" w:hAnsi="SimSun" w:cs="SimSun" w:eastAsia="SimSun"/>
                <w:sz w:val="20"/>
                <w:szCs w:val="20"/>
              </w:rPr>
              <w:t>无</w:t>
            </w:r>
          </w:p>
        </w:tc>
        <w:tc>
          <w:tcPr>
            <w:tcW w:w="179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</w:tbl>
    <w:p>
      <w:pPr>
        <w:spacing w:line="190" w:lineRule="exact" w:before="4"/>
        <w:rPr>
          <w:sz w:val="19"/>
          <w:szCs w:val="19"/>
        </w:rPr>
      </w:pPr>
    </w:p>
    <w:p>
      <w:pPr>
        <w:spacing w:before="24"/>
        <w:ind w:left="2964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SimSun" w:hAnsi="SimSun" w:cs="SimSun" w:eastAsia="SimSun"/>
          <w:color w:val="BADFE3"/>
          <w:sz w:val="31"/>
          <w:szCs w:val="31"/>
        </w:rPr>
        <w:t>代表此屏目前已批量使用</w:t>
      </w:r>
      <w:r>
        <w:rPr>
          <w:rFonts w:ascii="SimSun" w:hAnsi="SimSun" w:cs="SimSun" w:eastAsia="SimSun"/>
          <w:color w:val="000000"/>
          <w:sz w:val="31"/>
          <w:szCs w:val="31"/>
        </w:rPr>
      </w:r>
    </w:p>
    <w:p>
      <w:pPr>
        <w:spacing w:after="0"/>
        <w:jc w:val="left"/>
        <w:rPr>
          <w:rFonts w:ascii="SimSun" w:hAnsi="SimSun" w:cs="SimSun" w:eastAsia="SimSun"/>
          <w:sz w:val="31"/>
          <w:szCs w:val="31"/>
        </w:rPr>
        <w:sectPr>
          <w:pgSz w:w="16838" w:h="11920" w:orient="landscape"/>
          <w:pgMar w:top="1100" w:bottom="280" w:left="1420" w:right="194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41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1764;top:2002;width:8352;height:554" coordorigin="1764,2002" coordsize="8352,554">
              <v:shape style="position:absolute;left:1764;top:2002;width:8352;height:554" coordorigin="1764,2002" coordsize="8352,554" path="m1764,2002l1764,2556,10116,2556,10116,2002,1764,2002xe" filled="t" fillcolor="#333399" stroked="f">
                <v:path arrowok="t"/>
                <v:fill type="solid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60" w:lineRule="exact" w:before="14"/>
        <w:rPr>
          <w:sz w:val="26"/>
          <w:szCs w:val="26"/>
        </w:rPr>
      </w:pPr>
    </w:p>
    <w:p>
      <w:pPr>
        <w:spacing w:line="550" w:lineRule="exact" w:before="0"/>
        <w:ind w:left="107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position w:val="1"/>
          <w:sz w:val="45"/>
          <w:szCs w:val="45"/>
        </w:rPr>
        <w:t>4、</w:t>
      </w:r>
      <w:r>
        <w:rPr>
          <w:rFonts w:ascii="SimSun" w:hAnsi="SimSun" w:cs="SimSun" w:eastAsia="SimSun"/>
          <w:spacing w:val="-2"/>
          <w:sz w:val="38"/>
          <w:szCs w:val="38"/>
        </w:rPr>
        <w:t>小尺寸LED背光驱动方案介绍</w:t>
      </w:r>
    </w:p>
    <w:p>
      <w:pPr>
        <w:tabs>
          <w:tab w:pos="755" w:val="left" w:leader="none"/>
        </w:tabs>
        <w:spacing w:before="365"/>
        <w:ind w:left="215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position w:val="1"/>
          <w:sz w:val="39"/>
          <w:szCs w:val="39"/>
        </w:rPr>
        <w:t>对象：19～26寸LED背光电视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755" w:val="left" w:leader="none"/>
        </w:tabs>
        <w:spacing w:before="127"/>
        <w:ind w:left="215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spacing w:val="1"/>
          <w:position w:val="1"/>
          <w:sz w:val="39"/>
          <w:szCs w:val="39"/>
        </w:rPr>
        <w:t>使用IC：OZ9998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755" w:val="left" w:leader="none"/>
        </w:tabs>
        <w:spacing w:before="127"/>
        <w:ind w:left="215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spacing w:val="-1"/>
          <w:position w:val="1"/>
          <w:sz w:val="39"/>
          <w:szCs w:val="39"/>
        </w:rPr>
        <w:t>IC主要功能介绍：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1353" w:val="left" w:leader="none"/>
        </w:tabs>
        <w:spacing w:before="127"/>
        <w:ind w:left="215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position w:val="1"/>
          <w:sz w:val="39"/>
          <w:szCs w:val="39"/>
        </w:rPr>
        <w:t>1.兼具Boost开关控制和LED电流平衡功能；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1555" w:val="left" w:leader="none"/>
        </w:tabs>
        <w:spacing w:before="120"/>
        <w:ind w:left="215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spacing w:val="2"/>
          <w:position w:val="1"/>
          <w:sz w:val="39"/>
          <w:szCs w:val="39"/>
        </w:rPr>
        <w:t>2</w:t>
      </w:r>
      <w:r>
        <w:rPr>
          <w:rFonts w:ascii="SimSun" w:hAnsi="SimSun" w:cs="SimSun" w:eastAsia="SimSun"/>
          <w:spacing w:val="-4"/>
          <w:position w:val="1"/>
          <w:sz w:val="39"/>
          <w:szCs w:val="39"/>
        </w:rPr>
        <w:t>.</w:t>
      </w:r>
      <w:r>
        <w:rPr>
          <w:rFonts w:ascii="SimSun" w:hAnsi="SimSun" w:cs="SimSun" w:eastAsia="SimSun"/>
          <w:position w:val="1"/>
          <w:sz w:val="39"/>
          <w:szCs w:val="39"/>
        </w:rPr>
        <w:t>每颗芯片最大可驱</w:t>
      </w:r>
      <w:r>
        <w:rPr>
          <w:rFonts w:ascii="SimSun" w:hAnsi="SimSun" w:cs="SimSun" w:eastAsia="SimSun"/>
          <w:spacing w:val="13"/>
          <w:position w:val="1"/>
          <w:sz w:val="39"/>
          <w:szCs w:val="39"/>
        </w:rPr>
        <w:t>动</w:t>
      </w:r>
      <w:r>
        <w:rPr>
          <w:rFonts w:ascii="SimSun" w:hAnsi="SimSun" w:cs="SimSun" w:eastAsia="SimSun"/>
          <w:spacing w:val="2"/>
          <w:position w:val="1"/>
          <w:sz w:val="39"/>
          <w:szCs w:val="39"/>
        </w:rPr>
        <w:t>8</w:t>
      </w:r>
      <w:r>
        <w:rPr>
          <w:rFonts w:ascii="SimSun" w:hAnsi="SimSun" w:cs="SimSun" w:eastAsia="SimSun"/>
          <w:position w:val="1"/>
          <w:sz w:val="39"/>
          <w:szCs w:val="39"/>
        </w:rPr>
        <w:t>个灯串；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1555" w:val="left" w:leader="none"/>
        </w:tabs>
        <w:spacing w:before="127"/>
        <w:ind w:left="215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position w:val="1"/>
          <w:sz w:val="39"/>
          <w:szCs w:val="39"/>
        </w:rPr>
        <w:t>3.外部PWM调光；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1555" w:val="left" w:leader="none"/>
        </w:tabs>
        <w:spacing w:before="127"/>
        <w:ind w:left="215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spacing w:val="-4"/>
          <w:position w:val="1"/>
          <w:sz w:val="39"/>
          <w:szCs w:val="39"/>
        </w:rPr>
        <w:t>4</w:t>
      </w:r>
      <w:r>
        <w:rPr>
          <w:rFonts w:ascii="SimSun" w:hAnsi="SimSun" w:cs="SimSun" w:eastAsia="SimSun"/>
          <w:position w:val="1"/>
          <w:sz w:val="39"/>
          <w:szCs w:val="39"/>
        </w:rPr>
        <w:t>、可多颗并联使用，驱动大</w:t>
      </w:r>
      <w:r>
        <w:rPr>
          <w:rFonts w:ascii="SimSun" w:hAnsi="SimSun" w:cs="SimSun" w:eastAsia="SimSun"/>
          <w:spacing w:val="27"/>
          <w:position w:val="1"/>
          <w:sz w:val="39"/>
          <w:szCs w:val="39"/>
        </w:rPr>
        <w:t>于</w:t>
      </w:r>
      <w:r>
        <w:rPr>
          <w:rFonts w:ascii="SimSun" w:hAnsi="SimSun" w:cs="SimSun" w:eastAsia="SimSun"/>
          <w:spacing w:val="-4"/>
          <w:position w:val="1"/>
          <w:sz w:val="39"/>
          <w:szCs w:val="39"/>
        </w:rPr>
        <w:t>8</w:t>
      </w:r>
      <w:r>
        <w:rPr>
          <w:rFonts w:ascii="SimSun" w:hAnsi="SimSun" w:cs="SimSun" w:eastAsia="SimSun"/>
          <w:spacing w:val="6"/>
          <w:position w:val="1"/>
          <w:sz w:val="39"/>
          <w:szCs w:val="39"/>
        </w:rPr>
        <w:t>路</w:t>
      </w:r>
      <w:r>
        <w:rPr>
          <w:rFonts w:ascii="SimSun" w:hAnsi="SimSun" w:cs="SimSun" w:eastAsia="SimSun"/>
          <w:spacing w:val="2"/>
          <w:position w:val="1"/>
          <w:sz w:val="39"/>
          <w:szCs w:val="39"/>
        </w:rPr>
        <w:t>LE</w:t>
      </w:r>
      <w:r>
        <w:rPr>
          <w:rFonts w:ascii="SimSun" w:hAnsi="SimSun" w:cs="SimSun" w:eastAsia="SimSun"/>
          <w:spacing w:val="-4"/>
          <w:position w:val="1"/>
          <w:sz w:val="39"/>
          <w:szCs w:val="39"/>
        </w:rPr>
        <w:t>D</w:t>
      </w:r>
      <w:r>
        <w:rPr>
          <w:rFonts w:ascii="SimSun" w:hAnsi="SimSun" w:cs="SimSun" w:eastAsia="SimSun"/>
          <w:position w:val="1"/>
          <w:sz w:val="39"/>
          <w:szCs w:val="39"/>
        </w:rPr>
        <w:t>灯串；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1555" w:val="left" w:leader="none"/>
        </w:tabs>
        <w:spacing w:before="120"/>
        <w:ind w:left="215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SimSun" w:hAnsi="SimSun" w:cs="SimSun" w:eastAsia="SimSun"/>
          <w:spacing w:val="-1"/>
          <w:position w:val="1"/>
          <w:sz w:val="39"/>
          <w:szCs w:val="39"/>
        </w:rPr>
        <w:t>5、LED灯串电流可以通过外部电阻设定。</w:t>
      </w:r>
      <w:r>
        <w:rPr>
          <w:rFonts w:ascii="SimSun" w:hAnsi="SimSun" w:cs="SimSun" w:eastAsia="SimSun"/>
          <w:sz w:val="39"/>
          <w:szCs w:val="39"/>
        </w:rPr>
      </w:r>
    </w:p>
    <w:p>
      <w:pPr>
        <w:tabs>
          <w:tab w:pos="1555" w:val="left" w:leader="none"/>
        </w:tabs>
        <w:spacing w:before="206"/>
        <w:ind w:left="215" w:right="0" w:firstLine="0"/>
        <w:jc w:val="left"/>
        <w:rPr>
          <w:rFonts w:ascii="Arial" w:hAnsi="Arial" w:cs="Arial" w:eastAsia="Arial"/>
          <w:sz w:val="39"/>
          <w:szCs w:val="39"/>
        </w:rPr>
      </w:pPr>
      <w:r>
        <w:rPr>
          <w:rFonts w:ascii="Arial" w:hAnsi="Arial" w:cs="Arial" w:eastAsia="Arial"/>
          <w:sz w:val="39"/>
          <w:szCs w:val="39"/>
        </w:rPr>
        <w:t>•</w:t>
        <w:tab/>
      </w:r>
      <w:r>
        <w:rPr>
          <w:rFonts w:ascii="Arial" w:hAnsi="Arial" w:cs="Arial" w:eastAsia="Arial"/>
          <w:b/>
          <w:bCs/>
          <w:sz w:val="39"/>
          <w:szCs w:val="39"/>
        </w:rPr>
        <w:t>……</w:t>
      </w:r>
      <w:r>
        <w:rPr>
          <w:rFonts w:ascii="Arial" w:hAnsi="Arial" w:cs="Arial" w:eastAsia="Arial"/>
          <w:sz w:val="39"/>
          <w:szCs w:val="39"/>
        </w:rPr>
      </w:r>
    </w:p>
    <w:p>
      <w:pPr>
        <w:spacing w:after="0"/>
        <w:jc w:val="left"/>
        <w:rPr>
          <w:rFonts w:ascii="Arial" w:hAnsi="Arial" w:cs="Arial" w:eastAsia="Arial"/>
          <w:sz w:val="39"/>
          <w:szCs w:val="39"/>
        </w:rPr>
        <w:sectPr>
          <w:pgSz w:w="16838" w:h="11920" w:orient="landscape"/>
          <w:pgMar w:top="1100" w:bottom="280" w:left="1800" w:right="2420"/>
        </w:sectPr>
      </w:pPr>
    </w:p>
    <w:p>
      <w:pPr>
        <w:spacing w:line="150" w:lineRule="exact" w:before="7"/>
        <w:rPr>
          <w:sz w:val="15"/>
          <w:szCs w:val="15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40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1656;top:2462;width:11938;height:7553" type="#_x0000_t75" stroked="false">
              <v:imagedata r:id="rId27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1"/>
        <w:ind w:left="11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sz w:val="38"/>
          <w:szCs w:val="38"/>
        </w:rPr>
        <w:t>主IC内部框图</w:t>
      </w:r>
    </w:p>
    <w:p>
      <w:pPr>
        <w:spacing w:after="0"/>
        <w:jc w:val="left"/>
        <w:rPr>
          <w:rFonts w:ascii="SimSun" w:hAnsi="SimSun" w:cs="SimSun" w:eastAsia="SimSun"/>
          <w:sz w:val="38"/>
          <w:szCs w:val="38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130" w:lineRule="exact" w:before="2"/>
        <w:rPr>
          <w:sz w:val="13"/>
          <w:szCs w:val="13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81" w:lineRule="exact" w:before="0"/>
        <w:ind w:left="11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sz w:val="38"/>
          <w:szCs w:val="38"/>
        </w:rPr>
        <w:t>5、LED驱动拓扑介绍</w:t>
      </w:r>
    </w:p>
    <w:p>
      <w:pPr>
        <w:spacing w:line="150" w:lineRule="exact" w:before="10"/>
        <w:rPr>
          <w:sz w:val="15"/>
          <w:szCs w:val="15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2000" w:right="1980"/>
        </w:sectPr>
      </w:pPr>
    </w:p>
    <w:p>
      <w:pPr>
        <w:spacing w:line="120" w:lineRule="exact" w:before="5"/>
        <w:rPr>
          <w:sz w:val="12"/>
          <w:szCs w:val="12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before="0"/>
        <w:ind w:left="0" w:right="575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w w:val="95"/>
          <w:sz w:val="16"/>
        </w:rPr>
        <w:t>L1</w:t>
      </w:r>
      <w:r>
        <w:rPr>
          <w:rFonts w:ascii="Arial"/>
          <w:color w:val="000000"/>
          <w:sz w:val="16"/>
        </w:rPr>
      </w:r>
    </w:p>
    <w:p>
      <w:pPr>
        <w:tabs>
          <w:tab w:pos="2507" w:val="left" w:leader="none"/>
          <w:tab w:pos="3651" w:val="right" w:leader="none"/>
        </w:tabs>
        <w:spacing w:before="89"/>
        <w:ind w:left="937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Courier New"/>
          <w:b/>
          <w:spacing w:val="2"/>
          <w:w w:val="95"/>
          <w:position w:val="4"/>
          <w:sz w:val="25"/>
        </w:rPr>
        <w:t>DC</w:t>
        <w:tab/>
      </w:r>
      <w:r>
        <w:rPr>
          <w:rFonts w:ascii="Arial"/>
          <w:w w:val="95"/>
          <w:sz w:val="16"/>
        </w:rPr>
        <w:t>1</w:t>
      </w:r>
      <w:r>
        <w:rPr>
          <w:rFonts w:ascii="Arial"/>
          <w:w w:val="103"/>
          <w:sz w:val="16"/>
        </w:rPr>
        <w:t> </w:t>
      </w:r>
      <w:r>
        <w:rPr>
          <w:rFonts w:ascii="Arial"/>
          <w:sz w:val="16"/>
        </w:rPr>
        <w:tab/>
      </w:r>
      <w:r>
        <w:rPr>
          <w:rFonts w:ascii="Arial"/>
          <w:sz w:val="16"/>
        </w:rPr>
        <w:t> </w:t>
      </w:r>
      <w:r>
        <w:rPr>
          <w:rFonts w:ascii="Arial"/>
          <w:w w:val="95"/>
          <w:sz w:val="16"/>
        </w:rPr>
        <w:t>2</w:t>
      </w:r>
      <w:r>
        <w:rPr>
          <w:rFonts w:ascii="Arial"/>
          <w:sz w:val="16"/>
        </w:rPr>
      </w:r>
    </w:p>
    <w:p>
      <w:pPr>
        <w:spacing w:before="77"/>
        <w:ind w:left="18" w:right="0" w:firstLine="0"/>
        <w:jc w:val="left"/>
        <w:rPr>
          <w:rFonts w:ascii="Courier New" w:hAnsi="Courier New" w:cs="Courier New" w:eastAsia="Courier New"/>
          <w:sz w:val="25"/>
          <w:szCs w:val="25"/>
        </w:rPr>
      </w:pPr>
      <w:r>
        <w:rPr/>
        <w:br w:type="column"/>
      </w:r>
      <w:r>
        <w:rPr>
          <w:rFonts w:ascii="Courier New"/>
          <w:spacing w:val="2"/>
          <w:sz w:val="25"/>
        </w:rPr>
        <w:t>Boost</w:t>
      </w:r>
    </w:p>
    <w:p>
      <w:pPr>
        <w:spacing w:before="264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1"/>
          <w:sz w:val="16"/>
        </w:rPr>
        <w:t>D</w:t>
      </w:r>
      <w:r>
        <w:rPr>
          <w:rFonts w:ascii="Arial"/>
          <w:color w:val="000080"/>
          <w:sz w:val="16"/>
        </w:rPr>
        <w:t>1</w:t>
      </w:r>
      <w:r>
        <w:rPr>
          <w:rFonts w:ascii="Arial"/>
          <w:color w:val="000000"/>
          <w:sz w:val="16"/>
        </w:rPr>
      </w:r>
    </w:p>
    <w:p>
      <w:pPr>
        <w:spacing w:before="790"/>
        <w:ind w:left="937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w w:val="105"/>
        </w:rPr>
        <w:br w:type="column"/>
      </w:r>
      <w:r>
        <w:rPr>
          <w:rFonts w:ascii="Arial"/>
          <w:color w:val="FF0000"/>
          <w:spacing w:val="-4"/>
          <w:w w:val="105"/>
          <w:sz w:val="16"/>
        </w:rPr>
        <w:t>VLED</w:t>
      </w:r>
      <w:r>
        <w:rPr>
          <w:rFonts w:ascii="Arial"/>
          <w:color w:val="000000"/>
          <w:sz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6838" w:h="11920" w:orient="landscape"/>
          <w:pgMar w:top="1100" w:bottom="280" w:left="2000" w:right="1980"/>
          <w:cols w:num="3" w:equalWidth="0">
            <w:col w:w="3652" w:space="40"/>
            <w:col w:w="1933" w:space="971"/>
            <w:col w:w="6262"/>
          </w:cols>
        </w:sectPr>
      </w:pPr>
    </w:p>
    <w:p>
      <w:pPr>
        <w:spacing w:line="100" w:lineRule="exact" w:before="4"/>
        <w:rPr>
          <w:sz w:val="10"/>
          <w:szCs w:val="10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82" w:lineRule="exact" w:before="0"/>
        <w:ind w:left="0" w:right="647" w:firstLine="0"/>
        <w:jc w:val="center"/>
        <w:rPr>
          <w:rFonts w:ascii="Arial" w:hAnsi="Arial" w:cs="Arial" w:eastAsia="Arial"/>
          <w:sz w:val="16"/>
          <w:szCs w:val="16"/>
        </w:rPr>
      </w:pPr>
      <w:r>
        <w:rPr/>
        <w:pict>
          <v:shape style="position:absolute;margin-left:309.090607pt;margin-top:5.462492pt;width:10.28pt;height:6.281423pt;mso-position-horizontal-relative:page;mso-position-vertical-relative:paragraph;z-index:-12237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6"/>
                      <w:szCs w:val="16"/>
                    </w:rPr>
                  </w:pPr>
                  <w:r>
                    <w:rPr>
                      <w:rFonts w:ascii="Arial"/>
                      <w:w w:val="96"/>
                      <w:sz w:val="16"/>
                    </w:rPr>
                    <w:t>2</w:t>
                  </w:r>
                  <w:r>
                    <w:rPr>
                      <w:rFonts w:ascii="Arial"/>
                      <w:sz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2"/>
          <w:w w:val="105"/>
          <w:sz w:val="16"/>
        </w:rPr>
        <w:t>C</w:t>
      </w:r>
      <w:r>
        <w:rPr>
          <w:rFonts w:ascii="Arial"/>
          <w:color w:val="000080"/>
          <w:w w:val="105"/>
          <w:sz w:val="16"/>
        </w:rPr>
        <w:t>1</w:t>
      </w:r>
      <w:r>
        <w:rPr>
          <w:rFonts w:ascii="Arial"/>
          <w:color w:val="000000"/>
          <w:sz w:val="16"/>
        </w:rPr>
      </w:r>
    </w:p>
    <w:p>
      <w:pPr>
        <w:spacing w:line="137" w:lineRule="exact"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w w:val="95"/>
          <w:sz w:val="16"/>
        </w:rPr>
        <w:t>Q1</w:t>
      </w:r>
      <w:r>
        <w:rPr>
          <w:rFonts w:ascii="Arial"/>
          <w:color w:val="000000"/>
          <w:sz w:val="16"/>
        </w:rPr>
      </w:r>
    </w:p>
    <w:p>
      <w:pPr>
        <w:spacing w:line="229" w:lineRule="exact" w:before="0"/>
        <w:ind w:left="0" w:right="857" w:firstLine="0"/>
        <w:jc w:val="right"/>
        <w:rPr>
          <w:rFonts w:ascii="Arial" w:hAnsi="Arial" w:cs="Arial" w:eastAsia="Arial"/>
          <w:sz w:val="16"/>
          <w:szCs w:val="16"/>
        </w:rPr>
      </w:pPr>
      <w:r>
        <w:rPr/>
        <w:pict>
          <v:shape style="position:absolute;margin-left:309.090607pt;margin-top:25.16287pt;width:10.28pt;height:6.281423pt;mso-position-horizontal-relative:page;mso-position-vertical-relative:paragraph;z-index:-12238" type="#_x0000_t202" filled="f" stroked="f">
            <v:textbox inset="0,0,0,0" style="layout-flow:vertical;mso-layout-flow-alt:bottom-to-top">
              <w:txbxContent>
                <w:p>
                  <w:pPr>
                    <w:spacing w:before="4"/>
                    <w:ind w:left="20" w:right="0" w:firstLine="0"/>
                    <w:jc w:val="left"/>
                    <w:rPr>
                      <w:rFonts w:ascii="Arial" w:hAnsi="Arial" w:cs="Arial" w:eastAsia="Arial"/>
                      <w:sz w:val="16"/>
                      <w:szCs w:val="16"/>
                    </w:rPr>
                  </w:pPr>
                  <w:r>
                    <w:rPr>
                      <w:rFonts w:ascii="Arial"/>
                      <w:w w:val="96"/>
                      <w:sz w:val="16"/>
                    </w:rPr>
                    <w:t>3</w:t>
                  </w:r>
                  <w:r>
                    <w:rPr>
                      <w:rFonts w:ascii="Arial"/>
                      <w:sz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1"/>
          <w:sz w:val="16"/>
        </w:rPr>
        <w:t>R</w:t>
      </w:r>
      <w:r>
        <w:rPr>
          <w:rFonts w:ascii="Arial"/>
          <w:color w:val="000080"/>
          <w:sz w:val="16"/>
        </w:rPr>
        <w:t>1   </w:t>
      </w:r>
      <w:r>
        <w:rPr>
          <w:rFonts w:ascii="Arial"/>
          <w:color w:val="000080"/>
          <w:spacing w:val="21"/>
          <w:sz w:val="16"/>
        </w:rPr>
        <w:t> </w:t>
      </w:r>
      <w:r>
        <w:rPr>
          <w:rFonts w:ascii="Arial"/>
          <w:color w:val="000000"/>
          <w:position w:val="-8"/>
          <w:sz w:val="16"/>
        </w:rPr>
        <w:t>1</w:t>
      </w:r>
      <w:r>
        <w:rPr>
          <w:rFonts w:ascii="Arial"/>
          <w:color w:val="000000"/>
          <w:sz w:val="16"/>
        </w:rPr>
      </w:r>
    </w:p>
    <w:p>
      <w:pPr>
        <w:spacing w:line="260" w:lineRule="exact" w:before="0"/>
        <w:rPr>
          <w:sz w:val="26"/>
          <w:szCs w:val="26"/>
        </w:rPr>
      </w:pPr>
    </w:p>
    <w:p>
      <w:pPr>
        <w:spacing w:line="260" w:lineRule="exact" w:before="0"/>
        <w:rPr>
          <w:sz w:val="26"/>
          <w:szCs w:val="26"/>
        </w:rPr>
      </w:pPr>
    </w:p>
    <w:p>
      <w:pPr>
        <w:spacing w:line="300" w:lineRule="exact" w:before="0"/>
        <w:rPr>
          <w:sz w:val="30"/>
          <w:szCs w:val="30"/>
        </w:rPr>
      </w:pPr>
    </w:p>
    <w:p>
      <w:pPr>
        <w:spacing w:before="0"/>
        <w:ind w:left="2989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U703</w:t>
      </w:r>
      <w:r>
        <w:rPr>
          <w:rFonts w:ascii="Arial"/>
          <w:color w:val="000000"/>
          <w:sz w:val="16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tabs>
          <w:tab w:pos="914" w:val="left" w:leader="none"/>
        </w:tabs>
        <w:spacing w:before="0"/>
        <w:ind w:left="0" w:right="227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2"/>
          <w:w w:val="105"/>
          <w:sz w:val="16"/>
        </w:rPr>
        <w:t>C</w:t>
      </w:r>
      <w:r>
        <w:rPr>
          <w:rFonts w:ascii="Arial"/>
          <w:color w:val="000080"/>
          <w:w w:val="105"/>
          <w:sz w:val="16"/>
        </w:rPr>
        <w:t>2</w:t>
        <w:tab/>
      </w:r>
      <w:r>
        <w:rPr>
          <w:rFonts w:ascii="Arial"/>
          <w:color w:val="000080"/>
          <w:spacing w:val="1"/>
          <w:sz w:val="16"/>
        </w:rPr>
        <w:t>R</w:t>
      </w:r>
      <w:r>
        <w:rPr>
          <w:rFonts w:ascii="Arial"/>
          <w:color w:val="000080"/>
          <w:sz w:val="16"/>
        </w:rPr>
        <w:t>2</w:t>
      </w:r>
      <w:r>
        <w:rPr>
          <w:rFonts w:ascii="Arial"/>
          <w:color w:val="000000"/>
          <w:sz w:val="16"/>
        </w:rPr>
      </w:r>
    </w:p>
    <w:p>
      <w:pPr>
        <w:spacing w:line="110" w:lineRule="exact" w:before="5"/>
        <w:rPr>
          <w:sz w:val="11"/>
          <w:szCs w:val="11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FF0000"/>
          <w:spacing w:val="-4"/>
          <w:sz w:val="16"/>
        </w:rPr>
        <w:t>OVP</w:t>
      </w:r>
      <w:r>
        <w:rPr>
          <w:rFonts w:ascii="Arial"/>
          <w:color w:val="000000"/>
          <w:sz w:val="16"/>
        </w:rPr>
      </w:r>
    </w:p>
    <w:p>
      <w:pPr>
        <w:spacing w:line="200" w:lineRule="exact" w:before="5"/>
        <w:rPr>
          <w:sz w:val="20"/>
          <w:szCs w:val="20"/>
        </w:rPr>
      </w:pPr>
    </w:p>
    <w:p>
      <w:pPr>
        <w:spacing w:before="0"/>
        <w:ind w:left="0" w:right="227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1"/>
          <w:sz w:val="16"/>
        </w:rPr>
        <w:t>R</w:t>
      </w:r>
      <w:r>
        <w:rPr>
          <w:rFonts w:ascii="Arial"/>
          <w:color w:val="000080"/>
          <w:sz w:val="16"/>
        </w:rPr>
        <w:t>3</w:t>
      </w:r>
      <w:r>
        <w:rPr>
          <w:rFonts w:ascii="Arial"/>
          <w:color w:val="000000"/>
          <w:sz w:val="16"/>
        </w:rPr>
      </w:r>
    </w:p>
    <w:p>
      <w:pPr>
        <w:spacing w:line="80" w:lineRule="exact" w:before="5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281" w:lineRule="auto" w:before="0"/>
        <w:ind w:left="130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D723</w:t>
      </w:r>
      <w:r>
        <w:rPr>
          <w:rFonts w:ascii="Arial"/>
          <w:color w:val="000080"/>
          <w:spacing w:val="22"/>
          <w:w w:val="103"/>
          <w:sz w:val="16"/>
        </w:rPr>
        <w:t> </w:t>
      </w:r>
      <w:r>
        <w:rPr>
          <w:rFonts w:ascii="Arial"/>
          <w:color w:val="000080"/>
          <w:spacing w:val="-4"/>
          <w:w w:val="105"/>
          <w:sz w:val="16"/>
        </w:rPr>
        <w:t>LED55</w:t>
      </w:r>
      <w:r>
        <w:rPr>
          <w:rFonts w:ascii="Arial"/>
          <w:color w:val="000080"/>
          <w:spacing w:val="-40"/>
          <w:w w:val="105"/>
          <w:sz w:val="16"/>
        </w:rPr>
        <w:t> </w:t>
      </w:r>
      <w:r>
        <w:rPr>
          <w:rFonts w:ascii="Arial"/>
          <w:color w:val="000080"/>
          <w:spacing w:val="-3"/>
          <w:w w:val="105"/>
          <w:sz w:val="16"/>
        </w:rPr>
        <w:t>B/TO</w:t>
      </w:r>
      <w:r>
        <w:rPr>
          <w:rFonts w:ascii="Arial"/>
          <w:color w:val="000000"/>
          <w:sz w:val="16"/>
        </w:rPr>
      </w:r>
    </w:p>
    <w:p>
      <w:pPr>
        <w:spacing w:line="200" w:lineRule="exact" w:before="3"/>
        <w:rPr>
          <w:sz w:val="20"/>
          <w:szCs w:val="20"/>
        </w:rPr>
      </w:pPr>
    </w:p>
    <w:p>
      <w:pPr>
        <w:spacing w:line="291" w:lineRule="auto" w:before="0"/>
        <w:ind w:left="130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D724</w:t>
      </w:r>
      <w:r>
        <w:rPr>
          <w:rFonts w:ascii="Arial"/>
          <w:color w:val="000080"/>
          <w:spacing w:val="22"/>
          <w:w w:val="103"/>
          <w:sz w:val="16"/>
        </w:rPr>
        <w:t> </w:t>
      </w:r>
      <w:r>
        <w:rPr>
          <w:rFonts w:ascii="Arial"/>
          <w:color w:val="000080"/>
          <w:spacing w:val="-4"/>
          <w:w w:val="105"/>
          <w:sz w:val="16"/>
        </w:rPr>
        <w:t>LED55</w:t>
      </w:r>
      <w:r>
        <w:rPr>
          <w:rFonts w:ascii="Arial"/>
          <w:color w:val="000080"/>
          <w:spacing w:val="-40"/>
          <w:w w:val="105"/>
          <w:sz w:val="16"/>
        </w:rPr>
        <w:t> </w:t>
      </w:r>
      <w:r>
        <w:rPr>
          <w:rFonts w:ascii="Arial"/>
          <w:color w:val="000080"/>
          <w:spacing w:val="-3"/>
          <w:w w:val="105"/>
          <w:sz w:val="16"/>
        </w:rPr>
        <w:t>B/TO</w:t>
      </w:r>
      <w:r>
        <w:rPr>
          <w:rFonts w:ascii="Arial"/>
          <w:color w:val="000000"/>
          <w:sz w:val="16"/>
        </w:rPr>
      </w:r>
    </w:p>
    <w:p>
      <w:pPr>
        <w:spacing w:line="80" w:lineRule="exact" w:before="5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281" w:lineRule="auto" w:before="0"/>
        <w:ind w:left="320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D726</w:t>
      </w:r>
      <w:r>
        <w:rPr>
          <w:rFonts w:ascii="Arial"/>
          <w:color w:val="000080"/>
          <w:spacing w:val="22"/>
          <w:w w:val="103"/>
          <w:sz w:val="16"/>
        </w:rPr>
        <w:t> </w:t>
      </w:r>
      <w:r>
        <w:rPr>
          <w:rFonts w:ascii="Arial"/>
          <w:color w:val="000080"/>
          <w:spacing w:val="-4"/>
          <w:w w:val="105"/>
          <w:sz w:val="16"/>
        </w:rPr>
        <w:t>LED55</w:t>
      </w:r>
      <w:r>
        <w:rPr>
          <w:rFonts w:ascii="Arial"/>
          <w:color w:val="000080"/>
          <w:spacing w:val="-40"/>
          <w:w w:val="105"/>
          <w:sz w:val="16"/>
        </w:rPr>
        <w:t> </w:t>
      </w:r>
      <w:r>
        <w:rPr>
          <w:rFonts w:ascii="Arial"/>
          <w:color w:val="000080"/>
          <w:spacing w:val="-3"/>
          <w:w w:val="105"/>
          <w:sz w:val="16"/>
        </w:rPr>
        <w:t>B/TO</w:t>
      </w:r>
      <w:r>
        <w:rPr>
          <w:rFonts w:ascii="Arial"/>
          <w:color w:val="000000"/>
          <w:sz w:val="16"/>
        </w:rPr>
      </w:r>
    </w:p>
    <w:p>
      <w:pPr>
        <w:spacing w:line="200" w:lineRule="exact" w:before="3"/>
        <w:rPr>
          <w:sz w:val="20"/>
          <w:szCs w:val="20"/>
        </w:rPr>
      </w:pPr>
    </w:p>
    <w:p>
      <w:pPr>
        <w:spacing w:line="291" w:lineRule="auto" w:before="0"/>
        <w:ind w:left="320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D727</w:t>
      </w:r>
      <w:r>
        <w:rPr>
          <w:rFonts w:ascii="Arial"/>
          <w:color w:val="000080"/>
          <w:spacing w:val="22"/>
          <w:w w:val="103"/>
          <w:sz w:val="16"/>
        </w:rPr>
        <w:t> </w:t>
      </w:r>
      <w:r>
        <w:rPr>
          <w:rFonts w:ascii="Arial"/>
          <w:color w:val="000080"/>
          <w:spacing w:val="-4"/>
          <w:w w:val="105"/>
          <w:sz w:val="16"/>
        </w:rPr>
        <w:t>LED55</w:t>
      </w:r>
      <w:r>
        <w:rPr>
          <w:rFonts w:ascii="Arial"/>
          <w:color w:val="000080"/>
          <w:spacing w:val="-40"/>
          <w:w w:val="105"/>
          <w:sz w:val="16"/>
        </w:rPr>
        <w:t> </w:t>
      </w:r>
      <w:r>
        <w:rPr>
          <w:rFonts w:ascii="Arial"/>
          <w:color w:val="000080"/>
          <w:spacing w:val="-3"/>
          <w:w w:val="105"/>
          <w:sz w:val="16"/>
        </w:rPr>
        <w:t>B/TO</w:t>
      </w:r>
      <w:r>
        <w:rPr>
          <w:rFonts w:ascii="Arial"/>
          <w:color w:val="000000"/>
          <w:sz w:val="16"/>
        </w:rPr>
      </w:r>
    </w:p>
    <w:p>
      <w:pPr>
        <w:spacing w:line="80" w:lineRule="exact" w:before="5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281" w:lineRule="auto" w:before="0"/>
        <w:ind w:left="853" w:right="105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D729</w:t>
      </w:r>
      <w:r>
        <w:rPr>
          <w:rFonts w:ascii="Arial"/>
          <w:color w:val="000080"/>
          <w:spacing w:val="22"/>
          <w:w w:val="103"/>
          <w:sz w:val="16"/>
        </w:rPr>
        <w:t> </w:t>
      </w:r>
      <w:r>
        <w:rPr>
          <w:rFonts w:ascii="Arial"/>
          <w:color w:val="000080"/>
          <w:spacing w:val="-4"/>
          <w:w w:val="105"/>
          <w:sz w:val="16"/>
        </w:rPr>
        <w:t>LED55</w:t>
      </w:r>
      <w:r>
        <w:rPr>
          <w:rFonts w:ascii="Arial"/>
          <w:color w:val="000080"/>
          <w:spacing w:val="-40"/>
          <w:w w:val="105"/>
          <w:sz w:val="16"/>
        </w:rPr>
        <w:t> </w:t>
      </w:r>
      <w:r>
        <w:rPr>
          <w:rFonts w:ascii="Arial"/>
          <w:color w:val="000080"/>
          <w:spacing w:val="-3"/>
          <w:w w:val="105"/>
          <w:sz w:val="16"/>
        </w:rPr>
        <w:t>B/TO</w:t>
      </w:r>
      <w:r>
        <w:rPr>
          <w:rFonts w:ascii="Arial"/>
          <w:color w:val="000000"/>
          <w:sz w:val="16"/>
        </w:rPr>
      </w:r>
    </w:p>
    <w:p>
      <w:pPr>
        <w:spacing w:line="200" w:lineRule="exact" w:before="3"/>
        <w:rPr>
          <w:sz w:val="20"/>
          <w:szCs w:val="20"/>
        </w:rPr>
      </w:pPr>
    </w:p>
    <w:p>
      <w:pPr>
        <w:spacing w:line="291" w:lineRule="auto" w:before="0"/>
        <w:ind w:left="853" w:right="105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D730</w:t>
      </w:r>
      <w:r>
        <w:rPr>
          <w:rFonts w:ascii="Arial"/>
          <w:color w:val="000080"/>
          <w:spacing w:val="22"/>
          <w:w w:val="103"/>
          <w:sz w:val="16"/>
        </w:rPr>
        <w:t> </w:t>
      </w:r>
      <w:r>
        <w:rPr>
          <w:rFonts w:ascii="Arial"/>
          <w:color w:val="000080"/>
          <w:spacing w:val="-4"/>
          <w:w w:val="105"/>
          <w:sz w:val="16"/>
        </w:rPr>
        <w:t>LED55</w:t>
      </w:r>
      <w:r>
        <w:rPr>
          <w:rFonts w:ascii="Arial"/>
          <w:color w:val="000080"/>
          <w:spacing w:val="-40"/>
          <w:w w:val="105"/>
          <w:sz w:val="16"/>
        </w:rPr>
        <w:t> </w:t>
      </w:r>
      <w:r>
        <w:rPr>
          <w:rFonts w:ascii="Arial"/>
          <w:color w:val="000080"/>
          <w:spacing w:val="-3"/>
          <w:w w:val="105"/>
          <w:sz w:val="16"/>
        </w:rPr>
        <w:t>B/TO</w:t>
      </w:r>
      <w:r>
        <w:rPr>
          <w:rFonts w:ascii="Arial"/>
          <w:color w:val="000000"/>
          <w:sz w:val="16"/>
        </w:rPr>
      </w:r>
    </w:p>
    <w:p>
      <w:pPr>
        <w:spacing w:after="0" w:line="291" w:lineRule="auto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6838" w:h="11920" w:orient="landscape"/>
          <w:pgMar w:top="1100" w:bottom="280" w:left="2000" w:right="1980"/>
          <w:cols w:num="5" w:equalWidth="0">
            <w:col w:w="4883" w:space="40"/>
            <w:col w:w="2555" w:space="40"/>
            <w:col w:w="2196" w:space="40"/>
            <w:col w:w="1213" w:space="40"/>
            <w:col w:w="1851"/>
          </w:cols>
        </w:sectPr>
      </w:pPr>
    </w:p>
    <w:p>
      <w:pPr>
        <w:spacing w:before="89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24</w:t>
      </w:r>
      <w:r>
        <w:rPr>
          <w:rFonts w:ascii="Arial"/>
          <w:sz w:val="16"/>
        </w:rPr>
      </w:r>
    </w:p>
    <w:p>
      <w:pPr>
        <w:spacing w:line="180" w:lineRule="exact" w:before="3"/>
        <w:rPr>
          <w:sz w:val="18"/>
          <w:szCs w:val="18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23</w:t>
      </w:r>
      <w:r>
        <w:rPr>
          <w:rFonts w:ascii="Arial"/>
          <w:sz w:val="16"/>
        </w:rPr>
      </w:r>
    </w:p>
    <w:p>
      <w:pPr>
        <w:spacing w:line="180" w:lineRule="exact" w:before="3"/>
        <w:rPr>
          <w:sz w:val="18"/>
          <w:szCs w:val="18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22</w:t>
      </w:r>
      <w:r>
        <w:rPr>
          <w:rFonts w:ascii="Arial"/>
          <w:sz w:val="16"/>
        </w:rPr>
      </w:r>
    </w:p>
    <w:p>
      <w:pPr>
        <w:spacing w:line="160" w:lineRule="exact" w:before="16"/>
        <w:rPr>
          <w:sz w:val="16"/>
          <w:szCs w:val="1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21</w:t>
      </w:r>
      <w:r>
        <w:rPr>
          <w:rFonts w:ascii="Arial"/>
          <w:sz w:val="16"/>
        </w:rPr>
      </w:r>
    </w:p>
    <w:p>
      <w:pPr>
        <w:spacing w:line="180" w:lineRule="exact" w:before="3"/>
        <w:rPr>
          <w:sz w:val="18"/>
          <w:szCs w:val="18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20</w:t>
      </w:r>
      <w:r>
        <w:rPr>
          <w:rFonts w:ascii="Arial"/>
          <w:sz w:val="16"/>
        </w:rPr>
      </w:r>
    </w:p>
    <w:p>
      <w:pPr>
        <w:spacing w:line="180" w:lineRule="exact" w:before="3"/>
        <w:rPr>
          <w:sz w:val="18"/>
          <w:szCs w:val="18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19</w:t>
      </w:r>
      <w:r>
        <w:rPr>
          <w:rFonts w:ascii="Arial"/>
          <w:sz w:val="16"/>
        </w:rPr>
      </w:r>
    </w:p>
    <w:p>
      <w:pPr>
        <w:spacing w:line="160" w:lineRule="exact" w:before="16"/>
        <w:rPr>
          <w:sz w:val="16"/>
          <w:szCs w:val="1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18</w:t>
      </w:r>
      <w:r>
        <w:rPr>
          <w:rFonts w:ascii="Arial"/>
          <w:sz w:val="16"/>
        </w:rPr>
      </w:r>
    </w:p>
    <w:p>
      <w:pPr>
        <w:spacing w:line="180" w:lineRule="exact" w:before="3"/>
        <w:rPr>
          <w:sz w:val="18"/>
          <w:szCs w:val="18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17</w:t>
      </w:r>
      <w:r>
        <w:rPr>
          <w:rFonts w:ascii="Arial"/>
          <w:sz w:val="16"/>
        </w:rPr>
      </w:r>
    </w:p>
    <w:p>
      <w:pPr>
        <w:spacing w:line="160" w:lineRule="exact" w:before="2"/>
        <w:rPr>
          <w:sz w:val="16"/>
          <w:szCs w:val="1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FF0000"/>
          <w:sz w:val="16"/>
        </w:rPr>
        <w:t>DRV   </w:t>
      </w:r>
      <w:r>
        <w:rPr>
          <w:rFonts w:ascii="Arial"/>
          <w:color w:val="FF0000"/>
          <w:spacing w:val="27"/>
          <w:sz w:val="16"/>
        </w:rPr>
        <w:t> </w:t>
      </w:r>
      <w:r>
        <w:rPr>
          <w:rFonts w:ascii="Arial"/>
          <w:color w:val="000000"/>
          <w:position w:val="-1"/>
          <w:sz w:val="16"/>
        </w:rPr>
        <w:t>16</w:t>
      </w:r>
      <w:r>
        <w:rPr>
          <w:rFonts w:ascii="Arial"/>
          <w:color w:val="000000"/>
          <w:sz w:val="16"/>
        </w:rPr>
      </w:r>
    </w:p>
    <w:p>
      <w:pPr>
        <w:spacing w:line="180" w:lineRule="exact" w:before="5"/>
        <w:rPr>
          <w:sz w:val="18"/>
          <w:szCs w:val="18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15</w:t>
      </w:r>
      <w:r>
        <w:rPr>
          <w:rFonts w:ascii="Arial"/>
          <w:sz w:val="16"/>
        </w:rPr>
      </w:r>
    </w:p>
    <w:p>
      <w:pPr>
        <w:spacing w:line="160" w:lineRule="exact" w:before="16"/>
        <w:rPr>
          <w:sz w:val="16"/>
          <w:szCs w:val="16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14</w:t>
      </w:r>
      <w:r>
        <w:rPr>
          <w:rFonts w:ascii="Arial"/>
          <w:sz w:val="16"/>
        </w:rPr>
      </w:r>
    </w:p>
    <w:p>
      <w:pPr>
        <w:spacing w:line="180" w:lineRule="exact" w:before="3"/>
        <w:rPr>
          <w:sz w:val="18"/>
          <w:szCs w:val="18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13</w:t>
      </w:r>
      <w:r>
        <w:rPr>
          <w:rFonts w:ascii="Arial"/>
          <w:sz w:val="16"/>
        </w:rPr>
      </w:r>
    </w:p>
    <w:p>
      <w:pPr>
        <w:spacing w:line="180" w:lineRule="exact" w:before="18"/>
        <w:rPr>
          <w:sz w:val="18"/>
          <w:szCs w:val="18"/>
        </w:rPr>
      </w:pPr>
      <w:r>
        <w:rPr/>
        <w:br w:type="column"/>
      </w:r>
      <w:r>
        <w:rPr>
          <w:sz w:val="18"/>
        </w:rPr>
      </w:r>
    </w:p>
    <w:p>
      <w:pPr>
        <w:spacing w:line="476" w:lineRule="auto" w:before="0"/>
        <w:ind w:left="176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4"/>
          <w:w w:val="105"/>
          <w:sz w:val="16"/>
        </w:rPr>
        <w:t>STATUS</w:t>
      </w:r>
      <w:r>
        <w:rPr>
          <w:rFonts w:ascii="Arial"/>
          <w:color w:val="004080"/>
          <w:spacing w:val="25"/>
          <w:w w:val="103"/>
          <w:sz w:val="16"/>
        </w:rPr>
        <w:t> </w:t>
      </w:r>
      <w:r>
        <w:rPr>
          <w:rFonts w:ascii="Arial"/>
          <w:color w:val="004080"/>
          <w:spacing w:val="2"/>
          <w:w w:val="105"/>
          <w:sz w:val="16"/>
        </w:rPr>
        <w:t>N</w:t>
      </w:r>
      <w:r>
        <w:rPr>
          <w:rFonts w:ascii="Arial"/>
          <w:color w:val="004080"/>
          <w:w w:val="105"/>
          <w:sz w:val="16"/>
        </w:rPr>
        <w:t>C</w:t>
      </w:r>
      <w:r>
        <w:rPr>
          <w:rFonts w:ascii="Arial"/>
          <w:color w:val="004080"/>
          <w:w w:val="103"/>
          <w:sz w:val="16"/>
        </w:rPr>
        <w:t> </w:t>
      </w:r>
      <w:r>
        <w:rPr>
          <w:rFonts w:ascii="Arial"/>
          <w:color w:val="004080"/>
          <w:spacing w:val="-4"/>
          <w:w w:val="105"/>
          <w:sz w:val="16"/>
        </w:rPr>
        <w:t>SSTCMP</w:t>
      </w:r>
      <w:r>
        <w:rPr>
          <w:rFonts w:ascii="Arial"/>
          <w:color w:val="004080"/>
          <w:spacing w:val="24"/>
          <w:w w:val="103"/>
          <w:sz w:val="16"/>
        </w:rPr>
        <w:t> </w:t>
      </w:r>
      <w:r>
        <w:rPr>
          <w:rFonts w:ascii="Arial"/>
          <w:color w:val="004080"/>
          <w:w w:val="105"/>
          <w:sz w:val="16"/>
        </w:rPr>
        <w:t>COMP</w:t>
      </w:r>
      <w:r>
        <w:rPr>
          <w:rFonts w:ascii="Arial"/>
          <w:color w:val="004080"/>
          <w:spacing w:val="21"/>
          <w:w w:val="103"/>
          <w:sz w:val="16"/>
        </w:rPr>
        <w:t> </w:t>
      </w:r>
      <w:r>
        <w:rPr>
          <w:rFonts w:ascii="Arial"/>
          <w:color w:val="004080"/>
          <w:spacing w:val="-3"/>
          <w:w w:val="105"/>
          <w:sz w:val="16"/>
        </w:rPr>
        <w:t>SEL</w:t>
      </w:r>
      <w:r>
        <w:rPr>
          <w:rFonts w:ascii="Arial"/>
          <w:color w:val="000000"/>
          <w:sz w:val="16"/>
        </w:rPr>
      </w:r>
    </w:p>
    <w:p>
      <w:pPr>
        <w:spacing w:line="475" w:lineRule="auto" w:before="7"/>
        <w:ind w:left="176" w:right="201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6"/>
          <w:w w:val="105"/>
          <w:sz w:val="16"/>
        </w:rPr>
        <w:t>VIN</w:t>
      </w:r>
      <w:r>
        <w:rPr>
          <w:rFonts w:ascii="Arial"/>
          <w:color w:val="004080"/>
          <w:spacing w:val="21"/>
          <w:w w:val="103"/>
          <w:sz w:val="16"/>
        </w:rPr>
        <w:t> </w:t>
      </w:r>
      <w:r>
        <w:rPr>
          <w:rFonts w:ascii="Arial"/>
          <w:color w:val="004080"/>
          <w:spacing w:val="-1"/>
          <w:sz w:val="16"/>
        </w:rPr>
        <w:t>GNDP</w:t>
      </w:r>
      <w:r>
        <w:rPr>
          <w:rFonts w:ascii="Arial"/>
          <w:color w:val="004080"/>
          <w:spacing w:val="21"/>
          <w:w w:val="103"/>
          <w:sz w:val="16"/>
        </w:rPr>
        <w:t> </w:t>
      </w:r>
      <w:r>
        <w:rPr>
          <w:rFonts w:ascii="Arial"/>
          <w:color w:val="004080"/>
          <w:spacing w:val="-1"/>
          <w:w w:val="105"/>
          <w:sz w:val="16"/>
        </w:rPr>
        <w:t>VREF</w:t>
      </w:r>
      <w:r>
        <w:rPr>
          <w:rFonts w:ascii="Arial"/>
          <w:color w:val="004080"/>
          <w:spacing w:val="20"/>
          <w:w w:val="103"/>
          <w:sz w:val="16"/>
        </w:rPr>
        <w:t> </w:t>
      </w:r>
      <w:r>
        <w:rPr>
          <w:rFonts w:ascii="Arial"/>
          <w:color w:val="004080"/>
          <w:spacing w:val="-3"/>
          <w:w w:val="105"/>
          <w:sz w:val="16"/>
        </w:rPr>
        <w:t>LDR</w:t>
      </w:r>
      <w:r>
        <w:rPr>
          <w:rFonts w:ascii="Arial"/>
          <w:color w:val="004080"/>
          <w:spacing w:val="22"/>
          <w:w w:val="103"/>
          <w:sz w:val="16"/>
        </w:rPr>
        <w:t> </w:t>
      </w:r>
      <w:r>
        <w:rPr>
          <w:rFonts w:ascii="Arial"/>
          <w:color w:val="004080"/>
          <w:spacing w:val="-4"/>
          <w:w w:val="105"/>
          <w:sz w:val="16"/>
        </w:rPr>
        <w:t>ISEN5</w:t>
      </w:r>
      <w:r>
        <w:rPr>
          <w:rFonts w:ascii="Arial"/>
          <w:color w:val="004080"/>
          <w:spacing w:val="20"/>
          <w:w w:val="103"/>
          <w:sz w:val="16"/>
        </w:rPr>
        <w:t> </w:t>
      </w:r>
      <w:r>
        <w:rPr>
          <w:rFonts w:ascii="Arial"/>
          <w:color w:val="004080"/>
          <w:spacing w:val="-6"/>
          <w:w w:val="105"/>
          <w:sz w:val="16"/>
        </w:rPr>
        <w:t>ISW</w:t>
      </w:r>
      <w:r>
        <w:rPr>
          <w:rFonts w:ascii="Arial"/>
          <w:color w:val="004080"/>
          <w:spacing w:val="21"/>
          <w:w w:val="103"/>
          <w:sz w:val="16"/>
        </w:rPr>
        <w:t> </w:t>
      </w:r>
      <w:r>
        <w:rPr>
          <w:rFonts w:ascii="Arial"/>
          <w:color w:val="004080"/>
          <w:spacing w:val="-1"/>
          <w:w w:val="105"/>
          <w:sz w:val="16"/>
        </w:rPr>
        <w:t>ENA</w:t>
      </w:r>
      <w:r>
        <w:rPr>
          <w:rFonts w:ascii="Arial"/>
          <w:color w:val="000000"/>
          <w:sz w:val="16"/>
        </w:rPr>
      </w:r>
    </w:p>
    <w:p>
      <w:pPr>
        <w:tabs>
          <w:tab w:pos="1102" w:val="left" w:leader="none"/>
        </w:tabs>
        <w:spacing w:before="87"/>
        <w:ind w:left="497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/>
        <w:br w:type="column"/>
      </w:r>
      <w:r>
        <w:rPr>
          <w:rFonts w:ascii="Arial"/>
          <w:color w:val="004080"/>
          <w:spacing w:val="-1"/>
          <w:sz w:val="16"/>
        </w:rPr>
        <w:t>PWM</w:t>
        <w:tab/>
      </w:r>
      <w:r>
        <w:rPr>
          <w:rFonts w:ascii="Arial"/>
          <w:color w:val="000000"/>
          <w:position w:val="11"/>
          <w:sz w:val="16"/>
        </w:rPr>
        <w:t>1</w:t>
      </w:r>
      <w:r>
        <w:rPr>
          <w:rFonts w:ascii="Arial"/>
          <w:color w:val="000000"/>
          <w:sz w:val="16"/>
        </w:rPr>
      </w:r>
    </w:p>
    <w:p>
      <w:pPr>
        <w:tabs>
          <w:tab w:pos="1102" w:val="left" w:leader="none"/>
        </w:tabs>
        <w:spacing w:before="73"/>
        <w:ind w:left="41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3"/>
          <w:sz w:val="16"/>
        </w:rPr>
        <w:t>ISEN1</w:t>
        <w:tab/>
      </w:r>
      <w:r>
        <w:rPr>
          <w:rFonts w:ascii="Arial"/>
          <w:color w:val="000000"/>
          <w:position w:val="11"/>
          <w:sz w:val="16"/>
        </w:rPr>
        <w:t>2</w:t>
      </w:r>
      <w:r>
        <w:rPr>
          <w:rFonts w:ascii="Arial"/>
          <w:color w:val="000000"/>
          <w:sz w:val="16"/>
        </w:rPr>
      </w:r>
    </w:p>
    <w:p>
      <w:pPr>
        <w:tabs>
          <w:tab w:pos="1102" w:val="left" w:leader="none"/>
        </w:tabs>
        <w:spacing w:before="73"/>
        <w:ind w:left="41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3"/>
          <w:sz w:val="16"/>
        </w:rPr>
        <w:t>ISEN2</w:t>
        <w:tab/>
      </w:r>
      <w:r>
        <w:rPr>
          <w:rFonts w:ascii="Arial"/>
          <w:color w:val="000000"/>
          <w:position w:val="11"/>
          <w:sz w:val="16"/>
        </w:rPr>
        <w:t>3</w:t>
      </w:r>
      <w:r>
        <w:rPr>
          <w:rFonts w:ascii="Arial"/>
          <w:color w:val="000000"/>
          <w:sz w:val="16"/>
        </w:rPr>
      </w:r>
    </w:p>
    <w:p>
      <w:pPr>
        <w:spacing w:line="150" w:lineRule="exact" w:before="68"/>
        <w:ind w:left="0" w:right="87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4</w:t>
      </w:r>
      <w:r>
        <w:rPr>
          <w:rFonts w:ascii="Arial"/>
          <w:sz w:val="16"/>
        </w:rPr>
      </w:r>
    </w:p>
    <w:p>
      <w:pPr>
        <w:spacing w:line="150" w:lineRule="exact" w:before="0"/>
        <w:ind w:left="41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4"/>
          <w:w w:val="105"/>
          <w:sz w:val="16"/>
        </w:rPr>
        <w:t>ISEN3</w:t>
      </w:r>
      <w:r>
        <w:rPr>
          <w:rFonts w:ascii="Arial"/>
          <w:color w:val="000000"/>
          <w:sz w:val="16"/>
        </w:rPr>
      </w:r>
    </w:p>
    <w:p>
      <w:pPr>
        <w:tabs>
          <w:tab w:pos="1102" w:val="left" w:leader="none"/>
        </w:tabs>
        <w:spacing w:before="66"/>
        <w:ind w:left="41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3"/>
          <w:sz w:val="16"/>
        </w:rPr>
        <w:t>ISEN4</w:t>
        <w:tab/>
      </w:r>
      <w:r>
        <w:rPr>
          <w:rFonts w:ascii="Arial"/>
          <w:color w:val="000000"/>
          <w:position w:val="11"/>
          <w:sz w:val="16"/>
        </w:rPr>
        <w:t>5</w:t>
      </w:r>
      <w:r>
        <w:rPr>
          <w:rFonts w:ascii="Arial"/>
          <w:color w:val="000000"/>
          <w:sz w:val="16"/>
        </w:rPr>
      </w:r>
    </w:p>
    <w:p>
      <w:pPr>
        <w:tabs>
          <w:tab w:pos="1102" w:val="left" w:leader="none"/>
        </w:tabs>
        <w:spacing w:before="73"/>
        <w:ind w:left="41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1"/>
          <w:sz w:val="16"/>
        </w:rPr>
        <w:t>GNDA</w:t>
        <w:tab/>
      </w:r>
      <w:r>
        <w:rPr>
          <w:rFonts w:ascii="Arial"/>
          <w:color w:val="000000"/>
          <w:position w:val="11"/>
          <w:sz w:val="16"/>
        </w:rPr>
        <w:t>6</w:t>
      </w:r>
      <w:r>
        <w:rPr>
          <w:rFonts w:ascii="Arial"/>
          <w:color w:val="000000"/>
          <w:sz w:val="16"/>
        </w:rPr>
      </w:r>
    </w:p>
    <w:p>
      <w:pPr>
        <w:spacing w:line="150" w:lineRule="exact" w:before="68"/>
        <w:ind w:left="0" w:right="87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7</w:t>
      </w:r>
      <w:r>
        <w:rPr>
          <w:rFonts w:ascii="Arial"/>
          <w:sz w:val="16"/>
        </w:rPr>
      </w:r>
    </w:p>
    <w:p>
      <w:pPr>
        <w:spacing w:line="150" w:lineRule="exact" w:before="0"/>
        <w:ind w:left="41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4"/>
          <w:w w:val="105"/>
          <w:sz w:val="16"/>
        </w:rPr>
        <w:t>ISEN8</w:t>
      </w:r>
      <w:r>
        <w:rPr>
          <w:rFonts w:ascii="Arial"/>
          <w:color w:val="000000"/>
          <w:sz w:val="16"/>
        </w:rPr>
      </w:r>
    </w:p>
    <w:p>
      <w:pPr>
        <w:tabs>
          <w:tab w:pos="1102" w:val="left" w:leader="none"/>
        </w:tabs>
        <w:spacing w:before="66"/>
        <w:ind w:left="41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3"/>
          <w:sz w:val="16"/>
        </w:rPr>
        <w:t>ISEN6</w:t>
        <w:tab/>
      </w:r>
      <w:r>
        <w:rPr>
          <w:rFonts w:ascii="Arial"/>
          <w:color w:val="000000"/>
          <w:position w:val="11"/>
          <w:sz w:val="16"/>
        </w:rPr>
        <w:t>8</w:t>
      </w:r>
      <w:r>
        <w:rPr>
          <w:rFonts w:ascii="Arial"/>
          <w:color w:val="000000"/>
          <w:sz w:val="16"/>
        </w:rPr>
      </w:r>
    </w:p>
    <w:p>
      <w:pPr>
        <w:tabs>
          <w:tab w:pos="1102" w:val="left" w:leader="none"/>
        </w:tabs>
        <w:spacing w:before="73"/>
        <w:ind w:left="41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3"/>
          <w:sz w:val="16"/>
        </w:rPr>
        <w:t>ISEN7</w:t>
        <w:tab/>
      </w:r>
      <w:r>
        <w:rPr>
          <w:rFonts w:ascii="Arial"/>
          <w:color w:val="000000"/>
          <w:position w:val="11"/>
          <w:sz w:val="16"/>
        </w:rPr>
        <w:t>9</w:t>
      </w:r>
      <w:r>
        <w:rPr>
          <w:rFonts w:ascii="Arial"/>
          <w:color w:val="000000"/>
          <w:sz w:val="16"/>
        </w:rPr>
      </w:r>
    </w:p>
    <w:p>
      <w:pPr>
        <w:tabs>
          <w:tab w:pos="554" w:val="left" w:leader="none"/>
        </w:tabs>
        <w:spacing w:before="73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4"/>
          <w:sz w:val="16"/>
        </w:rPr>
        <w:t>OVP</w:t>
        <w:tab/>
      </w:r>
      <w:r>
        <w:rPr>
          <w:rFonts w:ascii="Arial"/>
          <w:color w:val="000000"/>
          <w:w w:val="95"/>
          <w:position w:val="11"/>
          <w:sz w:val="16"/>
        </w:rPr>
        <w:t>10</w:t>
      </w:r>
      <w:r>
        <w:rPr>
          <w:rFonts w:ascii="Arial"/>
          <w:color w:val="000000"/>
          <w:sz w:val="16"/>
        </w:rPr>
      </w:r>
    </w:p>
    <w:p>
      <w:pPr>
        <w:spacing w:line="150" w:lineRule="exact" w:before="68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w w:val="95"/>
          <w:sz w:val="16"/>
        </w:rPr>
        <w:t>11</w:t>
      </w:r>
      <w:r>
        <w:rPr>
          <w:rFonts w:ascii="Arial"/>
          <w:sz w:val="16"/>
        </w:rPr>
      </w:r>
    </w:p>
    <w:p>
      <w:pPr>
        <w:spacing w:line="150" w:lineRule="exact" w:before="0"/>
        <w:ind w:left="159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-1"/>
          <w:w w:val="105"/>
          <w:sz w:val="16"/>
        </w:rPr>
        <w:t>ISET</w:t>
      </w:r>
      <w:r>
        <w:rPr>
          <w:rFonts w:ascii="Arial"/>
          <w:color w:val="000000"/>
          <w:sz w:val="16"/>
        </w:rPr>
      </w:r>
    </w:p>
    <w:p>
      <w:pPr>
        <w:tabs>
          <w:tab w:pos="424" w:val="left" w:leader="none"/>
        </w:tabs>
        <w:spacing w:before="68"/>
        <w:ind w:left="0" w:right="0" w:firstLine="0"/>
        <w:jc w:val="righ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4080"/>
          <w:spacing w:val="3"/>
          <w:w w:val="95"/>
          <w:position w:val="-10"/>
          <w:sz w:val="16"/>
        </w:rPr>
        <w:t>RT</w:t>
        <w:tab/>
      </w:r>
      <w:r>
        <w:rPr>
          <w:rFonts w:ascii="Arial"/>
          <w:color w:val="000000"/>
          <w:w w:val="95"/>
          <w:sz w:val="16"/>
        </w:rPr>
        <w:t>12</w:t>
      </w:r>
      <w:r>
        <w:rPr>
          <w:rFonts w:ascii="Arial"/>
          <w:color w:val="000000"/>
          <w:sz w:val="16"/>
        </w:rPr>
      </w:r>
    </w:p>
    <w:p>
      <w:pPr>
        <w:spacing w:line="150" w:lineRule="exact" w:before="8"/>
        <w:rPr>
          <w:sz w:val="15"/>
          <w:szCs w:val="15"/>
        </w:rPr>
      </w:pPr>
      <w:r>
        <w:rPr/>
        <w:br w:type="column"/>
      </w:r>
      <w:r>
        <w:rPr>
          <w:sz w:val="15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before="0"/>
        <w:ind w:left="327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FF0000"/>
          <w:spacing w:val="-5"/>
          <w:w w:val="105"/>
          <w:sz w:val="16"/>
        </w:rPr>
        <w:t>OVP</w:t>
      </w:r>
      <w:r>
        <w:rPr>
          <w:rFonts w:ascii="Arial"/>
          <w:color w:val="000000"/>
          <w:sz w:val="16"/>
        </w:rPr>
      </w:r>
    </w:p>
    <w:p>
      <w:pPr>
        <w:spacing w:line="160" w:lineRule="exact" w:before="0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200" w:lineRule="exact" w:before="4"/>
        <w:rPr>
          <w:sz w:val="20"/>
          <w:szCs w:val="20"/>
        </w:rPr>
      </w:pPr>
    </w:p>
    <w:p>
      <w:pPr>
        <w:spacing w:line="281" w:lineRule="auto" w:before="0"/>
        <w:ind w:left="133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D725</w:t>
      </w:r>
      <w:r>
        <w:rPr>
          <w:rFonts w:ascii="Arial"/>
          <w:color w:val="000080"/>
          <w:spacing w:val="22"/>
          <w:w w:val="103"/>
          <w:sz w:val="16"/>
        </w:rPr>
        <w:t> </w:t>
      </w:r>
      <w:r>
        <w:rPr>
          <w:rFonts w:ascii="Arial"/>
          <w:color w:val="000080"/>
          <w:spacing w:val="-4"/>
          <w:w w:val="105"/>
          <w:sz w:val="16"/>
        </w:rPr>
        <w:t>LED55</w:t>
      </w:r>
      <w:r>
        <w:rPr>
          <w:rFonts w:ascii="Arial"/>
          <w:color w:val="000080"/>
          <w:spacing w:val="-40"/>
          <w:w w:val="105"/>
          <w:sz w:val="16"/>
        </w:rPr>
        <w:t> </w:t>
      </w:r>
      <w:r>
        <w:rPr>
          <w:rFonts w:ascii="Arial"/>
          <w:color w:val="000080"/>
          <w:spacing w:val="-3"/>
          <w:w w:val="105"/>
          <w:sz w:val="16"/>
        </w:rPr>
        <w:t>B/TO</w:t>
      </w:r>
      <w:r>
        <w:rPr>
          <w:rFonts w:ascii="Arial"/>
          <w:color w:val="000000"/>
          <w:sz w:val="16"/>
        </w:rPr>
      </w:r>
    </w:p>
    <w:p>
      <w:pPr>
        <w:spacing w:line="160" w:lineRule="exact" w:before="0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200" w:lineRule="exact" w:before="4"/>
        <w:rPr>
          <w:sz w:val="20"/>
          <w:szCs w:val="20"/>
        </w:rPr>
      </w:pPr>
    </w:p>
    <w:p>
      <w:pPr>
        <w:spacing w:line="281" w:lineRule="auto" w:before="0"/>
        <w:ind w:left="320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D728</w:t>
      </w:r>
      <w:r>
        <w:rPr>
          <w:rFonts w:ascii="Arial"/>
          <w:color w:val="000080"/>
          <w:spacing w:val="22"/>
          <w:w w:val="103"/>
          <w:sz w:val="16"/>
        </w:rPr>
        <w:t> </w:t>
      </w:r>
      <w:r>
        <w:rPr>
          <w:rFonts w:ascii="Arial"/>
          <w:color w:val="000080"/>
          <w:spacing w:val="-4"/>
          <w:w w:val="105"/>
          <w:sz w:val="16"/>
        </w:rPr>
        <w:t>LED55</w:t>
      </w:r>
      <w:r>
        <w:rPr>
          <w:rFonts w:ascii="Arial"/>
          <w:color w:val="000080"/>
          <w:spacing w:val="-40"/>
          <w:w w:val="105"/>
          <w:sz w:val="16"/>
        </w:rPr>
        <w:t> </w:t>
      </w:r>
      <w:r>
        <w:rPr>
          <w:rFonts w:ascii="Arial"/>
          <w:color w:val="000080"/>
          <w:spacing w:val="-3"/>
          <w:w w:val="105"/>
          <w:sz w:val="16"/>
        </w:rPr>
        <w:t>B/TO</w:t>
      </w:r>
      <w:r>
        <w:rPr>
          <w:rFonts w:ascii="Arial"/>
          <w:color w:val="000000"/>
          <w:sz w:val="16"/>
        </w:rPr>
      </w:r>
    </w:p>
    <w:p>
      <w:pPr>
        <w:spacing w:line="160" w:lineRule="exact" w:before="0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200" w:lineRule="exact" w:before="4"/>
        <w:rPr>
          <w:sz w:val="20"/>
          <w:szCs w:val="20"/>
        </w:rPr>
      </w:pPr>
    </w:p>
    <w:p>
      <w:pPr>
        <w:spacing w:line="281" w:lineRule="auto" w:before="0"/>
        <w:ind w:left="853" w:right="105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000080"/>
          <w:spacing w:val="-4"/>
          <w:w w:val="105"/>
          <w:sz w:val="16"/>
        </w:rPr>
        <w:t>D731</w:t>
      </w:r>
      <w:r>
        <w:rPr>
          <w:rFonts w:ascii="Arial"/>
          <w:color w:val="000080"/>
          <w:spacing w:val="22"/>
          <w:w w:val="103"/>
          <w:sz w:val="16"/>
        </w:rPr>
        <w:t> </w:t>
      </w:r>
      <w:r>
        <w:rPr>
          <w:rFonts w:ascii="Arial"/>
          <w:color w:val="000080"/>
          <w:spacing w:val="-4"/>
          <w:w w:val="105"/>
          <w:sz w:val="16"/>
        </w:rPr>
        <w:t>LED55</w:t>
      </w:r>
      <w:r>
        <w:rPr>
          <w:rFonts w:ascii="Arial"/>
          <w:color w:val="000080"/>
          <w:spacing w:val="-40"/>
          <w:w w:val="105"/>
          <w:sz w:val="16"/>
        </w:rPr>
        <w:t> </w:t>
      </w:r>
      <w:r>
        <w:rPr>
          <w:rFonts w:ascii="Arial"/>
          <w:color w:val="000080"/>
          <w:spacing w:val="-3"/>
          <w:w w:val="105"/>
          <w:sz w:val="16"/>
        </w:rPr>
        <w:t>B/TO</w:t>
      </w:r>
      <w:r>
        <w:rPr>
          <w:rFonts w:ascii="Arial"/>
          <w:color w:val="000000"/>
          <w:sz w:val="16"/>
        </w:rPr>
      </w:r>
    </w:p>
    <w:p>
      <w:pPr>
        <w:spacing w:after="0" w:line="281" w:lineRule="auto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6838" w:h="11920" w:orient="landscape"/>
          <w:pgMar w:top="1100" w:bottom="280" w:left="2000" w:right="1980"/>
          <w:cols w:num="7" w:equalWidth="0">
            <w:col w:w="2061" w:space="40"/>
            <w:col w:w="856" w:space="40"/>
            <w:col w:w="1276" w:space="40"/>
            <w:col w:w="669" w:space="2508"/>
            <w:col w:w="2226" w:space="40"/>
            <w:col w:w="1213" w:space="40"/>
            <w:col w:w="1849"/>
          </w:cols>
        </w:sectPr>
      </w:pPr>
    </w:p>
    <w:p>
      <w:pPr>
        <w:spacing w:before="79"/>
        <w:ind w:left="2456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39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6156;top:8856;width:806;height:2" coordorigin="6156,8856" coordsize="806,2">
              <v:shape style="position:absolute;left:6156;top:8856;width:806;height:2" coordorigin="6156,8856" coordsize="806,0" path="m6156,8856l6962,8856,6962,8856e" filled="f" stroked="t" strokeweight=".72pt" strokecolor="#800040">
                <v:path arrowok="t"/>
              </v:shape>
            </v:group>
            <v:group style="position:absolute;left:3118;top:8489;width:979;height:2" coordorigin="3118,8489" coordsize="979,2">
              <v:shape style="position:absolute;left:3118;top:8489;width:979;height:2" coordorigin="3118,8489" coordsize="979,0" path="m3118,8489l4097,8489e" filled="f" stroked="t" strokeweight=".72pt" strokecolor="#800040">
                <v:path arrowok="t"/>
              </v:shape>
            </v:group>
            <v:group style="position:absolute;left:3974;top:8455;width:72;height:67" coordorigin="3974,8455" coordsize="72,67">
              <v:shape style="position:absolute;left:3974;top:8455;width:72;height:67" coordorigin="3974,8455" coordsize="72,67" path="m4020,8522l3998,8518,3981,8504,3974,8489,3983,8470,4000,8455,4023,8460,4040,8473,4046,8489,4038,8507,4020,8522xe" filled="t" fillcolor="#FF00FF" stroked="f">
                <v:path arrowok="t"/>
                <v:fill type="solid"/>
              </v:shape>
            </v:group>
            <v:group style="position:absolute;left:3974;top:8455;width:72;height:67" coordorigin="3974,8455" coordsize="72,67">
              <v:shape style="position:absolute;left:3974;top:8455;width:72;height:67" coordorigin="3974,8455" coordsize="72,67" path="m3974,8489l3983,8470,4000,8455,4023,8460,4040,8473,4046,8489,4038,8507,4020,8522,3998,8518,3981,8504,3974,8489e" filled="f" stroked="t" strokeweight=".72pt" strokecolor="#FF00FF">
                <v:path arrowok="t"/>
              </v:shape>
            </v:group>
            <v:group style="position:absolute;left:4817;top:4291;width:2;height:547" coordorigin="4817,4291" coordsize="2,547">
              <v:shape style="position:absolute;left:4817;top:4291;width:2;height:547" coordorigin="4817,4291" coordsize="0,547" path="m4817,4291l4817,4838,4817,4838e" filled="f" stroked="t" strokeweight=".72pt" strokecolor="#800040">
                <v:path arrowok="t"/>
              </v:shape>
            </v:group>
            <v:group style="position:absolute;left:3118;top:4838;width:2;height:3650" coordorigin="3118,4838" coordsize="2,3650">
              <v:shape style="position:absolute;left:3118;top:4838;width:2;height:3650" coordorigin="3118,4838" coordsize="0,3650" path="m3118,8489l3118,4838,3118,4838e" filled="f" stroked="t" strokeweight=".72pt" strokecolor="#800040">
                <v:path arrowok="t"/>
              </v:shape>
            </v:group>
            <v:group style="position:absolute;left:3118;top:4838;width:1699;height:2" coordorigin="3118,4838" coordsize="1699,2">
              <v:shape style="position:absolute;left:3118;top:4838;width:1699;height:2" coordorigin="3118,4838" coordsize="1699,0" path="m4817,4838l3118,4838,3118,4838e" filled="f" stroked="t" strokeweight=".72pt" strokecolor="#800040">
                <v:path arrowok="t"/>
              </v:shape>
            </v:group>
            <v:group style="position:absolute;left:3924;top:3744;width:2;height:180" coordorigin="3924,3744" coordsize="2,180">
              <v:shape style="position:absolute;left:3924;top:3744;width:2;height:180" coordorigin="3924,3744" coordsize="0,180" path="m3924,3924l3924,3744e" filled="f" stroked="t" strokeweight=".72pt" strokecolor="#FF0000">
                <v:path arrowok="t"/>
              </v:shape>
            </v:group>
            <v:group style="position:absolute;left:3924;top:4111;width:2;height:180" coordorigin="3924,4111" coordsize="2,180">
              <v:shape style="position:absolute;left:3924;top:4111;width:2;height:180" coordorigin="3924,4111" coordsize="0,180" path="m3924,4111l3924,4291e" filled="f" stroked="t" strokeweight=".72pt" strokecolor="#FF0000">
                <v:path arrowok="t"/>
              </v:shape>
            </v:group>
            <v:group style="position:absolute;left:3744;top:3924;width:353;height:2" coordorigin="3744,3924" coordsize="353,2">
              <v:shape style="position:absolute;left:3744;top:3924;width:353;height:2" coordorigin="3744,3924" coordsize="353,0" path="m3744,3924l4097,3924,4097,3924e" filled="f" stroked="t" strokeweight=".72pt" strokecolor="#0000FF">
                <v:path arrowok="t"/>
              </v:shape>
            </v:group>
            <v:group style="position:absolute;left:3924;top:4003;width:2;height:108" coordorigin="3924,4003" coordsize="2,108">
              <v:shape style="position:absolute;left:3924;top:4003;width:2;height:108" coordorigin="3924,4003" coordsize="0,108" path="m3924,4003l3924,4111,3924,4111e" filled="f" stroked="t" strokeweight=".72pt" strokecolor="#0000FF">
                <v:path arrowok="t"/>
              </v:shape>
            </v:group>
            <v:group style="position:absolute;left:3937;top:4004;width:150;height:58" coordorigin="3937,4004" coordsize="150,58">
              <v:shape style="position:absolute;left:3937;top:4004;width:150;height:58" coordorigin="3937,4004" coordsize="150,58" path="m4086,4062l4034,4030,3977,4010,3957,4006,3937,4004e" filled="f" stroked="t" strokeweight=".736045pt" strokecolor="#0000FF">
                <v:path arrowok="t"/>
              </v:shape>
            </v:group>
            <v:group style="position:absolute;left:3753;top:4003;width:171;height:54" coordorigin="3753,4003" coordsize="171,54">
              <v:shape style="position:absolute;left:3753;top:4003;width:171;height:54" coordorigin="3753,4003" coordsize="171,54" path="m3924,4003l3863,4008,3806,4027,3770,4046,3753,4057e" filled="f" stroked="t" strokeweight=".73676pt" strokecolor="#0000FF">
                <v:path arrowok="t"/>
              </v:shape>
            </v:group>
            <v:group style="position:absolute;left:4370;top:2376;width:4378;height:2556" coordorigin="4370,2376" coordsize="4378,2556">
              <v:shape style="position:absolute;left:4370;top:2376;width:4378;height:2556" coordorigin="4370,2376" coordsize="4378,2556" path="m4370,3650l4378,3546,4399,3443,4434,3344,4483,3247,4543,3154,4616,3064,4700,2978,4795,2897,4899,2820,5014,2749,5137,2682,5269,2621,5409,2567,5556,2518,5710,2476,5870,2441,6035,2413,6206,2393,6381,2380,6559,2376,6738,2380,6913,2393,7083,2413,7249,2441,7408,2476,7562,2518,7709,2567,7849,2621,7981,2682,8105,2749,8219,2820,8324,2897,8419,2978,8502,3064,8575,3154,8636,3247,8684,3344,8719,3443,8741,3546,8748,3650,8741,3755,8719,3858,8684,3958,8636,4055,8575,4148,8502,4238,8419,4325,8324,4406,8219,4484,8105,4556,7981,4623,7849,4684,7709,4739,7562,4789,7408,4831,7249,4866,7083,4895,6913,4915,6738,4928,6559,4932,6381,4928,6206,4915,6035,4895,5870,4866,5710,4831,5556,4789,5409,4739,5269,4684,5137,4623,5014,4556,4899,4484,4795,4406,4700,4325,4616,4238,4543,4148,4483,4055,4434,3958,4399,3858,4378,3755,4370,3650e" filled="f" stroked="t" strokeweight=".72pt" strokecolor="#000000">
                <v:path arrowok="t"/>
              </v:shape>
            </v:group>
            <v:group style="position:absolute;left:3744;top:4291;width:353;height:2" coordorigin="3744,4291" coordsize="353,2">
              <v:shape style="position:absolute;left:3744;top:4291;width:353;height:2" coordorigin="3744,4291" coordsize="353,0" path="m4097,4291l3744,4291,3744,4291e" filled="f" stroked="t" strokeweight=".72pt" strokecolor="#FF0000">
                <v:path arrowok="t"/>
              </v:shape>
            </v:group>
            <v:group style="position:absolute;left:3794;top:4349;width:252;height:2" coordorigin="3794,4349" coordsize="252,2">
              <v:shape style="position:absolute;left:3794;top:4349;width:252;height:2" coordorigin="3794,4349" coordsize="252,0" path="m4046,4349l3794,4349,3794,4349e" filled="f" stroked="t" strokeweight=".72pt" strokecolor="#FF0000">
                <v:path arrowok="t"/>
              </v:shape>
            </v:group>
            <v:group style="position:absolute;left:3852;top:4399;width:137;height:2" coordorigin="3852,4399" coordsize="137,2">
              <v:shape style="position:absolute;left:3852;top:4399;width:137;height:2" coordorigin="3852,4399" coordsize="137,0" path="m3852,4399l3989,4399,3989,4399e" filled="f" stroked="t" strokeweight=".72pt" strokecolor="#FF0000">
                <v:path arrowok="t"/>
              </v:shape>
            </v:group>
            <v:group style="position:absolute;left:3902;top:4457;width:36;height:2" coordorigin="3902,4457" coordsize="36,2">
              <v:shape style="position:absolute;left:3902;top:4457;width:36;height:2" coordorigin="3902,4457" coordsize="36,0" path="m3938,4457l3902,4457,3902,4457e" filled="f" stroked="t" strokeweight=".72pt" strokecolor="#FF0000">
                <v:path arrowok="t"/>
              </v:shape>
            </v:group>
            <v:group style="position:absolute;left:6516;top:4385;width:2;height:454" coordorigin="6516,4385" coordsize="2,454">
              <v:shape style="position:absolute;left:6516;top:4385;width:2;height:454" coordorigin="6516,4385" coordsize="0,454" path="m6516,4838l6516,4385e" filled="f" stroked="t" strokeweight=".72pt" strokecolor="#800040">
                <v:path arrowok="t"/>
              </v:shape>
            </v:group>
            <v:group style="position:absolute;left:3924;top:3470;width:2;height:274" coordorigin="3924,3470" coordsize="2,274">
              <v:shape style="position:absolute;left:3924;top:3470;width:2;height:274" coordorigin="3924,3470" coordsize="0,274" path="m3924,3470l3924,3744,3924,3744e" filled="f" stroked="t" strokeweight=".72pt" strokecolor="#800040">
                <v:path arrowok="t"/>
              </v:shape>
            </v:group>
            <v:group style="position:absolute;left:3888;top:3437;width:72;height:67" coordorigin="3888,3437" coordsize="72,67">
              <v:shape style="position:absolute;left:3888;top:3437;width:72;height:67" coordorigin="3888,3437" coordsize="72,67" path="m3934,3504l3911,3499,3895,3486,3888,3470,3896,3452,3914,3437,3937,3441,3953,3455,3960,3470,3952,3489,3934,3504xe" filled="t" fillcolor="#FF00FF" stroked="f">
                <v:path arrowok="t"/>
                <v:fill type="solid"/>
              </v:shape>
            </v:group>
            <v:group style="position:absolute;left:3888;top:3437;width:72;height:67" coordorigin="3888,3437" coordsize="72,67">
              <v:shape style="position:absolute;left:3888;top:3437;width:72;height:67" coordorigin="3888,3437" coordsize="72,67" path="m3888,3470l3896,3452,3914,3437,3937,3441,3953,3455,3960,3470,3952,3489,3934,3504,3911,3499,3895,3486,3888,3470e" filled="f" stroked="t" strokeweight=".72pt" strokecolor="#FF00FF">
                <v:path arrowok="t"/>
              </v:shape>
            </v:group>
            <v:group style="position:absolute;left:3204;top:3470;width:1339;height:2" coordorigin="3204,3470" coordsize="1339,2">
              <v:shape style="position:absolute;left:3204;top:3470;width:1339;height:2" coordorigin="3204,3470" coordsize="1339,0" path="m3204,3470l4543,3470e" filled="f" stroked="t" strokeweight=".72pt" strokecolor="#800040">
                <v:path arrowok="t"/>
              </v:shape>
            </v:group>
            <v:group style="position:absolute;left:5976;top:5573;width:180;height:2" coordorigin="5976,5573" coordsize="180,2">
              <v:shape style="position:absolute;left:5976;top:5573;width:180;height:2" coordorigin="5976,5573" coordsize="180,0" path="m5976,5573l6156,5573e" filled="f" stroked="t" strokeweight=".72pt" strokecolor="#FF0000">
                <v:path arrowok="t"/>
              </v:shape>
            </v:group>
            <v:group style="position:absolute;left:5976;top:5933;width:180;height:2" coordorigin="5976,5933" coordsize="180,2">
              <v:shape style="position:absolute;left:5976;top:5933;width:180;height:2" coordorigin="5976,5933" coordsize="180,0" path="m5976,5933l6156,5933e" filled="f" stroked="t" strokeweight=".72pt" strokecolor="#FF0000">
                <v:path arrowok="t"/>
              </v:shape>
            </v:group>
            <v:group style="position:absolute;left:5976;top:6300;width:180;height:2" coordorigin="5976,6300" coordsize="180,2">
              <v:shape style="position:absolute;left:5976;top:6300;width:180;height:2" coordorigin="5976,6300" coordsize="180,0" path="m5976,6300l6156,6300e" filled="f" stroked="t" strokeweight=".72pt" strokecolor="#FF0000">
                <v:path arrowok="t"/>
              </v:shape>
            </v:group>
            <v:group style="position:absolute;left:5976;top:6667;width:180;height:2" coordorigin="5976,6667" coordsize="180,2">
              <v:shape style="position:absolute;left:5976;top:6667;width:180;height:2" coordorigin="5976,6667" coordsize="180,0" path="m5976,6667l6156,6667e" filled="f" stroked="t" strokeweight=".72pt" strokecolor="#FF0000">
                <v:path arrowok="t"/>
              </v:shape>
            </v:group>
            <v:group style="position:absolute;left:5976;top:7027;width:180;height:2" coordorigin="5976,7027" coordsize="180,2">
              <v:shape style="position:absolute;left:5976;top:7027;width:180;height:2" coordorigin="5976,7027" coordsize="180,0" path="m5976,7027l6156,7027e" filled="f" stroked="t" strokeweight=".72pt" strokecolor="#FF0000">
                <v:path arrowok="t"/>
              </v:shape>
            </v:group>
            <v:group style="position:absolute;left:5976;top:7394;width:180;height:2" coordorigin="5976,7394" coordsize="180,2">
              <v:shape style="position:absolute;left:5976;top:7394;width:180;height:2" coordorigin="5976,7394" coordsize="180,0" path="m5976,7394l6156,7394e" filled="f" stroked="t" strokeweight=".72pt" strokecolor="#FF0000">
                <v:path arrowok="t"/>
              </v:shape>
            </v:group>
            <v:group style="position:absolute;left:5976;top:7762;width:180;height:2" coordorigin="5976,7762" coordsize="180,2">
              <v:shape style="position:absolute;left:5976;top:7762;width:180;height:2" coordorigin="5976,7762" coordsize="180,0" path="m5976,7762l6156,7762e" filled="f" stroked="t" strokeweight=".72pt" strokecolor="#FF0000">
                <v:path arrowok="t"/>
              </v:shape>
            </v:group>
            <v:group style="position:absolute;left:5976;top:8129;width:180;height:2" coordorigin="5976,8129" coordsize="180,2">
              <v:shape style="position:absolute;left:5976;top:8129;width:180;height:2" coordorigin="5976,8129" coordsize="180,0" path="m5976,8129l6156,8129e" filled="f" stroked="t" strokeweight=".72pt" strokecolor="#FF0000">
                <v:path arrowok="t"/>
              </v:shape>
            </v:group>
            <v:group style="position:absolute;left:5976;top:8489;width:180;height:2" coordorigin="5976,8489" coordsize="180,2">
              <v:shape style="position:absolute;left:5976;top:8489;width:180;height:2" coordorigin="5976,8489" coordsize="180,0" path="m5976,8489l6156,8489e" filled="f" stroked="t" strokeweight=".72pt" strokecolor="#FF0000">
                <v:path arrowok="t"/>
              </v:shape>
            </v:group>
            <v:group style="position:absolute;left:5976;top:8856;width:180;height:2" coordorigin="5976,8856" coordsize="180,2">
              <v:shape style="position:absolute;left:5976;top:8856;width:180;height:2" coordorigin="5976,8856" coordsize="180,0" path="m5976,8856l6156,8856e" filled="f" stroked="t" strokeweight=".72pt" strokecolor="#FF0000">
                <v:path arrowok="t"/>
              </v:shape>
            </v:group>
            <v:group style="position:absolute;left:5976;top:9223;width:122;height:2" coordorigin="5976,9223" coordsize="122,2">
              <v:shape style="position:absolute;left:5976;top:9223;width:122;height:2" coordorigin="5976,9223" coordsize="122,0" path="m5976,9223l6098,9223e" filled="f" stroked="t" strokeweight=".72pt" strokecolor="#FF0000">
                <v:path arrowok="t"/>
              </v:shape>
            </v:group>
            <v:group style="position:absolute;left:6098;top:9166;width:108;height:108" coordorigin="6098,9166" coordsize="108,108">
              <v:shape style="position:absolute;left:6098;top:9166;width:108;height:108" coordorigin="6098,9166" coordsize="108,108" path="m6098,9274l6206,9274,6206,9166,6098,9166,6098,9274xe" filled="t" fillcolor="#FFFFFF" stroked="f">
                <v:path arrowok="t"/>
                <v:fill type="solid"/>
              </v:shape>
            </v:group>
            <v:group style="position:absolute;left:6098;top:9166;width:108;height:108" coordorigin="6098,9166" coordsize="108,108">
              <v:shape style="position:absolute;left:6098;top:9166;width:108;height:108" coordorigin="6098,9166" coordsize="108,108" path="m6098,9274l6206,9274,6206,9166,6098,9166,6098,9274xe" filled="f" stroked="t" strokeweight=".72pt" strokecolor="#808080">
                <v:path arrowok="t"/>
              </v:shape>
            </v:group>
            <v:group style="position:absolute;left:5976;top:9583;width:122;height:2" coordorigin="5976,9583" coordsize="122,2">
              <v:shape style="position:absolute;left:5976;top:9583;width:122;height:2" coordorigin="5976,9583" coordsize="122,0" path="m5976,9583l6098,9583e" filled="f" stroked="t" strokeweight=".72pt" strokecolor="#FF0000">
                <v:path arrowok="t"/>
              </v:shape>
            </v:group>
            <v:group style="position:absolute;left:6098;top:9533;width:108;height:108" coordorigin="6098,9533" coordsize="108,108">
              <v:shape style="position:absolute;left:6098;top:9533;width:108;height:108" coordorigin="6098,9533" coordsize="108,108" path="m6098,9641l6206,9641,6206,9533,6098,9533,6098,9641xe" filled="t" fillcolor="#FFFFFF" stroked="f">
                <v:path arrowok="t"/>
                <v:fill type="solid"/>
              </v:shape>
            </v:group>
            <v:group style="position:absolute;left:6098;top:9533;width:108;height:108" coordorigin="6098,9533" coordsize="108,108">
              <v:shape style="position:absolute;left:6098;top:9533;width:108;height:108" coordorigin="6098,9533" coordsize="108,108" path="m6098,9641l6206,9641,6206,9533,6098,9533,6098,9641xe" filled="f" stroked="t" strokeweight=".72pt" strokecolor="#808080">
                <v:path arrowok="t"/>
              </v:shape>
            </v:group>
            <v:group style="position:absolute;left:4061;top:9583;width:130;height:2" coordorigin="4061,9583" coordsize="130,2">
              <v:shape style="position:absolute;left:4061;top:9583;width:130;height:2" coordorigin="4061,9583" coordsize="130,0" path="m4061,9583l4190,9583e" filled="f" stroked="t" strokeweight=".72pt" strokecolor="#FF0000">
                <v:path arrowok="t"/>
              </v:shape>
            </v:group>
            <v:group style="position:absolute;left:3960;top:9533;width:101;height:108" coordorigin="3960,9533" coordsize="101,108">
              <v:shape style="position:absolute;left:3960;top:9533;width:101;height:108" coordorigin="3960,9533" coordsize="101,108" path="m3960,9641l4061,9641,4061,9533,3960,9533,3960,9641xe" filled="t" fillcolor="#FFFFFF" stroked="f">
                <v:path arrowok="t"/>
                <v:fill type="solid"/>
              </v:shape>
            </v:group>
            <v:group style="position:absolute;left:3960;top:9533;width:101;height:108" coordorigin="3960,9533" coordsize="101,108">
              <v:shape style="position:absolute;left:3960;top:9533;width:101;height:108" coordorigin="3960,9533" coordsize="101,108" path="m3960,9641l4061,9641,4061,9533,3960,9533,3960,9641xe" filled="f" stroked="t" strokeweight=".72pt" strokecolor="#808080">
                <v:path arrowok="t"/>
              </v:shape>
            </v:group>
            <v:group style="position:absolute;left:4061;top:9223;width:130;height:2" coordorigin="4061,9223" coordsize="130,2">
              <v:shape style="position:absolute;left:4061;top:9223;width:130;height:2" coordorigin="4061,9223" coordsize="130,0" path="m4061,9223l4190,9223e" filled="f" stroked="t" strokeweight=".72pt" strokecolor="#FF0000">
                <v:path arrowok="t"/>
              </v:shape>
            </v:group>
            <v:group style="position:absolute;left:3960;top:9166;width:101;height:108" coordorigin="3960,9166" coordsize="101,108">
              <v:shape style="position:absolute;left:3960;top:9166;width:101;height:108" coordorigin="3960,9166" coordsize="101,108" path="m3960,9274l4061,9274,4061,9166,3960,9166,3960,9274xe" filled="t" fillcolor="#FFFFFF" stroked="f">
                <v:path arrowok="t"/>
                <v:fill type="solid"/>
              </v:shape>
            </v:group>
            <v:group style="position:absolute;left:3960;top:9166;width:101;height:108" coordorigin="3960,9166" coordsize="101,108">
              <v:shape style="position:absolute;left:3960;top:9166;width:101;height:108" coordorigin="3960,9166" coordsize="101,108" path="m3960,9274l4061,9274,4061,9166,3960,9166,3960,9274xe" filled="f" stroked="t" strokeweight=".72pt" strokecolor="#808080">
                <v:path arrowok="t"/>
              </v:shape>
            </v:group>
            <v:group style="position:absolute;left:4061;top:8856;width:130;height:2" coordorigin="4061,8856" coordsize="130,2">
              <v:shape style="position:absolute;left:4061;top:8856;width:130;height:2" coordorigin="4061,8856" coordsize="130,0" path="m4061,8856l4190,8856e" filled="f" stroked="t" strokeweight=".72pt" strokecolor="#FF0000">
                <v:path arrowok="t"/>
              </v:shape>
            </v:group>
            <v:group style="position:absolute;left:3960;top:8798;width:101;height:115" coordorigin="3960,8798" coordsize="101,115">
              <v:shape style="position:absolute;left:3960;top:8798;width:101;height:115" coordorigin="3960,8798" coordsize="101,115" path="m3960,8914l4061,8914,4061,8798,3960,8798,3960,8914xe" filled="t" fillcolor="#FFFFFF" stroked="f">
                <v:path arrowok="t"/>
                <v:fill type="solid"/>
              </v:shape>
            </v:group>
            <v:group style="position:absolute;left:3960;top:8798;width:101;height:115" coordorigin="3960,8798" coordsize="101,115">
              <v:shape style="position:absolute;left:3960;top:8798;width:101;height:115" coordorigin="3960,8798" coordsize="101,115" path="m3960,8914l4061,8914,4061,8798,3960,8798,3960,8914xe" filled="f" stroked="t" strokeweight=".72pt" strokecolor="#808080">
                <v:path arrowok="t"/>
              </v:shape>
            </v:group>
            <v:group style="position:absolute;left:4010;top:8489;width:180;height:2" coordorigin="4010,8489" coordsize="180,2">
              <v:shape style="position:absolute;left:4010;top:8489;width:180;height:2" coordorigin="4010,8489" coordsize="180,0" path="m4190,8489l4010,8489e" filled="f" stroked="t" strokeweight=".72pt" strokecolor="#FF0000">
                <v:path arrowok="t"/>
              </v:shape>
            </v:group>
            <v:group style="position:absolute;left:4061;top:8129;width:130;height:2" coordorigin="4061,8129" coordsize="130,2">
              <v:shape style="position:absolute;left:4061;top:8129;width:130;height:2" coordorigin="4061,8129" coordsize="130,0" path="m4061,8129l4190,8129e" filled="f" stroked="t" strokeweight=".72pt" strokecolor="#FF0000">
                <v:path arrowok="t"/>
              </v:shape>
            </v:group>
            <v:group style="position:absolute;left:3960;top:8071;width:101;height:108" coordorigin="3960,8071" coordsize="101,108">
              <v:shape style="position:absolute;left:3960;top:8071;width:101;height:108" coordorigin="3960,8071" coordsize="101,108" path="m3960,8179l4061,8179,4061,8071,3960,8071,3960,8179xe" filled="t" fillcolor="#FFFFFF" stroked="f">
                <v:path arrowok="t"/>
                <v:fill type="solid"/>
              </v:shape>
            </v:group>
            <v:group style="position:absolute;left:3960;top:8071;width:101;height:108" coordorigin="3960,8071" coordsize="101,108">
              <v:shape style="position:absolute;left:3960;top:8071;width:101;height:108" coordorigin="3960,8071" coordsize="101,108" path="m3960,8179l4061,8179,4061,8071,3960,8071,3960,8179xe" filled="f" stroked="t" strokeweight=".72pt" strokecolor="#808080">
                <v:path arrowok="t"/>
              </v:shape>
            </v:group>
            <v:group style="position:absolute;left:4061;top:7762;width:130;height:2" coordorigin="4061,7762" coordsize="130,2">
              <v:shape style="position:absolute;left:4061;top:7762;width:130;height:2" coordorigin="4061,7762" coordsize="130,0" path="m4061,7762l4190,7762e" filled="f" stroked="t" strokeweight=".72pt" strokecolor="#FF0000">
                <v:path arrowok="t"/>
              </v:shape>
            </v:group>
            <v:group style="position:absolute;left:3960;top:7704;width:101;height:108" coordorigin="3960,7704" coordsize="101,108">
              <v:shape style="position:absolute;left:3960;top:7704;width:101;height:108" coordorigin="3960,7704" coordsize="101,108" path="m3960,7812l4061,7812,4061,7704,3960,7704,3960,7812xe" filled="t" fillcolor="#FFFFFF" stroked="f">
                <v:path arrowok="t"/>
                <v:fill type="solid"/>
              </v:shape>
            </v:group>
            <v:group style="position:absolute;left:3960;top:7704;width:101;height:108" coordorigin="3960,7704" coordsize="101,108">
              <v:shape style="position:absolute;left:3960;top:7704;width:101;height:108" coordorigin="3960,7704" coordsize="101,108" path="m3960,7812l4061,7812,4061,7704,3960,7704,3960,7812xe" filled="f" stroked="t" strokeweight=".72pt" strokecolor="#808080">
                <v:path arrowok="t"/>
              </v:shape>
            </v:group>
            <v:group style="position:absolute;left:4061;top:7394;width:130;height:2" coordorigin="4061,7394" coordsize="130,2">
              <v:shape style="position:absolute;left:4061;top:7394;width:130;height:2" coordorigin="4061,7394" coordsize="130,0" path="m4061,7394l4190,7394e" filled="f" stroked="t" strokeweight=".72pt" strokecolor="#FF0000">
                <v:path arrowok="t"/>
              </v:shape>
            </v:group>
            <v:group style="position:absolute;left:3960;top:7344;width:101;height:108" coordorigin="3960,7344" coordsize="101,108">
              <v:shape style="position:absolute;left:3960;top:7344;width:101;height:108" coordorigin="3960,7344" coordsize="101,108" path="m3960,7452l4061,7452,4061,7344,3960,7344,3960,7452xe" filled="t" fillcolor="#FFFFFF" stroked="f">
                <v:path arrowok="t"/>
                <v:fill type="solid"/>
              </v:shape>
            </v:group>
            <v:group style="position:absolute;left:3960;top:7344;width:101;height:108" coordorigin="3960,7344" coordsize="101,108">
              <v:shape style="position:absolute;left:3960;top:7344;width:101;height:108" coordorigin="3960,7344" coordsize="101,108" path="m3960,7452l4061,7452,4061,7344,3960,7344,3960,7452xe" filled="f" stroked="t" strokeweight=".72pt" strokecolor="#808080">
                <v:path arrowok="t"/>
              </v:shape>
            </v:group>
            <v:group style="position:absolute;left:4061;top:7027;width:130;height:2" coordorigin="4061,7027" coordsize="130,2">
              <v:shape style="position:absolute;left:4061;top:7027;width:130;height:2" coordorigin="4061,7027" coordsize="130,0" path="m4061,7027l4190,7027e" filled="f" stroked="t" strokeweight=".72pt" strokecolor="#FF0000">
                <v:path arrowok="t"/>
              </v:shape>
            </v:group>
            <v:group style="position:absolute;left:3960;top:6977;width:101;height:108" coordorigin="3960,6977" coordsize="101,108">
              <v:shape style="position:absolute;left:3960;top:6977;width:101;height:108" coordorigin="3960,6977" coordsize="101,108" path="m3960,7085l4061,7085,4061,6977,3960,6977,3960,7085xe" filled="t" fillcolor="#FFFFFF" stroked="f">
                <v:path arrowok="t"/>
                <v:fill type="solid"/>
              </v:shape>
            </v:group>
            <v:group style="position:absolute;left:3960;top:6977;width:101;height:108" coordorigin="3960,6977" coordsize="101,108">
              <v:shape style="position:absolute;left:3960;top:6977;width:101;height:108" coordorigin="3960,6977" coordsize="101,108" path="m3960,7085l4061,7085,4061,6977,3960,6977,3960,7085xe" filled="f" stroked="t" strokeweight=".72pt" strokecolor="#808080">
                <v:path arrowok="t"/>
              </v:shape>
            </v:group>
            <v:group style="position:absolute;left:4061;top:6667;width:130;height:2" coordorigin="4061,6667" coordsize="130,2">
              <v:shape style="position:absolute;left:4061;top:6667;width:130;height:2" coordorigin="4061,6667" coordsize="130,0" path="m4061,6667l4190,6667e" filled="f" stroked="t" strokeweight=".72pt" strokecolor="#FF0000">
                <v:path arrowok="t"/>
              </v:shape>
            </v:group>
            <v:group style="position:absolute;left:3960;top:6610;width:101;height:108" coordorigin="3960,6610" coordsize="101,108">
              <v:shape style="position:absolute;left:3960;top:6610;width:101;height:108" coordorigin="3960,6610" coordsize="101,108" path="m3960,6718l4061,6718,4061,6610,3960,6610,3960,6718xe" filled="t" fillcolor="#FFFFFF" stroked="f">
                <v:path arrowok="t"/>
                <v:fill type="solid"/>
              </v:shape>
            </v:group>
            <v:group style="position:absolute;left:3960;top:6610;width:101;height:108" coordorigin="3960,6610" coordsize="101,108">
              <v:shape style="position:absolute;left:3960;top:6610;width:101;height:108" coordorigin="3960,6610" coordsize="101,108" path="m3960,6718l4061,6718,4061,6610,3960,6610,3960,6718xe" filled="f" stroked="t" strokeweight=".72pt" strokecolor="#808080">
                <v:path arrowok="t"/>
              </v:shape>
            </v:group>
            <v:group style="position:absolute;left:4061;top:6300;width:130;height:2" coordorigin="4061,6300" coordsize="130,2">
              <v:shape style="position:absolute;left:4061;top:6300;width:130;height:2" coordorigin="4061,6300" coordsize="130,0" path="m4061,6300l4190,6300e" filled="f" stroked="t" strokeweight=".72pt" strokecolor="#FF0000">
                <v:path arrowok="t"/>
              </v:shape>
            </v:group>
            <v:group style="position:absolute;left:3960;top:6242;width:101;height:115" coordorigin="3960,6242" coordsize="101,115">
              <v:shape style="position:absolute;left:3960;top:6242;width:101;height:115" coordorigin="3960,6242" coordsize="101,115" path="m3960,6358l4061,6358,4061,6242,3960,6242,3960,6358xe" filled="t" fillcolor="#FFFFFF" stroked="f">
                <v:path arrowok="t"/>
                <v:fill type="solid"/>
              </v:shape>
            </v:group>
            <v:group style="position:absolute;left:3960;top:6242;width:101;height:115" coordorigin="3960,6242" coordsize="101,115">
              <v:shape style="position:absolute;left:3960;top:6242;width:101;height:115" coordorigin="3960,6242" coordsize="101,115" path="m3960,6358l4061,6358,4061,6242,3960,6242,3960,6358xe" filled="f" stroked="t" strokeweight=".72pt" strokecolor="#808080">
                <v:path arrowok="t"/>
              </v:shape>
            </v:group>
            <v:group style="position:absolute;left:4010;top:5933;width:180;height:2" coordorigin="4010,5933" coordsize="180,2">
              <v:shape style="position:absolute;left:4010;top:5933;width:180;height:2" coordorigin="4010,5933" coordsize="180,0" path="m4190,5933l4010,5933e" filled="f" stroked="t" strokeweight=".72pt" strokecolor="#FF0000">
                <v:path arrowok="t"/>
              </v:shape>
            </v:group>
            <v:group style="position:absolute;left:3960;top:5882;width:122;height:122" coordorigin="3960,5882" coordsize="122,122">
              <v:shape style="position:absolute;left:3960;top:5882;width:122;height:122" coordorigin="3960,5882" coordsize="122,122" path="m3960,5882l4082,6005e" filled="f" stroked="t" strokeweight=".72pt" strokecolor="#804000">
                <v:path arrowok="t"/>
              </v:shape>
            </v:group>
            <v:group style="position:absolute;left:3938;top:5882;width:122;height:122" coordorigin="3938,5882" coordsize="122,122">
              <v:shape style="position:absolute;left:3938;top:5882;width:122;height:122" coordorigin="3938,5882" coordsize="122,122" path="m4061,5882l3938,6005e" filled="f" stroked="t" strokeweight=".72pt" strokecolor="#804000">
                <v:path arrowok="t"/>
              </v:shape>
            </v:group>
            <v:group style="position:absolute;left:4061;top:5573;width:130;height:2" coordorigin="4061,5573" coordsize="130,2">
              <v:shape style="position:absolute;left:4061;top:5573;width:130;height:2" coordorigin="4061,5573" coordsize="130,0" path="m4061,5573l4190,5573e" filled="f" stroked="t" strokeweight=".72pt" strokecolor="#FF0000">
                <v:path arrowok="t"/>
              </v:shape>
            </v:group>
            <v:group style="position:absolute;left:3960;top:5515;width:101;height:108" coordorigin="3960,5515" coordsize="101,108">
              <v:shape style="position:absolute;left:3960;top:5515;width:101;height:108" coordorigin="3960,5515" coordsize="101,108" path="m3960,5623l4061,5623,4061,5515,3960,5515,3960,5623xe" filled="t" fillcolor="#FFFFFF" stroked="f">
                <v:path arrowok="t"/>
                <v:fill type="solid"/>
              </v:shape>
            </v:group>
            <v:group style="position:absolute;left:3960;top:5515;width:101;height:108" coordorigin="3960,5515" coordsize="101,108">
              <v:shape style="position:absolute;left:3960;top:5515;width:101;height:108" coordorigin="3960,5515" coordsize="101,108" path="m3960,5623l4061,5623,4061,5515,3960,5515,3960,5623xe" filled="f" stroked="t" strokeweight=".72pt" strokecolor="#808080">
                <v:path arrowok="t"/>
              </v:shape>
            </v:group>
            <v:group style="position:absolute;left:4190;top:5386;width:1807;height:4399" coordorigin="4190,5386" coordsize="1807,4399">
              <v:shape style="position:absolute;left:4190;top:5386;width:1807;height:4399" coordorigin="4190,5386" coordsize="1807,4399" path="m4190,9785l5998,9785,5998,5386,4190,5386,4190,9785xe" filled="f" stroked="t" strokeweight=".72pt" strokecolor="#0000FF">
                <v:path arrowok="t"/>
              </v:shape>
            </v:group>
            <v:group style="position:absolute;left:6062;top:5573;width:540;height:2" coordorigin="6062,5573" coordsize="540,2">
              <v:shape style="position:absolute;left:6062;top:5573;width:540;height:2" coordorigin="6062,5573" coordsize="540,0" path="m6062,5573l6602,5573e" filled="f" stroked="t" strokeweight=".72pt" strokecolor="#800040">
                <v:path arrowok="t"/>
              </v:shape>
            </v:group>
            <v:group style="position:absolute;left:6120;top:5539;width:72;height:67" coordorigin="6120,5539" coordsize="72,67">
              <v:shape style="position:absolute;left:6120;top:5539;width:72;height:67" coordorigin="6120,5539" coordsize="72,67" path="m6166,5606l6143,5602,6127,5588,6120,5573,6128,5554,6146,5539,6169,5544,6185,5557,6192,5573,6184,5591,6166,5606xe" filled="t" fillcolor="#FF00FF" stroked="f">
                <v:path arrowok="t"/>
                <v:fill type="solid"/>
              </v:shape>
            </v:group>
            <v:group style="position:absolute;left:6120;top:5539;width:72;height:67" coordorigin="6120,5539" coordsize="72,67">
              <v:shape style="position:absolute;left:6120;top:5539;width:72;height:67" coordorigin="6120,5539" coordsize="72,67" path="m6120,5573l6128,5554,6146,5539,6169,5544,6185,5557,6192,5573,6184,5591,6166,5606,6143,5602,6127,5588,6120,5573e" filled="f" stroked="t" strokeweight=".72pt" strokecolor="#FF00FF">
                <v:path arrowok="t"/>
              </v:shape>
            </v:group>
            <v:group style="position:absolute;left:10534;top:4018;width:2;height:187" coordorigin="10534,4018" coordsize="2,187">
              <v:shape style="position:absolute;left:10534;top:4018;width:2;height:187" coordorigin="10534,4018" coordsize="0,187" path="m10534,4205l10534,4018e" filled="f" stroked="t" strokeweight=".72pt" strokecolor="#FF0000">
                <v:path arrowok="t"/>
              </v:shape>
            </v:group>
            <v:group style="position:absolute;left:10534;top:4932;width:2;height:180" coordorigin="10534,4932" coordsize="2,180">
              <v:shape style="position:absolute;left:10534;top:4932;width:2;height:180" coordorigin="10534,4932" coordsize="0,180" path="m10534,4932l10534,5112e" filled="f" stroked="t" strokeweight=".72pt" strokecolor="#FF0000">
                <v:path arrowok="t"/>
              </v:shape>
            </v:group>
            <v:group style="position:absolute;left:10411;top:4565;width:245;height:2" coordorigin="10411,4565" coordsize="245,2">
              <v:shape style="position:absolute;left:10411;top:4565;width:245;height:2" coordorigin="10411,4565" coordsize="245,0" path="m10656,4565l10411,4565,10411,4565e" filled="f" stroked="t" strokeweight=".72pt" strokecolor="#0000FF">
                <v:path arrowok="t"/>
              </v:shape>
            </v:group>
            <v:group style="position:absolute;left:10534;top:4205;width:2;height:180" coordorigin="10534,4205" coordsize="2,180">
              <v:shape style="position:absolute;left:10534;top:4205;width:2;height:180" coordorigin="10534,4205" coordsize="0,180" path="m10534,4205l10534,4385,10534,4385e" filled="f" stroked="t" strokeweight=".72pt" strokecolor="#0000FF">
                <v:path arrowok="t"/>
              </v:shape>
            </v:group>
            <v:group style="position:absolute;left:10534;top:4565;width:2;height:461" coordorigin="10534,4565" coordsize="2,461">
              <v:shape style="position:absolute;left:10534;top:4565;width:2;height:461" coordorigin="10534,4565" coordsize="0,461" path="m10534,5026l10534,4565e" filled="f" stroked="t" strokeweight=".72pt" strokecolor="#0000FF">
                <v:path arrowok="t"/>
              </v:shape>
            </v:group>
            <v:group style="position:absolute;left:10411;top:4385;width:245;height:180" coordorigin="10411,4385" coordsize="245,180">
              <v:shape style="position:absolute;left:10411;top:4385;width:245;height:180" coordorigin="10411,4385" coordsize="245,180" path="m10534,4565l10411,4385,10656,4385,10534,4565xe" filled="t" fillcolor="#0000FF" stroked="f">
                <v:path arrowok="t"/>
                <v:fill type="solid"/>
              </v:shape>
            </v:group>
            <v:group style="position:absolute;left:10411;top:4385;width:245;height:180" coordorigin="10411,4385" coordsize="245,180">
              <v:shape style="position:absolute;left:10411;top:4385;width:245;height:180" coordorigin="10411,4385" coordsize="245,180" path="m10534,4565l10411,4385,10656,4385,10534,4565xe" filled="f" stroked="t" strokeweight=".72pt" strokecolor="#0000FF">
                <v:path arrowok="t"/>
              </v:shape>
            </v:group>
            <v:group style="position:absolute;left:10642;top:4788;width:72;height:72" coordorigin="10642,4788" coordsize="72,72">
              <v:shape style="position:absolute;left:10642;top:4788;width:72;height:72" coordorigin="10642,4788" coordsize="72,72" path="m10714,4860l10642,4824,10678,4788,10714,4860xe" filled="t" fillcolor="#0000FF" stroked="f">
                <v:path arrowok="t"/>
                <v:fill type="solid"/>
              </v:shape>
            </v:group>
            <v:group style="position:absolute;left:10642;top:4788;width:72;height:72" coordorigin="10642,4788" coordsize="72,72">
              <v:shape style="position:absolute;left:10642;top:4788;width:72;height:72" coordorigin="10642,4788" coordsize="72,72" path="m10678,4788l10714,4860,10642,4824,10678,4788xe" filled="f" stroked="t" strokeweight=".72pt" strokecolor="#0000FF">
                <v:path arrowok="t"/>
              </v:shape>
            </v:group>
            <v:group style="position:absolute;left:10642;top:4673;width:72;height:79" coordorigin="10642,4673" coordsize="72,79">
              <v:shape style="position:absolute;left:10642;top:4673;width:72;height:79" coordorigin="10642,4673" coordsize="72,79" path="m10714,4752l10642,4709,10678,4673,10714,4752xe" filled="t" fillcolor="#0000FF" stroked="f">
                <v:path arrowok="t"/>
                <v:fill type="solid"/>
              </v:shape>
            </v:group>
            <v:group style="position:absolute;left:10642;top:4673;width:72;height:79" coordorigin="10642,4673" coordsize="72,79">
              <v:shape style="position:absolute;left:10642;top:4673;width:72;height:79" coordorigin="10642,4673" coordsize="72,79" path="m10678,4673l10714,4752,10642,4709,10678,4673xe" filled="f" stroked="t" strokeweight=".72pt" strokecolor="#0000FF">
                <v:path arrowok="t"/>
              </v:shape>
            </v:group>
            <v:group style="position:absolute;left:10591;top:4622;width:101;height:108" coordorigin="10591,4622" coordsize="101,108">
              <v:shape style="position:absolute;left:10591;top:4622;width:101;height:108" coordorigin="10591,4622" coordsize="101,108" path="m10692,4730l10591,4622,10591,4622e" filled="f" stroked="t" strokeweight=".72pt" strokecolor="#0000FF">
                <v:path arrowok="t"/>
              </v:shape>
            </v:group>
            <v:group style="position:absolute;left:10591;top:4730;width:101;height:108" coordorigin="10591,4730" coordsize="101,108">
              <v:shape style="position:absolute;left:10591;top:4730;width:101;height:108" coordorigin="10591,4730" coordsize="101,108" path="m10692,4838l10591,4730,10591,4730e" filled="f" stroked="t" strokeweight=".72pt" strokecolor="#0000FF">
                <v:path arrowok="t"/>
              </v:shape>
            </v:group>
            <v:group style="position:absolute;left:10534;top:4658;width:2;height:180" coordorigin="10534,4658" coordsize="2,180">
              <v:shape style="position:absolute;left:10534;top:4658;width:2;height:180" coordorigin="10534,4658" coordsize="0,180" path="m10534,4838l10534,4658e" filled="f" stroked="t" strokeweight=".72pt" strokecolor="#FF0000">
                <v:path arrowok="t"/>
              </v:shape>
            </v:group>
            <v:group style="position:absolute;left:10534;top:5573;width:2;height:122" coordorigin="10534,5573" coordsize="2,122">
              <v:shape style="position:absolute;left:10534;top:5573;width:2;height:122" coordorigin="10534,5573" coordsize="0,122" path="m10534,5695l10534,5573e" filled="f" stroked="t" strokeweight=".72pt" strokecolor="#FF0000">
                <v:path arrowok="t"/>
              </v:shape>
            </v:group>
            <v:group style="position:absolute;left:10483;top:5695;width:108;height:115" coordorigin="10483,5695" coordsize="108,115">
              <v:shape style="position:absolute;left:10483;top:5695;width:108;height:115" coordorigin="10483,5695" coordsize="108,115" path="m10483,5810l10591,5810,10591,5695,10483,5695,10483,5810xe" filled="t" fillcolor="#FFFFFF" stroked="f">
                <v:path arrowok="t"/>
                <v:fill type="solid"/>
              </v:shape>
            </v:group>
            <v:group style="position:absolute;left:10483;top:5695;width:108;height:115" coordorigin="10483,5695" coordsize="108,115">
              <v:shape style="position:absolute;left:10483;top:5695;width:108;height:115" coordorigin="10483,5695" coordsize="108,115" path="m10483,5810l10591,5810,10591,5695,10483,5695,10483,5810xe" filled="f" stroked="t" strokeweight=".72pt" strokecolor="#808080">
                <v:path arrowok="t"/>
              </v:shape>
            </v:group>
            <v:group style="position:absolute;left:10411;top:5206;width:245;height:2" coordorigin="10411,5206" coordsize="245,2">
              <v:shape style="position:absolute;left:10411;top:5206;width:245;height:2" coordorigin="10411,5206" coordsize="245,0" path="m10656,5206l10411,5206,10411,5206e" filled="f" stroked="t" strokeweight=".72pt" strokecolor="#0000FF">
                <v:path arrowok="t"/>
              </v:shape>
            </v:group>
            <v:group style="position:absolute;left:10534;top:5206;width:2;height:367" coordorigin="10534,5206" coordsize="2,367">
              <v:shape style="position:absolute;left:10534;top:5206;width:2;height:367" coordorigin="10534,5206" coordsize="0,367" path="m10534,5206l10534,5573,10534,5573e" filled="f" stroked="t" strokeweight=".72pt" strokecolor="#0000FF">
                <v:path arrowok="t"/>
              </v:shape>
            </v:group>
            <v:group style="position:absolute;left:10411;top:5026;width:245;height:180" coordorigin="10411,5026" coordsize="245,180">
              <v:shape style="position:absolute;left:10411;top:5026;width:245;height:180" coordorigin="10411,5026" coordsize="245,180" path="m10534,5206l10411,5026,10656,5026,10534,5206xe" filled="t" fillcolor="#0000FF" stroked="f">
                <v:path arrowok="t"/>
                <v:fill type="solid"/>
              </v:shape>
            </v:group>
            <v:group style="position:absolute;left:10411;top:5026;width:245;height:180" coordorigin="10411,5026" coordsize="245,180">
              <v:shape style="position:absolute;left:10411;top:5026;width:245;height:180" coordorigin="10411,5026" coordsize="245,180" path="m10534,5206l10411,5026,10656,5026,10534,5206xe" filled="f" stroked="t" strokeweight=".72pt" strokecolor="#0000FF">
                <v:path arrowok="t"/>
              </v:shape>
            </v:group>
            <v:group style="position:absolute;left:10642;top:5422;width:72;height:72" coordorigin="10642,5422" coordsize="72,72">
              <v:shape style="position:absolute;left:10642;top:5422;width:72;height:72" coordorigin="10642,5422" coordsize="72,72" path="m10714,5494l10642,5458,10678,5422,10714,5494xe" filled="t" fillcolor="#0000FF" stroked="f">
                <v:path arrowok="t"/>
                <v:fill type="solid"/>
              </v:shape>
            </v:group>
            <v:group style="position:absolute;left:10642;top:5422;width:72;height:72" coordorigin="10642,5422" coordsize="72,72">
              <v:shape style="position:absolute;left:10642;top:5422;width:72;height:72" coordorigin="10642,5422" coordsize="72,72" path="m10678,5422l10714,5494,10642,5458,10678,5422xe" filled="f" stroked="t" strokeweight=".72pt" strokecolor="#0000FF">
                <v:path arrowok="t"/>
              </v:shape>
            </v:group>
            <v:group style="position:absolute;left:10642;top:5314;width:72;height:72" coordorigin="10642,5314" coordsize="72,72">
              <v:shape style="position:absolute;left:10642;top:5314;width:72;height:72" coordorigin="10642,5314" coordsize="72,72" path="m10714,5386l10642,5350,10678,5314,10714,5386xe" filled="t" fillcolor="#0000FF" stroked="f">
                <v:path arrowok="t"/>
                <v:fill type="solid"/>
              </v:shape>
            </v:group>
            <v:group style="position:absolute;left:10642;top:5314;width:72;height:72" coordorigin="10642,5314" coordsize="72,72">
              <v:shape style="position:absolute;left:10642;top:5314;width:72;height:72" coordorigin="10642,5314" coordsize="72,72" path="m10678,5314l10714,5386,10642,5350,10678,5314xe" filled="f" stroked="t" strokeweight=".72pt" strokecolor="#0000FF">
                <v:path arrowok="t"/>
              </v:shape>
            </v:group>
            <v:group style="position:absolute;left:10591;top:5263;width:101;height:108" coordorigin="10591,5263" coordsize="101,108">
              <v:shape style="position:absolute;left:10591;top:5263;width:101;height:108" coordorigin="10591,5263" coordsize="101,108" path="m10692,5371l10591,5263,10591,5263e" filled="f" stroked="t" strokeweight=".72pt" strokecolor="#0000FF">
                <v:path arrowok="t"/>
              </v:shape>
            </v:group>
            <v:group style="position:absolute;left:10591;top:5371;width:101;height:108" coordorigin="10591,5371" coordsize="101,108">
              <v:shape style="position:absolute;left:10591;top:5371;width:101;height:108" coordorigin="10591,5371" coordsize="101,108" path="m10692,5479l10591,5371,10591,5371e" filled="f" stroked="t" strokeweight=".72pt" strokecolor="#0000FF">
                <v:path arrowok="t"/>
              </v:shape>
            </v:group>
            <v:group style="position:absolute;left:11786;top:4018;width:2;height:187" coordorigin="11786,4018" coordsize="2,187">
              <v:shape style="position:absolute;left:11786;top:4018;width:2;height:187" coordorigin="11786,4018" coordsize="0,187" path="m11786,4205l11786,4018e" filled="f" stroked="t" strokeweight=".72pt" strokecolor="#FF0000">
                <v:path arrowok="t"/>
              </v:shape>
            </v:group>
            <v:group style="position:absolute;left:11786;top:4932;width:2;height:180" coordorigin="11786,4932" coordsize="2,180">
              <v:shape style="position:absolute;left:11786;top:4932;width:2;height:180" coordorigin="11786,4932" coordsize="0,180" path="m11786,4932l11786,5112e" filled="f" stroked="t" strokeweight=".72pt" strokecolor="#FF0000">
                <v:path arrowok="t"/>
              </v:shape>
            </v:group>
            <v:group style="position:absolute;left:11664;top:4565;width:245;height:2" coordorigin="11664,4565" coordsize="245,2">
              <v:shape style="position:absolute;left:11664;top:4565;width:245;height:2" coordorigin="11664,4565" coordsize="245,0" path="m11909,4565l11664,4565,11664,4565e" filled="f" stroked="t" strokeweight=".72pt" strokecolor="#0000FF">
                <v:path arrowok="t"/>
              </v:shape>
            </v:group>
            <v:group style="position:absolute;left:11786;top:4205;width:2;height:180" coordorigin="11786,4205" coordsize="2,180">
              <v:shape style="position:absolute;left:11786;top:4205;width:2;height:180" coordorigin="11786,4205" coordsize="0,180" path="m11786,4205l11786,4385,11786,4385e" filled="f" stroked="t" strokeweight=".72pt" strokecolor="#0000FF">
                <v:path arrowok="t"/>
              </v:shape>
            </v:group>
            <v:group style="position:absolute;left:11786;top:4565;width:2;height:461" coordorigin="11786,4565" coordsize="2,461">
              <v:shape style="position:absolute;left:11786;top:4565;width:2;height:461" coordorigin="11786,4565" coordsize="0,461" path="m11786,5026l11786,4565e" filled="f" stroked="t" strokeweight=".72pt" strokecolor="#0000FF">
                <v:path arrowok="t"/>
              </v:shape>
            </v:group>
            <v:group style="position:absolute;left:11664;top:4385;width:245;height:180" coordorigin="11664,4385" coordsize="245,180">
              <v:shape style="position:absolute;left:11664;top:4385;width:245;height:180" coordorigin="11664,4385" coordsize="245,180" path="m11786,4565l11664,4385,11909,4385,11786,4565xe" filled="t" fillcolor="#0000FF" stroked="f">
                <v:path arrowok="t"/>
                <v:fill type="solid"/>
              </v:shape>
            </v:group>
            <v:group style="position:absolute;left:11664;top:4385;width:245;height:180" coordorigin="11664,4385" coordsize="245,180">
              <v:shape style="position:absolute;left:11664;top:4385;width:245;height:180" coordorigin="11664,4385" coordsize="245,180" path="m11786,4565l11664,4385,11909,4385,11786,4565xe" filled="f" stroked="t" strokeweight=".72pt" strokecolor="#0000FF">
                <v:path arrowok="t"/>
              </v:shape>
            </v:group>
            <v:group style="position:absolute;left:11894;top:4788;width:72;height:72" coordorigin="11894,4788" coordsize="72,72">
              <v:shape style="position:absolute;left:11894;top:4788;width:72;height:72" coordorigin="11894,4788" coordsize="72,72" path="m11966,4860l11894,4824,11930,4788,11966,4860xe" filled="t" fillcolor="#0000FF" stroked="f">
                <v:path arrowok="t"/>
                <v:fill type="solid"/>
              </v:shape>
            </v:group>
            <v:group style="position:absolute;left:11894;top:4788;width:72;height:72" coordorigin="11894,4788" coordsize="72,72">
              <v:shape style="position:absolute;left:11894;top:4788;width:72;height:72" coordorigin="11894,4788" coordsize="72,72" path="m11930,4788l11966,4860,11894,4824,11930,4788xe" filled="f" stroked="t" strokeweight=".72pt" strokecolor="#0000FF">
                <v:path arrowok="t"/>
              </v:shape>
            </v:group>
            <v:group style="position:absolute;left:11894;top:4673;width:72;height:79" coordorigin="11894,4673" coordsize="72,79">
              <v:shape style="position:absolute;left:11894;top:4673;width:72;height:79" coordorigin="11894,4673" coordsize="72,79" path="m11966,4752l11894,4709,11930,4673,11966,4752xe" filled="t" fillcolor="#0000FF" stroked="f">
                <v:path arrowok="t"/>
                <v:fill type="solid"/>
              </v:shape>
            </v:group>
            <v:group style="position:absolute;left:11894;top:4673;width:72;height:79" coordorigin="11894,4673" coordsize="72,79">
              <v:shape style="position:absolute;left:11894;top:4673;width:72;height:79" coordorigin="11894,4673" coordsize="72,79" path="m11930,4673l11966,4752,11894,4709,11930,4673xe" filled="f" stroked="t" strokeweight=".72pt" strokecolor="#0000FF">
                <v:path arrowok="t"/>
              </v:shape>
            </v:group>
            <v:group style="position:absolute;left:11837;top:4622;width:108;height:108" coordorigin="11837,4622" coordsize="108,108">
              <v:shape style="position:absolute;left:11837;top:4622;width:108;height:108" coordorigin="11837,4622" coordsize="108,108" path="m11945,4730l11837,4622,11837,4622e" filled="f" stroked="t" strokeweight=".72pt" strokecolor="#0000FF">
                <v:path arrowok="t"/>
              </v:shape>
            </v:group>
            <v:group style="position:absolute;left:11837;top:4730;width:108;height:108" coordorigin="11837,4730" coordsize="108,108">
              <v:shape style="position:absolute;left:11837;top:4730;width:108;height:108" coordorigin="11837,4730" coordsize="108,108" path="m11945,4838l11837,4730,11837,4730e" filled="f" stroked="t" strokeweight=".72pt" strokecolor="#0000FF">
                <v:path arrowok="t"/>
              </v:shape>
            </v:group>
            <v:group style="position:absolute;left:11786;top:4658;width:2;height:180" coordorigin="11786,4658" coordsize="2,180">
              <v:shape style="position:absolute;left:11786;top:4658;width:2;height:180" coordorigin="11786,4658" coordsize="0,180" path="m11786,4838l11786,4658e" filled="f" stroked="t" strokeweight=".72pt" strokecolor="#FF0000">
                <v:path arrowok="t"/>
              </v:shape>
            </v:group>
            <v:group style="position:absolute;left:11786;top:5573;width:2;height:180" coordorigin="11786,5573" coordsize="2,180">
              <v:shape style="position:absolute;left:11786;top:5573;width:2;height:180" coordorigin="11786,5573" coordsize="0,180" path="m11786,5573l11786,5753e" filled="f" stroked="t" strokeweight=".72pt" strokecolor="#FF0000">
                <v:path arrowok="t"/>
              </v:shape>
            </v:group>
            <v:group style="position:absolute;left:11664;top:5206;width:245;height:2" coordorigin="11664,5206" coordsize="245,2">
              <v:shape style="position:absolute;left:11664;top:5206;width:245;height:2" coordorigin="11664,5206" coordsize="245,0" path="m11909,5206l11664,5206,11664,5206e" filled="f" stroked="t" strokeweight=".72pt" strokecolor="#0000FF">
                <v:path arrowok="t"/>
              </v:shape>
            </v:group>
            <v:group style="position:absolute;left:11786;top:5206;width:2;height:367" coordorigin="11786,5206" coordsize="2,367">
              <v:shape style="position:absolute;left:11786;top:5206;width:2;height:367" coordorigin="11786,5206" coordsize="0,367" path="m11786,5206l11786,5573,11786,5573e" filled="f" stroked="t" strokeweight=".72pt" strokecolor="#0000FF">
                <v:path arrowok="t"/>
              </v:shape>
            </v:group>
            <v:group style="position:absolute;left:11664;top:5026;width:245;height:180" coordorigin="11664,5026" coordsize="245,180">
              <v:shape style="position:absolute;left:11664;top:5026;width:245;height:180" coordorigin="11664,5026" coordsize="245,180" path="m11786,5206l11664,5026,11909,5026,11786,5206xe" filled="t" fillcolor="#0000FF" stroked="f">
                <v:path arrowok="t"/>
                <v:fill type="solid"/>
              </v:shape>
            </v:group>
            <v:group style="position:absolute;left:11664;top:5026;width:245;height:180" coordorigin="11664,5026" coordsize="245,180">
              <v:shape style="position:absolute;left:11664;top:5026;width:245;height:180" coordorigin="11664,5026" coordsize="245,180" path="m11786,5206l11664,5026,11909,5026,11786,5206xe" filled="f" stroked="t" strokeweight=".72pt" strokecolor="#0000FF">
                <v:path arrowok="t"/>
              </v:shape>
            </v:group>
            <v:group style="position:absolute;left:11894;top:5422;width:72;height:72" coordorigin="11894,5422" coordsize="72,72">
              <v:shape style="position:absolute;left:11894;top:5422;width:72;height:72" coordorigin="11894,5422" coordsize="72,72" path="m11966,5494l11894,5458,11930,5422,11966,5494xe" filled="t" fillcolor="#0000FF" stroked="f">
                <v:path arrowok="t"/>
                <v:fill type="solid"/>
              </v:shape>
            </v:group>
            <v:group style="position:absolute;left:11894;top:5422;width:72;height:72" coordorigin="11894,5422" coordsize="72,72">
              <v:shape style="position:absolute;left:11894;top:5422;width:72;height:72" coordorigin="11894,5422" coordsize="72,72" path="m11930,5422l11966,5494,11894,5458,11930,5422xe" filled="f" stroked="t" strokeweight=".72pt" strokecolor="#0000FF">
                <v:path arrowok="t"/>
              </v:shape>
            </v:group>
            <v:group style="position:absolute;left:11894;top:5314;width:72;height:72" coordorigin="11894,5314" coordsize="72,72">
              <v:shape style="position:absolute;left:11894;top:5314;width:72;height:72" coordorigin="11894,5314" coordsize="72,72" path="m11966,5386l11894,5350,11930,5314,11966,5386xe" filled="t" fillcolor="#0000FF" stroked="f">
                <v:path arrowok="t"/>
                <v:fill type="solid"/>
              </v:shape>
            </v:group>
            <v:group style="position:absolute;left:11894;top:5314;width:72;height:72" coordorigin="11894,5314" coordsize="72,72">
              <v:shape style="position:absolute;left:11894;top:5314;width:72;height:72" coordorigin="11894,5314" coordsize="72,72" path="m11930,5314l11966,5386,11894,5350,11930,5314xe" filled="f" stroked="t" strokeweight=".72pt" strokecolor="#0000FF">
                <v:path arrowok="t"/>
              </v:shape>
            </v:group>
            <v:group style="position:absolute;left:11837;top:5263;width:108;height:108" coordorigin="11837,5263" coordsize="108,108">
              <v:shape style="position:absolute;left:11837;top:5263;width:108;height:108" coordorigin="11837,5263" coordsize="108,108" path="m11945,5371l11837,5263,11837,5263e" filled="f" stroked="t" strokeweight=".72pt" strokecolor="#0000FF">
                <v:path arrowok="t"/>
              </v:shape>
            </v:group>
            <v:group style="position:absolute;left:11837;top:5371;width:108;height:108" coordorigin="11837,5371" coordsize="108,108">
              <v:shape style="position:absolute;left:11837;top:5371;width:108;height:108" coordorigin="11837,5371" coordsize="108,108" path="m11945,5479l11837,5371,11837,5371e" filled="f" stroked="t" strokeweight=".72pt" strokecolor="#0000FF">
                <v:path arrowok="t"/>
              </v:shape>
            </v:group>
            <v:group style="position:absolute;left:13572;top:4018;width:2;height:187" coordorigin="13572,4018" coordsize="2,187">
              <v:shape style="position:absolute;left:13572;top:4018;width:2;height:187" coordorigin="13572,4018" coordsize="0,187" path="m13572,4205l13572,4018e" filled="f" stroked="t" strokeweight=".72pt" strokecolor="#FF0000">
                <v:path arrowok="t"/>
              </v:shape>
            </v:group>
            <v:group style="position:absolute;left:13572;top:4932;width:2;height:180" coordorigin="13572,4932" coordsize="2,180">
              <v:shape style="position:absolute;left:13572;top:4932;width:2;height:180" coordorigin="13572,4932" coordsize="0,180" path="m13572,4932l13572,5112e" filled="f" stroked="t" strokeweight=".72pt" strokecolor="#FF0000">
                <v:path arrowok="t"/>
              </v:shape>
            </v:group>
            <v:group style="position:absolute;left:13450;top:4565;width:252;height:2" coordorigin="13450,4565" coordsize="252,2">
              <v:shape style="position:absolute;left:13450;top:4565;width:252;height:2" coordorigin="13450,4565" coordsize="252,0" path="m13702,4565l13450,4565,13450,4565e" filled="f" stroked="t" strokeweight=".72pt" strokecolor="#0000FF">
                <v:path arrowok="t"/>
              </v:shape>
            </v:group>
            <v:group style="position:absolute;left:13572;top:4205;width:2;height:180" coordorigin="13572,4205" coordsize="2,180">
              <v:shape style="position:absolute;left:13572;top:4205;width:2;height:180" coordorigin="13572,4205" coordsize="0,180" path="m13572,4205l13572,4385,13572,4385e" filled="f" stroked="t" strokeweight=".72pt" strokecolor="#0000FF">
                <v:path arrowok="t"/>
              </v:shape>
            </v:group>
            <v:group style="position:absolute;left:13572;top:4565;width:2;height:461" coordorigin="13572,4565" coordsize="2,461">
              <v:shape style="position:absolute;left:13572;top:4565;width:2;height:461" coordorigin="13572,4565" coordsize="0,461" path="m13572,5026l13572,4565e" filled="f" stroked="t" strokeweight=".72pt" strokecolor="#0000FF">
                <v:path arrowok="t"/>
              </v:shape>
            </v:group>
            <v:group style="position:absolute;left:13450;top:4385;width:252;height:180" coordorigin="13450,4385" coordsize="252,180">
              <v:shape style="position:absolute;left:13450;top:4385;width:252;height:180" coordorigin="13450,4385" coordsize="252,180" path="m13572,4565l13450,4385,13702,4385,13572,4565xe" filled="t" fillcolor="#0000FF" stroked="f">
                <v:path arrowok="t"/>
                <v:fill type="solid"/>
              </v:shape>
            </v:group>
            <v:group style="position:absolute;left:13450;top:4385;width:252;height:180" coordorigin="13450,4385" coordsize="252,180">
              <v:shape style="position:absolute;left:13450;top:4385;width:252;height:180" coordorigin="13450,4385" coordsize="252,180" path="m13572,4565l13450,4385,13702,4385,13572,4565xe" filled="f" stroked="t" strokeweight=".72pt" strokecolor="#0000FF">
                <v:path arrowok="t"/>
              </v:shape>
            </v:group>
            <v:group style="position:absolute;left:13680;top:4788;width:72;height:72" coordorigin="13680,4788" coordsize="72,72">
              <v:shape style="position:absolute;left:13680;top:4788;width:72;height:72" coordorigin="13680,4788" coordsize="72,72" path="m13752,4860l13680,4824,13716,4788,13752,4860xe" filled="t" fillcolor="#0000FF" stroked="f">
                <v:path arrowok="t"/>
                <v:fill type="solid"/>
              </v:shape>
            </v:group>
            <v:group style="position:absolute;left:13680;top:4788;width:72;height:72" coordorigin="13680,4788" coordsize="72,72">
              <v:shape style="position:absolute;left:13680;top:4788;width:72;height:72" coordorigin="13680,4788" coordsize="72,72" path="m13716,4788l13752,4860,13680,4824,13716,4788xe" filled="f" stroked="t" strokeweight=".72pt" strokecolor="#0000FF">
                <v:path arrowok="t"/>
              </v:shape>
            </v:group>
            <v:group style="position:absolute;left:13680;top:4673;width:72;height:79" coordorigin="13680,4673" coordsize="72,79">
              <v:shape style="position:absolute;left:13680;top:4673;width:72;height:79" coordorigin="13680,4673" coordsize="72,79" path="m13752,4752l13680,4709,13716,4673,13752,4752xe" filled="t" fillcolor="#0000FF" stroked="f">
                <v:path arrowok="t"/>
                <v:fill type="solid"/>
              </v:shape>
            </v:group>
            <v:group style="position:absolute;left:13680;top:4673;width:72;height:79" coordorigin="13680,4673" coordsize="72,79">
              <v:shape style="position:absolute;left:13680;top:4673;width:72;height:79" coordorigin="13680,4673" coordsize="72,79" path="m13716,4673l13752,4752,13680,4709,13716,4673xe" filled="f" stroked="t" strokeweight=".72pt" strokecolor="#0000FF">
                <v:path arrowok="t"/>
              </v:shape>
            </v:group>
            <v:group style="position:absolute;left:13630;top:4622;width:101;height:108" coordorigin="13630,4622" coordsize="101,108">
              <v:shape style="position:absolute;left:13630;top:4622;width:101;height:108" coordorigin="13630,4622" coordsize="101,108" path="m13730,4730l13630,4622,13630,4622e" filled="f" stroked="t" strokeweight=".72pt" strokecolor="#0000FF">
                <v:path arrowok="t"/>
              </v:shape>
            </v:group>
            <v:group style="position:absolute;left:13630;top:4730;width:101;height:108" coordorigin="13630,4730" coordsize="101,108">
              <v:shape style="position:absolute;left:13630;top:4730;width:101;height:108" coordorigin="13630,4730" coordsize="101,108" path="m13730,4838l13630,4730,13630,4730e" filled="f" stroked="t" strokeweight=".72pt" strokecolor="#0000FF">
                <v:path arrowok="t"/>
              </v:shape>
            </v:group>
            <v:group style="position:absolute;left:13572;top:4658;width:2;height:180" coordorigin="13572,4658" coordsize="2,180">
              <v:shape style="position:absolute;left:13572;top:4658;width:2;height:180" coordorigin="13572,4658" coordsize="0,180" path="m13572,4838l13572,4658e" filled="f" stroked="t" strokeweight=".72pt" strokecolor="#FF0000">
                <v:path arrowok="t"/>
              </v:shape>
            </v:group>
            <v:group style="position:absolute;left:13572;top:5573;width:2;height:180" coordorigin="13572,5573" coordsize="2,180">
              <v:shape style="position:absolute;left:13572;top:5573;width:2;height:180" coordorigin="13572,5573" coordsize="0,180" path="m13572,5573l13572,5753e" filled="f" stroked="t" strokeweight=".72pt" strokecolor="#FF0000">
                <v:path arrowok="t"/>
              </v:shape>
            </v:group>
            <v:group style="position:absolute;left:13450;top:5206;width:252;height:2" coordorigin="13450,5206" coordsize="252,2">
              <v:shape style="position:absolute;left:13450;top:5206;width:252;height:2" coordorigin="13450,5206" coordsize="252,0" path="m13702,5206l13450,5206,13450,5206e" filled="f" stroked="t" strokeweight=".72pt" strokecolor="#0000FF">
                <v:path arrowok="t"/>
              </v:shape>
            </v:group>
            <v:group style="position:absolute;left:13572;top:5206;width:2;height:367" coordorigin="13572,5206" coordsize="2,367">
              <v:shape style="position:absolute;left:13572;top:5206;width:2;height:367" coordorigin="13572,5206" coordsize="0,367" path="m13572,5206l13572,5573,13572,5573e" filled="f" stroked="t" strokeweight=".72pt" strokecolor="#0000FF">
                <v:path arrowok="t"/>
              </v:shape>
            </v:group>
            <v:group style="position:absolute;left:13450;top:5026;width:252;height:180" coordorigin="13450,5026" coordsize="252,180">
              <v:shape style="position:absolute;left:13450;top:5026;width:252;height:180" coordorigin="13450,5026" coordsize="252,180" path="m13572,5206l13450,5026,13702,5026,13572,5206xe" filled="t" fillcolor="#0000FF" stroked="f">
                <v:path arrowok="t"/>
                <v:fill type="solid"/>
              </v:shape>
            </v:group>
            <v:group style="position:absolute;left:13450;top:5026;width:252;height:180" coordorigin="13450,5026" coordsize="252,180">
              <v:shape style="position:absolute;left:13450;top:5026;width:252;height:180" coordorigin="13450,5026" coordsize="252,180" path="m13572,5206l13450,5026,13702,5026,13572,5206xe" filled="f" stroked="t" strokeweight=".72pt" strokecolor="#0000FF">
                <v:path arrowok="t"/>
              </v:shape>
            </v:group>
            <v:group style="position:absolute;left:13680;top:5422;width:72;height:72" coordorigin="13680,5422" coordsize="72,72">
              <v:shape style="position:absolute;left:13680;top:5422;width:72;height:72" coordorigin="13680,5422" coordsize="72,72" path="m13752,5494l13680,5458,13716,5422,13752,5494xe" filled="t" fillcolor="#0000FF" stroked="f">
                <v:path arrowok="t"/>
                <v:fill type="solid"/>
              </v:shape>
            </v:group>
            <v:group style="position:absolute;left:13680;top:5422;width:72;height:72" coordorigin="13680,5422" coordsize="72,72">
              <v:shape style="position:absolute;left:13680;top:5422;width:72;height:72" coordorigin="13680,5422" coordsize="72,72" path="m13716,5422l13752,5494,13680,5458,13716,5422xe" filled="f" stroked="t" strokeweight=".72pt" strokecolor="#0000FF">
                <v:path arrowok="t"/>
              </v:shape>
            </v:group>
            <v:group style="position:absolute;left:13680;top:5314;width:72;height:72" coordorigin="13680,5314" coordsize="72,72">
              <v:shape style="position:absolute;left:13680;top:5314;width:72;height:72" coordorigin="13680,5314" coordsize="72,72" path="m13752,5386l13680,5350,13716,5314,13752,5386xe" filled="t" fillcolor="#0000FF" stroked="f">
                <v:path arrowok="t"/>
                <v:fill type="solid"/>
              </v:shape>
            </v:group>
            <v:group style="position:absolute;left:13680;top:5314;width:72;height:72" coordorigin="13680,5314" coordsize="72,72">
              <v:shape style="position:absolute;left:13680;top:5314;width:72;height:72" coordorigin="13680,5314" coordsize="72,72" path="m13716,5314l13752,5386,13680,5350,13716,5314xe" filled="f" stroked="t" strokeweight=".72pt" strokecolor="#0000FF">
                <v:path arrowok="t"/>
              </v:shape>
            </v:group>
            <v:group style="position:absolute;left:13630;top:5263;width:101;height:108" coordorigin="13630,5263" coordsize="101,108">
              <v:shape style="position:absolute;left:13630;top:5263;width:101;height:108" coordorigin="13630,5263" coordsize="101,108" path="m13730,5371l13630,5263,13630,5263e" filled="f" stroked="t" strokeweight=".72pt" strokecolor="#0000FF">
                <v:path arrowok="t"/>
              </v:shape>
            </v:group>
            <v:group style="position:absolute;left:13630;top:5371;width:101;height:108" coordorigin="13630,5371" coordsize="101,108">
              <v:shape style="position:absolute;left:13630;top:5371;width:101;height:108" coordorigin="13630,5371" coordsize="101,108" path="m13730,5479l13630,5371,13630,5371e" filled="f" stroked="t" strokeweight=".72pt" strokecolor="#0000FF">
                <v:path arrowok="t"/>
              </v:shape>
            </v:group>
            <v:group style="position:absolute;left:13572;top:3470;width:2;height:547" coordorigin="13572,3470" coordsize="2,547">
              <v:shape style="position:absolute;left:13572;top:3470;width:2;height:547" coordorigin="13572,3470" coordsize="0,547" path="m13572,3470l13572,4018,13572,4018e" filled="f" stroked="t" strokeweight=".72pt" strokecolor="#800040">
                <v:path arrowok="t"/>
              </v:shape>
            </v:group>
            <v:group style="position:absolute;left:7942;top:3470;width:5630;height:2" coordorigin="7942,3470" coordsize="5630,2">
              <v:shape style="position:absolute;left:7942;top:3470;width:5630;height:2" coordorigin="7942,3470" coordsize="5630,0" path="m7942,3470l13572,3470e" filled="f" stroked="t" strokeweight=".720012pt" strokecolor="#800040">
                <v:path arrowok="t"/>
              </v:shape>
            </v:group>
            <v:group style="position:absolute;left:8712;top:3437;width:72;height:67" coordorigin="8712,3437" coordsize="72,67">
              <v:shape style="position:absolute;left:8712;top:3437;width:72;height:67" coordorigin="8712,3437" coordsize="72,67" path="m8758,3504l8735,3499,8719,3486,8712,3470,8720,3452,8738,3437,8761,3441,8777,3455,8784,3470,8776,3489,8758,3504xe" filled="t" fillcolor="#FF00FF" stroked="f">
                <v:path arrowok="t"/>
                <v:fill type="solid"/>
              </v:shape>
            </v:group>
            <v:group style="position:absolute;left:8712;top:3437;width:72;height:67" coordorigin="8712,3437" coordsize="72,67">
              <v:shape style="position:absolute;left:8712;top:3437;width:72;height:67" coordorigin="8712,3437" coordsize="72,67" path="m8712,3470l8720,3452,8738,3437,8761,3441,8777,3455,8784,3470,8776,3489,8758,3504,8735,3499,8719,3486,8712,3470e" filled="f" stroked="t" strokeweight=".72pt" strokecolor="#FF00FF">
                <v:path arrowok="t"/>
              </v:shape>
            </v:group>
            <v:group style="position:absolute;left:10498;top:3984;width:72;height:67" coordorigin="10498,3984" coordsize="72,67">
              <v:shape style="position:absolute;left:10498;top:3984;width:72;height:67" coordorigin="10498,3984" coordsize="72,67" path="m10544,4051l10521,4047,10504,4033,10498,4018,10506,3999,10524,3984,10546,3989,10563,4002,10570,4018,10561,4036,10544,4051xe" filled="t" fillcolor="#FF00FF" stroked="f">
                <v:path arrowok="t"/>
                <v:fill type="solid"/>
              </v:shape>
            </v:group>
            <v:group style="position:absolute;left:10498;top:3984;width:72;height:67" coordorigin="10498,3984" coordsize="72,67">
              <v:shape style="position:absolute;left:10498;top:3984;width:72;height:67" coordorigin="10498,3984" coordsize="72,67" path="m10498,4018l10506,3999,10524,3984,10546,3989,10563,4002,10570,4018,10561,4036,10544,4051,10521,4047,10504,4033,10498,4018e" filled="f" stroked="t" strokeweight=".72pt" strokecolor="#FF00FF">
                <v:path arrowok="t"/>
              </v:shape>
            </v:group>
            <v:group style="position:absolute;left:10498;top:3437;width:72;height:67" coordorigin="10498,3437" coordsize="72,67">
              <v:shape style="position:absolute;left:10498;top:3437;width:72;height:67" coordorigin="10498,3437" coordsize="72,67" path="m10544,3504l10521,3499,10504,3486,10498,3470,10506,3452,10524,3437,10546,3441,10563,3455,10570,3470,10561,3489,10544,3504xe" filled="t" fillcolor="#FF00FF" stroked="f">
                <v:path arrowok="t"/>
                <v:fill type="solid"/>
              </v:shape>
            </v:group>
            <v:group style="position:absolute;left:10498;top:3437;width:72;height:67" coordorigin="10498,3437" coordsize="72,67">
              <v:shape style="position:absolute;left:10498;top:3437;width:72;height:67" coordorigin="10498,3437" coordsize="72,67" path="m10498,3470l10506,3452,10524,3437,10546,3441,10563,3455,10570,3470,10561,3489,10544,3504,10521,3499,10504,3486,10498,3470e" filled="f" stroked="t" strokeweight=".72pt" strokecolor="#FF00FF">
                <v:path arrowok="t"/>
              </v:shape>
            </v:group>
            <v:group style="position:absolute;left:11786;top:3470;width:2;height:547" coordorigin="11786,3470" coordsize="2,547">
              <v:shape style="position:absolute;left:11786;top:3470;width:2;height:547" coordorigin="11786,3470" coordsize="0,547" path="m11786,4018l11786,3470,11786,3470e" filled="f" stroked="t" strokeweight=".72pt" strokecolor="#800040">
                <v:path arrowok="t"/>
              </v:shape>
            </v:group>
            <v:group style="position:absolute;left:11786;top:5659;width:2;height:94" coordorigin="11786,5659" coordsize="2,94">
              <v:shape style="position:absolute;left:11786;top:5659;width:2;height:94" coordorigin="11786,5659" coordsize="0,94" path="m11786,5753l11786,5659,11786,5659e" filled="f" stroked="t" strokeweight=".72pt" strokecolor="#800040">
                <v:path arrowok="t"/>
              </v:shape>
            </v:group>
            <v:group style="position:absolute;left:11786;top:4658;width:2;height:454" coordorigin="11786,4658" coordsize="2,454">
              <v:shape style="position:absolute;left:11786;top:4658;width:2;height:454" coordorigin="11786,4658" coordsize="0,454" path="m11786,5112l11786,4658,11786,4658e" filled="f" stroked="t" strokeweight=".72pt" strokecolor="#800040">
                <v:path arrowok="t"/>
              </v:shape>
            </v:group>
            <v:group style="position:absolute;left:13572;top:5659;width:2;height:94" coordorigin="13572,5659" coordsize="2,94">
              <v:shape style="position:absolute;left:13572;top:5659;width:2;height:94" coordorigin="13572,5659" coordsize="0,94" path="m13572,5753l13572,5659,13572,5659e" filled="f" stroked="t" strokeweight=".72pt" strokecolor="#800040">
                <v:path arrowok="t"/>
              </v:shape>
            </v:group>
            <v:group style="position:absolute;left:13572;top:4658;width:2;height:454" coordorigin="13572,4658" coordsize="2,454">
              <v:shape style="position:absolute;left:13572;top:4658;width:2;height:454" coordorigin="13572,4658" coordsize="0,454" path="m13572,5112l13572,4658,13572,4658e" filled="f" stroked="t" strokeweight=".72pt" strokecolor="#800040">
                <v:path arrowok="t"/>
              </v:shape>
            </v:group>
            <v:group style="position:absolute;left:10534;top:6170;width:2;height:130" coordorigin="10534,6170" coordsize="2,130">
              <v:shape style="position:absolute;left:10534;top:6170;width:2;height:130" coordorigin="10534,6170" coordsize="0,130" path="m10534,6300l10534,6170e" filled="f" stroked="t" strokeweight=".72pt" strokecolor="#FF0000">
                <v:path arrowok="t"/>
              </v:shape>
            </v:group>
            <v:group style="position:absolute;left:10483;top:6062;width:108;height:108" coordorigin="10483,6062" coordsize="108,108">
              <v:shape style="position:absolute;left:10483;top:6062;width:108;height:108" coordorigin="10483,6062" coordsize="108,108" path="m10483,6170l10591,6170,10591,6062,10483,6062,10483,6170xe" filled="t" fillcolor="#FFFFFF" stroked="f">
                <v:path arrowok="t"/>
                <v:fill type="solid"/>
              </v:shape>
            </v:group>
            <v:group style="position:absolute;left:10483;top:6062;width:108;height:108" coordorigin="10483,6062" coordsize="108,108">
              <v:shape style="position:absolute;left:10483;top:6062;width:108;height:108" coordorigin="10483,6062" coordsize="108,108" path="m10483,6170l10591,6170,10591,6062,10483,6062,10483,6170xe" filled="f" stroked="t" strokeweight=".72pt" strokecolor="#808080">
                <v:path arrowok="t"/>
              </v:shape>
            </v:group>
            <v:group style="position:absolute;left:10534;top:7027;width:2;height:187" coordorigin="10534,7027" coordsize="2,187">
              <v:shape style="position:absolute;left:10534;top:7027;width:2;height:187" coordorigin="10534,7027" coordsize="0,187" path="m10534,7027l10534,7214e" filled="f" stroked="t" strokeweight=".72pt" strokecolor="#FF0000">
                <v:path arrowok="t"/>
              </v:shape>
            </v:group>
            <v:group style="position:absolute;left:10411;top:6667;width:245;height:2" coordorigin="10411,6667" coordsize="245,2">
              <v:shape style="position:absolute;left:10411;top:6667;width:245;height:2" coordorigin="10411,6667" coordsize="245,0" path="m10656,6667l10411,6667,10411,6667e" filled="f" stroked="t" strokeweight=".72pt" strokecolor="#0000FF">
                <v:path arrowok="t"/>
              </v:shape>
            </v:group>
            <v:group style="position:absolute;left:10534;top:6300;width:2;height:180" coordorigin="10534,6300" coordsize="2,180">
              <v:shape style="position:absolute;left:10534;top:6300;width:2;height:180" coordorigin="10534,6300" coordsize="0,180" path="m10534,6300l10534,6480,10534,6480e" filled="f" stroked="t" strokeweight=".72pt" strokecolor="#0000FF">
                <v:path arrowok="t"/>
              </v:shape>
            </v:group>
            <v:group style="position:absolute;left:10534;top:6667;width:2;height:360" coordorigin="10534,6667" coordsize="2,360">
              <v:shape style="position:absolute;left:10534;top:6667;width:2;height:360" coordorigin="10534,6667" coordsize="0,360" path="m10534,6667l10534,7027,10534,7027e" filled="f" stroked="t" strokeweight=".72pt" strokecolor="#0000FF">
                <v:path arrowok="t"/>
              </v:shape>
            </v:group>
            <v:group style="position:absolute;left:10411;top:6480;width:245;height:187" coordorigin="10411,6480" coordsize="245,187">
              <v:shape style="position:absolute;left:10411;top:6480;width:245;height:187" coordorigin="10411,6480" coordsize="245,187" path="m10534,6667l10411,6480,10656,6480,10534,6667xe" filled="t" fillcolor="#0000FF" stroked="f">
                <v:path arrowok="t"/>
                <v:fill type="solid"/>
              </v:shape>
            </v:group>
            <v:group style="position:absolute;left:10411;top:6480;width:245;height:187" coordorigin="10411,6480" coordsize="245,187">
              <v:shape style="position:absolute;left:10411;top:6480;width:245;height:187" coordorigin="10411,6480" coordsize="245,187" path="m10534,6667l10411,6480,10656,6480,10534,6667xe" filled="f" stroked="t" strokeweight=".72pt" strokecolor="#0000FF">
                <v:path arrowok="t"/>
              </v:shape>
            </v:group>
            <v:group style="position:absolute;left:10642;top:6883;width:72;height:72" coordorigin="10642,6883" coordsize="72,72">
              <v:shape style="position:absolute;left:10642;top:6883;width:72;height:72" coordorigin="10642,6883" coordsize="72,72" path="m10714,6955l10642,6919,10678,6883,10714,6955xe" filled="t" fillcolor="#0000FF" stroked="f">
                <v:path arrowok="t"/>
                <v:fill type="solid"/>
              </v:shape>
            </v:group>
            <v:group style="position:absolute;left:10642;top:6883;width:72;height:72" coordorigin="10642,6883" coordsize="72,72">
              <v:shape style="position:absolute;left:10642;top:6883;width:72;height:72" coordorigin="10642,6883" coordsize="72,72" path="m10678,6883l10714,6955,10642,6919,10678,6883xe" filled="f" stroked="t" strokeweight=".72pt" strokecolor="#0000FF">
                <v:path arrowok="t"/>
              </v:shape>
            </v:group>
            <v:group style="position:absolute;left:10642;top:6775;width:72;height:72" coordorigin="10642,6775" coordsize="72,72">
              <v:shape style="position:absolute;left:10642;top:6775;width:72;height:72" coordorigin="10642,6775" coordsize="72,72" path="m10714,6847l10642,6811,10678,6775,10714,6847xe" filled="t" fillcolor="#0000FF" stroked="f">
                <v:path arrowok="t"/>
                <v:fill type="solid"/>
              </v:shape>
            </v:group>
            <v:group style="position:absolute;left:10642;top:6775;width:72;height:72" coordorigin="10642,6775" coordsize="72,72">
              <v:shape style="position:absolute;left:10642;top:6775;width:72;height:72" coordorigin="10642,6775" coordsize="72,72" path="m10678,6775l10714,6847,10642,6811,10678,6775xe" filled="f" stroked="t" strokeweight=".72pt" strokecolor="#0000FF">
                <v:path arrowok="t"/>
              </v:shape>
            </v:group>
            <v:group style="position:absolute;left:10591;top:6718;width:101;height:115" coordorigin="10591,6718" coordsize="101,115">
              <v:shape style="position:absolute;left:10591;top:6718;width:101;height:115" coordorigin="10591,6718" coordsize="101,115" path="m10692,6833l10591,6718,10591,6718e" filled="f" stroked="t" strokeweight=".72pt" strokecolor="#0000FF">
                <v:path arrowok="t"/>
              </v:shape>
            </v:group>
            <v:group style="position:absolute;left:10591;top:6833;width:101;height:108" coordorigin="10591,6833" coordsize="101,108">
              <v:shape style="position:absolute;left:10591;top:6833;width:101;height:108" coordorigin="10591,6833" coordsize="101,108" path="m10692,6941l10591,6833,10591,6833e" filled="f" stroked="t" strokeweight=".72pt" strokecolor="#0000FF">
                <v:path arrowok="t"/>
              </v:shape>
            </v:group>
            <v:group style="position:absolute;left:11786;top:6170;width:2;height:130" coordorigin="11786,6170" coordsize="2,130">
              <v:shape style="position:absolute;left:11786;top:6170;width:2;height:130" coordorigin="11786,6170" coordsize="0,130" path="m11786,6300l11786,6170e" filled="f" stroked="t" strokeweight=".72pt" strokecolor="#FF0000">
                <v:path arrowok="t"/>
              </v:shape>
            </v:group>
            <v:group style="position:absolute;left:11729;top:6062;width:108;height:108" coordorigin="11729,6062" coordsize="108,108">
              <v:shape style="position:absolute;left:11729;top:6062;width:108;height:108" coordorigin="11729,6062" coordsize="108,108" path="m11729,6170l11837,6170,11837,6062,11729,6062,11729,6170xe" filled="t" fillcolor="#FFFFFF" stroked="f">
                <v:path arrowok="t"/>
                <v:fill type="solid"/>
              </v:shape>
            </v:group>
            <v:group style="position:absolute;left:11729;top:6062;width:108;height:108" coordorigin="11729,6062" coordsize="108,108">
              <v:shape style="position:absolute;left:11729;top:6062;width:108;height:108" coordorigin="11729,6062" coordsize="108,108" path="m11729,6170l11837,6170,11837,6062,11729,6062,11729,6170xe" filled="f" stroked="t" strokeweight=".72pt" strokecolor="#808080">
                <v:path arrowok="t"/>
              </v:shape>
            </v:group>
            <v:group style="position:absolute;left:11786;top:7027;width:2;height:187" coordorigin="11786,7027" coordsize="2,187">
              <v:shape style="position:absolute;left:11786;top:7027;width:2;height:187" coordorigin="11786,7027" coordsize="0,187" path="m11786,7027l11786,7214e" filled="f" stroked="t" strokeweight=".72pt" strokecolor="#FF0000">
                <v:path arrowok="t"/>
              </v:shape>
            </v:group>
            <v:group style="position:absolute;left:11664;top:6667;width:245;height:2" coordorigin="11664,6667" coordsize="245,2">
              <v:shape style="position:absolute;left:11664;top:6667;width:245;height:2" coordorigin="11664,6667" coordsize="245,0" path="m11909,6667l11664,6667,11664,6667e" filled="f" stroked="t" strokeweight=".72pt" strokecolor="#0000FF">
                <v:path arrowok="t"/>
              </v:shape>
            </v:group>
            <v:group style="position:absolute;left:11786;top:6300;width:2;height:180" coordorigin="11786,6300" coordsize="2,180">
              <v:shape style="position:absolute;left:11786;top:6300;width:2;height:180" coordorigin="11786,6300" coordsize="0,180" path="m11786,6300l11786,6480,11786,6480e" filled="f" stroked="t" strokeweight=".72pt" strokecolor="#0000FF">
                <v:path arrowok="t"/>
              </v:shape>
            </v:group>
            <v:group style="position:absolute;left:11786;top:6667;width:2;height:360" coordorigin="11786,6667" coordsize="2,360">
              <v:shape style="position:absolute;left:11786;top:6667;width:2;height:360" coordorigin="11786,6667" coordsize="0,360" path="m11786,6667l11786,7027,11786,7027e" filled="f" stroked="t" strokeweight=".72pt" strokecolor="#0000FF">
                <v:path arrowok="t"/>
              </v:shape>
            </v:group>
            <v:group style="position:absolute;left:11664;top:6480;width:245;height:187" coordorigin="11664,6480" coordsize="245,187">
              <v:shape style="position:absolute;left:11664;top:6480;width:245;height:187" coordorigin="11664,6480" coordsize="245,187" path="m11786,6667l11664,6480,11909,6480,11786,6667xe" filled="t" fillcolor="#0000FF" stroked="f">
                <v:path arrowok="t"/>
                <v:fill type="solid"/>
              </v:shape>
            </v:group>
            <v:group style="position:absolute;left:11664;top:6480;width:245;height:187" coordorigin="11664,6480" coordsize="245,187">
              <v:shape style="position:absolute;left:11664;top:6480;width:245;height:187" coordorigin="11664,6480" coordsize="245,187" path="m11786,6667l11664,6480,11909,6480,11786,6667xe" filled="f" stroked="t" strokeweight=".72pt" strokecolor="#0000FF">
                <v:path arrowok="t"/>
              </v:shape>
            </v:group>
            <v:group style="position:absolute;left:11894;top:6883;width:72;height:72" coordorigin="11894,6883" coordsize="72,72">
              <v:shape style="position:absolute;left:11894;top:6883;width:72;height:72" coordorigin="11894,6883" coordsize="72,72" path="m11966,6955l11894,6919,11930,6883,11966,6955xe" filled="t" fillcolor="#0000FF" stroked="f">
                <v:path arrowok="t"/>
                <v:fill type="solid"/>
              </v:shape>
            </v:group>
            <v:group style="position:absolute;left:11894;top:6883;width:72;height:72" coordorigin="11894,6883" coordsize="72,72">
              <v:shape style="position:absolute;left:11894;top:6883;width:72;height:72" coordorigin="11894,6883" coordsize="72,72" path="m11930,6883l11966,6955,11894,6919,11930,6883xe" filled="f" stroked="t" strokeweight=".72pt" strokecolor="#0000FF">
                <v:path arrowok="t"/>
              </v:shape>
            </v:group>
            <v:group style="position:absolute;left:11894;top:6775;width:72;height:72" coordorigin="11894,6775" coordsize="72,72">
              <v:shape style="position:absolute;left:11894;top:6775;width:72;height:72" coordorigin="11894,6775" coordsize="72,72" path="m11966,6847l11894,6811,11930,6775,11966,6847xe" filled="t" fillcolor="#0000FF" stroked="f">
                <v:path arrowok="t"/>
                <v:fill type="solid"/>
              </v:shape>
            </v:group>
            <v:group style="position:absolute;left:11894;top:6775;width:72;height:72" coordorigin="11894,6775" coordsize="72,72">
              <v:shape style="position:absolute;left:11894;top:6775;width:72;height:72" coordorigin="11894,6775" coordsize="72,72" path="m11930,6775l11966,6847,11894,6811,11930,6775xe" filled="f" stroked="t" strokeweight=".72pt" strokecolor="#0000FF">
                <v:path arrowok="t"/>
              </v:shape>
            </v:group>
            <v:group style="position:absolute;left:11837;top:6718;width:108;height:115" coordorigin="11837,6718" coordsize="108,115">
              <v:shape style="position:absolute;left:11837;top:6718;width:108;height:115" coordorigin="11837,6718" coordsize="108,115" path="m11945,6833l11837,6718,11837,6718e" filled="f" stroked="t" strokeweight=".72pt" strokecolor="#0000FF">
                <v:path arrowok="t"/>
              </v:shape>
            </v:group>
            <v:group style="position:absolute;left:11837;top:6833;width:108;height:108" coordorigin="11837,6833" coordsize="108,108">
              <v:shape style="position:absolute;left:11837;top:6833;width:108;height:108" coordorigin="11837,6833" coordsize="108,108" path="m11945,6941l11837,6833,11837,6833e" filled="f" stroked="t" strokeweight=".72pt" strokecolor="#0000FF">
                <v:path arrowok="t"/>
              </v:shape>
            </v:group>
            <v:group style="position:absolute;left:13572;top:6170;width:2;height:130" coordorigin="13572,6170" coordsize="2,130">
              <v:shape style="position:absolute;left:13572;top:6170;width:2;height:130" coordorigin="13572,6170" coordsize="0,130" path="m13572,6300l13572,6170e" filled="f" stroked="t" strokeweight=".72pt" strokecolor="#FF0000">
                <v:path arrowok="t"/>
              </v:shape>
            </v:group>
            <v:group style="position:absolute;left:13522;top:6062;width:108;height:108" coordorigin="13522,6062" coordsize="108,108">
              <v:shape style="position:absolute;left:13522;top:6062;width:108;height:108" coordorigin="13522,6062" coordsize="108,108" path="m13522,6170l13630,6170,13630,6062,13522,6062,13522,6170xe" filled="t" fillcolor="#FFFFFF" stroked="f">
                <v:path arrowok="t"/>
                <v:fill type="solid"/>
              </v:shape>
            </v:group>
            <v:group style="position:absolute;left:13522;top:6062;width:108;height:108" coordorigin="13522,6062" coordsize="108,108">
              <v:shape style="position:absolute;left:13522;top:6062;width:108;height:108" coordorigin="13522,6062" coordsize="108,108" path="m13522,6170l13630,6170,13630,6062,13522,6062,13522,6170xe" filled="f" stroked="t" strokeweight=".72pt" strokecolor="#808080">
                <v:path arrowok="t"/>
              </v:shape>
            </v:group>
            <v:group style="position:absolute;left:13572;top:7027;width:2;height:187" coordorigin="13572,7027" coordsize="2,187">
              <v:shape style="position:absolute;left:13572;top:7027;width:2;height:187" coordorigin="13572,7027" coordsize="0,187" path="m13572,7027l13572,7214e" filled="f" stroked="t" strokeweight=".72pt" strokecolor="#FF0000">
                <v:path arrowok="t"/>
              </v:shape>
            </v:group>
            <v:group style="position:absolute;left:13450;top:6667;width:252;height:2" coordorigin="13450,6667" coordsize="252,2">
              <v:shape style="position:absolute;left:13450;top:6667;width:252;height:2" coordorigin="13450,6667" coordsize="252,0" path="m13702,6667l13450,6667,13450,6667e" filled="f" stroked="t" strokeweight=".72pt" strokecolor="#0000FF">
                <v:path arrowok="t"/>
              </v:shape>
            </v:group>
            <v:group style="position:absolute;left:13572;top:6300;width:2;height:180" coordorigin="13572,6300" coordsize="2,180">
              <v:shape style="position:absolute;left:13572;top:6300;width:2;height:180" coordorigin="13572,6300" coordsize="0,180" path="m13572,6300l13572,6480,13572,6480e" filled="f" stroked="t" strokeweight=".72pt" strokecolor="#0000FF">
                <v:path arrowok="t"/>
              </v:shape>
            </v:group>
            <v:group style="position:absolute;left:13572;top:6667;width:2;height:360" coordorigin="13572,6667" coordsize="2,360">
              <v:shape style="position:absolute;left:13572;top:6667;width:2;height:360" coordorigin="13572,6667" coordsize="0,360" path="m13572,6667l13572,7027,13572,7027e" filled="f" stroked="t" strokeweight=".72pt" strokecolor="#0000FF">
                <v:path arrowok="t"/>
              </v:shape>
            </v:group>
            <v:group style="position:absolute;left:13450;top:6480;width:252;height:187" coordorigin="13450,6480" coordsize="252,187">
              <v:shape style="position:absolute;left:13450;top:6480;width:252;height:187" coordorigin="13450,6480" coordsize="252,187" path="m13572,6667l13450,6480,13702,6480,13572,6667xe" filled="t" fillcolor="#0000FF" stroked="f">
                <v:path arrowok="t"/>
                <v:fill type="solid"/>
              </v:shape>
            </v:group>
            <v:group style="position:absolute;left:13450;top:6480;width:252;height:187" coordorigin="13450,6480" coordsize="252,187">
              <v:shape style="position:absolute;left:13450;top:6480;width:252;height:187" coordorigin="13450,6480" coordsize="252,187" path="m13572,6667l13450,6480,13702,6480,13572,6667xe" filled="f" stroked="t" strokeweight=".72pt" strokecolor="#0000FF">
                <v:path arrowok="t"/>
              </v:shape>
            </v:group>
            <v:group style="position:absolute;left:13680;top:6883;width:72;height:72" coordorigin="13680,6883" coordsize="72,72">
              <v:shape style="position:absolute;left:13680;top:6883;width:72;height:72" coordorigin="13680,6883" coordsize="72,72" path="m13752,6955l13680,6919,13716,6883,13752,6955xe" filled="t" fillcolor="#0000FF" stroked="f">
                <v:path arrowok="t"/>
                <v:fill type="solid"/>
              </v:shape>
            </v:group>
            <v:group style="position:absolute;left:13680;top:6883;width:72;height:72" coordorigin="13680,6883" coordsize="72,72">
              <v:shape style="position:absolute;left:13680;top:6883;width:72;height:72" coordorigin="13680,6883" coordsize="72,72" path="m13716,6883l13752,6955,13680,6919,13716,6883xe" filled="f" stroked="t" strokeweight=".72pt" strokecolor="#0000FF">
                <v:path arrowok="t"/>
              </v:shape>
            </v:group>
            <v:group style="position:absolute;left:13680;top:6775;width:72;height:72" coordorigin="13680,6775" coordsize="72,72">
              <v:shape style="position:absolute;left:13680;top:6775;width:72;height:72" coordorigin="13680,6775" coordsize="72,72" path="m13752,6847l13680,6811,13716,6775,13752,6847xe" filled="t" fillcolor="#0000FF" stroked="f">
                <v:path arrowok="t"/>
                <v:fill type="solid"/>
              </v:shape>
            </v:group>
            <v:group style="position:absolute;left:13680;top:6775;width:72;height:72" coordorigin="13680,6775" coordsize="72,72">
              <v:shape style="position:absolute;left:13680;top:6775;width:72;height:72" coordorigin="13680,6775" coordsize="72,72" path="m13716,6775l13752,6847,13680,6811,13716,6775xe" filled="f" stroked="t" strokeweight=".72pt" strokecolor="#0000FF">
                <v:path arrowok="t"/>
              </v:shape>
            </v:group>
            <v:group style="position:absolute;left:13630;top:6718;width:101;height:115" coordorigin="13630,6718" coordsize="101,115">
              <v:shape style="position:absolute;left:13630;top:6718;width:101;height:115" coordorigin="13630,6718" coordsize="101,115" path="m13730,6833l13630,6718,13630,6718e" filled="f" stroked="t" strokeweight=".72pt" strokecolor="#0000FF">
                <v:path arrowok="t"/>
              </v:shape>
            </v:group>
            <v:group style="position:absolute;left:13630;top:6833;width:101;height:108" coordorigin="13630,6833" coordsize="101,108">
              <v:shape style="position:absolute;left:13630;top:6833;width:101;height:108" coordorigin="13630,6833" coordsize="101,108" path="m13730,6941l13630,6833,13630,6833e" filled="f" stroked="t" strokeweight=".72pt" strokecolor="#0000FF">
                <v:path arrowok="t"/>
              </v:shape>
            </v:group>
            <v:group style="position:absolute;left:10534;top:3470;width:2;height:1642" coordorigin="10534,3470" coordsize="2,1642">
              <v:shape style="position:absolute;left:10534;top:3470;width:2;height:1642" coordorigin="10534,3470" coordsize="0,1642" path="m10534,5112l10534,3470e" filled="f" stroked="t" strokeweight=".72pt" strokecolor="#800040">
                <v:path arrowok="t"/>
              </v:shape>
            </v:group>
            <v:group style="position:absolute;left:10498;top:4625;width:72;height:67" coordorigin="10498,4625" coordsize="72,67">
              <v:shape style="position:absolute;left:10498;top:4625;width:72;height:67" coordorigin="10498,4625" coordsize="72,67" path="m10544,4692l10521,4687,10504,4674,10498,4658,10506,4640,10524,4625,10546,4629,10563,4643,10570,4658,10561,4677,10544,4692xe" filled="t" fillcolor="#FF00FF" stroked="f">
                <v:path arrowok="t"/>
                <v:fill type="solid"/>
              </v:shape>
            </v:group>
            <v:group style="position:absolute;left:10498;top:4625;width:72;height:67" coordorigin="10498,4625" coordsize="72,67">
              <v:shape style="position:absolute;left:10498;top:4625;width:72;height:67" coordorigin="10498,4625" coordsize="72,67" path="m10498,4658l10506,4640,10524,4625,10546,4629,10563,4643,10570,4658,10561,4677,10544,4692,10521,4687,10504,4674,10498,4658e" filled="f" stroked="t" strokeweight=".72pt" strokecolor="#FF00FF">
                <v:path arrowok="t"/>
              </v:shape>
            </v:group>
            <v:group style="position:absolute;left:8834;top:7214;width:1699;height:2" coordorigin="8834,7214" coordsize="1699,2">
              <v:shape style="position:absolute;left:8834;top:7214;width:1699;height:2" coordorigin="8834,7214" coordsize="1699,0" path="m10534,7214l8834,7214,8834,7214e" filled="f" stroked="t" strokeweight=".72pt" strokecolor="#800040">
                <v:path arrowok="t"/>
              </v:shape>
            </v:group>
            <v:group style="position:absolute;left:8834;top:5933;width:2;height:1282" coordorigin="8834,5933" coordsize="2,1282">
              <v:shape style="position:absolute;left:8834;top:5933;width:2;height:1282" coordorigin="8834,5933" coordsize="0,1282" path="m8834,7214l8834,5933,8834,5933e" filled="f" stroked="t" strokeweight=".72pt" strokecolor="#800040">
                <v:path arrowok="t"/>
              </v:shape>
            </v:group>
            <v:group style="position:absolute;left:6062;top:5933;width:2772;height:2" coordorigin="6062,5933" coordsize="2772,2">
              <v:shape style="position:absolute;left:6062;top:5933;width:2772;height:2" coordorigin="6062,5933" coordsize="2772,0" path="m6062,5933l8834,5933e" filled="f" stroked="t" strokeweight=".72pt" strokecolor="#800040">
                <v:path arrowok="t"/>
              </v:shape>
            </v:group>
            <v:group style="position:absolute;left:6120;top:5899;width:72;height:67" coordorigin="6120,5899" coordsize="72,67">
              <v:shape style="position:absolute;left:6120;top:5899;width:72;height:67" coordorigin="6120,5899" coordsize="72,67" path="m6166,5966l6143,5962,6127,5948,6120,5933,6128,5914,6146,5899,6169,5904,6185,5917,6192,5933,6184,5951,6166,5966xe" filled="t" fillcolor="#FF00FF" stroked="f">
                <v:path arrowok="t"/>
                <v:fill type="solid"/>
              </v:shape>
            </v:group>
            <v:group style="position:absolute;left:6120;top:5899;width:72;height:67" coordorigin="6120,5899" coordsize="72,67">
              <v:shape style="position:absolute;left:6120;top:5899;width:72;height:67" coordorigin="6120,5899" coordsize="72,67" path="m6120,5933l6128,5914,6146,5899,6169,5904,6185,5917,6192,5933,6184,5951,6166,5966,6143,5962,6127,5948,6120,5933e" filled="f" stroked="t" strokeweight=".72pt" strokecolor="#FF00FF">
                <v:path arrowok="t"/>
              </v:shape>
            </v:group>
            <v:group style="position:absolute;left:11786;top:7214;width:2;height:86" coordorigin="11786,7214" coordsize="2,86">
              <v:shape style="position:absolute;left:11786;top:7214;width:2;height:86" coordorigin="11786,7214" coordsize="0,86" path="m11786,7214l11786,7301,11786,7301e" filled="f" stroked="t" strokeweight=".72pt" strokecolor="#800040">
                <v:path arrowok="t"/>
              </v:shape>
            </v:group>
            <v:group style="position:absolute;left:8302;top:7301;width:3485;height:2" coordorigin="8302,7301" coordsize="3485,2">
              <v:shape style="position:absolute;left:8302;top:7301;width:3485;height:2" coordorigin="8302,7301" coordsize="3485,0" path="m11786,7301l8302,7301,8302,7301e" filled="f" stroked="t" strokeweight=".72pt" strokecolor="#800040">
                <v:path arrowok="t"/>
              </v:shape>
            </v:group>
            <v:group style="position:absolute;left:6156;top:6300;width:2146;height:2" coordorigin="6156,6300" coordsize="2146,2">
              <v:shape style="position:absolute;left:6156;top:6300;width:2146;height:2" coordorigin="6156,6300" coordsize="2146,0" path="m8302,6300l6156,6300,6156,6300e" filled="f" stroked="t" strokeweight=".72pt" strokecolor="#800040">
                <v:path arrowok="t"/>
              </v:shape>
            </v:group>
            <v:group style="position:absolute;left:8302;top:6300;width:2;height:1001" coordorigin="8302,6300" coordsize="2,1001">
              <v:shape style="position:absolute;left:8302;top:6300;width:2;height:1001" coordorigin="8302,6300" coordsize="0,1001" path="m8302,7301l8302,6300,8302,6300e" filled="f" stroked="t" strokeweight=".72pt" strokecolor="#800040">
                <v:path arrowok="t"/>
              </v:shape>
            </v:group>
            <v:group style="position:absolute;left:13572;top:7121;width:2;height:1368" coordorigin="13572,7121" coordsize="2,1368">
              <v:shape style="position:absolute;left:13572;top:7121;width:2;height:1368" coordorigin="13572,7121" coordsize="0,1368" path="m13572,8489l13572,7121e" filled="f" stroked="t" strokeweight=".72pt" strokecolor="#800040">
                <v:path arrowok="t"/>
              </v:shape>
            </v:group>
            <v:group style="position:absolute;left:13536;top:7181;width:72;height:67" coordorigin="13536,7181" coordsize="72,67">
              <v:shape style="position:absolute;left:13536;top:7181;width:72;height:67" coordorigin="13536,7181" coordsize="72,67" path="m13582,7248l13559,7243,13543,7230,13536,7214,13544,7196,13562,7181,13585,7185,13601,7199,13608,7214,13600,7233,13582,7248xe" filled="t" fillcolor="#FF00FF" stroked="f">
                <v:path arrowok="t"/>
                <v:fill type="solid"/>
              </v:shape>
            </v:group>
            <v:group style="position:absolute;left:13536;top:7181;width:72;height:67" coordorigin="13536,7181" coordsize="72,67">
              <v:shape style="position:absolute;left:13536;top:7181;width:72;height:67" coordorigin="13536,7181" coordsize="72,67" path="m13536,7214l13544,7196,13562,7181,13585,7185,13601,7199,13608,7214,13600,7233,13582,7248,13559,7243,13543,7230,13536,7214e" filled="f" stroked="t" strokeweight=".72pt" strokecolor="#FF00FF">
                <v:path arrowok="t"/>
              </v:shape>
            </v:group>
            <v:group style="position:absolute;left:8035;top:3744;width:2;height:180" coordorigin="8035,3744" coordsize="2,180">
              <v:shape style="position:absolute;left:8035;top:3744;width:2;height:180" coordorigin="8035,3744" coordsize="0,180" path="m8035,3924l8035,3744e" filled="f" stroked="t" strokeweight=".72pt" strokecolor="#FF0000">
                <v:path arrowok="t"/>
              </v:shape>
            </v:group>
            <v:group style="position:absolute;left:8035;top:4111;width:2;height:180" coordorigin="8035,4111" coordsize="2,180">
              <v:shape style="position:absolute;left:8035;top:4111;width:2;height:180" coordorigin="8035,4111" coordsize="0,180" path="m8035,4111l8035,4291e" filled="f" stroked="t" strokeweight=".72pt" strokecolor="#FF0000">
                <v:path arrowok="t"/>
              </v:shape>
            </v:group>
            <v:group style="position:absolute;left:7855;top:3924;width:353;height:2" coordorigin="7855,3924" coordsize="353,2">
              <v:shape style="position:absolute;left:7855;top:3924;width:353;height:2" coordorigin="7855,3924" coordsize="353,0" path="m7855,3924l8208,3924,8208,3924e" filled="f" stroked="t" strokeweight=".72pt" strokecolor="#0000FF">
                <v:path arrowok="t"/>
              </v:shape>
            </v:group>
            <v:group style="position:absolute;left:8035;top:4003;width:2;height:108" coordorigin="8035,4003" coordsize="2,108">
              <v:shape style="position:absolute;left:8035;top:4003;width:2;height:108" coordorigin="8035,4003" coordsize="0,108" path="m8035,4003l8035,4111,8035,4111e" filled="f" stroked="t" strokeweight=".72pt" strokecolor="#0000FF">
                <v:path arrowok="t"/>
              </v:shape>
            </v:group>
            <v:group style="position:absolute;left:8048;top:4004;width:150;height:58" coordorigin="8048,4004" coordsize="150,58">
              <v:shape style="position:absolute;left:8048;top:4004;width:150;height:58" coordorigin="8048,4004" coordsize="150,58" path="m8198,4062l8145,4030,8088,4010,8068,4006,8048,4004e" filled="f" stroked="t" strokeweight=".736045pt" strokecolor="#0000FF">
                <v:path arrowok="t"/>
              </v:shape>
            </v:group>
            <v:group style="position:absolute;left:7864;top:4003;width:171;height:54" coordorigin="7864,4003" coordsize="171,54">
              <v:shape style="position:absolute;left:7864;top:4003;width:171;height:54" coordorigin="7864,4003" coordsize="171,54" path="m8035,4003l7975,4008,7917,4027,7881,4046,7864,4057e" filled="f" stroked="t" strokeweight=".73676pt" strokecolor="#0000FF">
                <v:path arrowok="t"/>
              </v:shape>
            </v:group>
            <v:group style="position:absolute;left:5170;top:4291;width:180;height:2" coordorigin="5170,4291" coordsize="180,2">
              <v:shape style="position:absolute;left:5170;top:4291;width:180;height:2" coordorigin="5170,4291" coordsize="180,0" path="m5350,4291l5170,4291e" filled="f" stroked="t" strokeweight=".72pt" strokecolor="#FF0000">
                <v:path arrowok="t"/>
              </v:shape>
            </v:group>
            <v:group style="position:absolute;left:5890;top:4291;width:266;height:2" coordorigin="5890,4291" coordsize="266,2">
              <v:shape style="position:absolute;left:5890;top:4291;width:266;height:2" coordorigin="5890,4291" coordsize="266,0" path="m5890,4291l6156,4291e" filled="f" stroked="t" strokeweight=".72pt" strokecolor="#FF0000">
                <v:path arrowok="t"/>
              </v:shape>
            </v:group>
            <v:group style="position:absolute;left:5350;top:4241;width:58;height:50" coordorigin="5350,4241" coordsize="58,50">
              <v:shape style="position:absolute;left:5350;top:4241;width:58;height:50" coordorigin="5350,4241" coordsize="58,50" path="m5350,4291l5407,4241,5407,4241e" filled="f" stroked="t" strokeweight=".72pt" strokecolor="#0000FF">
                <v:path arrowok="t"/>
              </v:shape>
            </v:group>
            <v:group style="position:absolute;left:5407;top:4241;width:101;height:108" coordorigin="5407,4241" coordsize="101,108">
              <v:shape style="position:absolute;left:5407;top:4241;width:101;height:108" coordorigin="5407,4241" coordsize="101,108" path="m5407,4241l5508,4349,5508,4349e" filled="f" stroked="t" strokeweight=".72pt" strokecolor="#0000FF">
                <v:path arrowok="t"/>
              </v:shape>
            </v:group>
            <v:group style="position:absolute;left:5508;top:4241;width:108;height:108" coordorigin="5508,4241" coordsize="108,108">
              <v:shape style="position:absolute;left:5508;top:4241;width:108;height:108" coordorigin="5508,4241" coordsize="108,108" path="m5508,4349l5616,4241,5616,4241e" filled="f" stroked="t" strokeweight=".72pt" strokecolor="#0000FF">
                <v:path arrowok="t"/>
              </v:shape>
            </v:group>
            <v:group style="position:absolute;left:5616;top:4241;width:108;height:108" coordorigin="5616,4241" coordsize="108,108">
              <v:shape style="position:absolute;left:5616;top:4241;width:108;height:108" coordorigin="5616,4241" coordsize="108,108" path="m5616,4241l5724,4349,5724,4349e" filled="f" stroked="t" strokeweight=".72pt" strokecolor="#0000FF">
                <v:path arrowok="t"/>
              </v:shape>
            </v:group>
            <v:group style="position:absolute;left:5724;top:4241;width:108;height:108" coordorigin="5724,4241" coordsize="108,108">
              <v:shape style="position:absolute;left:5724;top:4241;width:108;height:108" coordorigin="5724,4241" coordsize="108,108" path="m5724,4349l5832,4241,5832,4241e" filled="f" stroked="t" strokeweight=".72pt" strokecolor="#0000FF">
                <v:path arrowok="t"/>
              </v:shape>
            </v:group>
            <v:group style="position:absolute;left:5832;top:4241;width:58;height:50" coordorigin="5832,4241" coordsize="58,50">
              <v:shape style="position:absolute;left:5832;top:4241;width:58;height:50" coordorigin="5832,4241" coordsize="58,50" path="m5832,4241l5890,4291,5890,4291e" filled="f" stroked="t" strokeweight=".72pt" strokecolor="#0000FF">
                <v:path arrowok="t"/>
              </v:shape>
            </v:group>
            <v:group style="position:absolute;left:7855;top:4385;width:353;height:2" coordorigin="7855,4385" coordsize="353,2">
              <v:shape style="position:absolute;left:7855;top:4385;width:353;height:2" coordorigin="7855,4385" coordsize="353,0" path="m8208,4385l7855,4385,7855,4385e" filled="f" stroked="t" strokeweight=".72pt" strokecolor="#FF0000">
                <v:path arrowok="t"/>
              </v:shape>
            </v:group>
            <v:group style="position:absolute;left:7906;top:4435;width:252;height:2" coordorigin="7906,4435" coordsize="252,2">
              <v:shape style="position:absolute;left:7906;top:4435;width:252;height:2" coordorigin="7906,4435" coordsize="252,0" path="m8158,4435l7906,4435,7906,4435e" filled="f" stroked="t" strokeweight=".72pt" strokecolor="#FF0000">
                <v:path arrowok="t"/>
              </v:shape>
            </v:group>
            <v:group style="position:absolute;left:7963;top:4493;width:137;height:2" coordorigin="7963,4493" coordsize="137,2">
              <v:shape style="position:absolute;left:7963;top:4493;width:137;height:2" coordorigin="7963,4493" coordsize="137,0" path="m7963,4493l8100,4493,8100,4493e" filled="f" stroked="t" strokeweight=".72pt" strokecolor="#FF0000">
                <v:path arrowok="t"/>
              </v:shape>
            </v:group>
            <v:group style="position:absolute;left:8014;top:4550;width:36;height:2" coordorigin="8014,4550" coordsize="36,2">
              <v:shape style="position:absolute;left:8014;top:4550;width:36;height:2" coordorigin="8014,4550" coordsize="36,0" path="m8050,4550l8014,4550,8014,4550e" filled="f" stroked="t" strokeweight=".72pt" strokecolor="#FF0000">
                <v:path arrowok="t"/>
              </v:shape>
            </v:group>
            <v:group style="position:absolute;left:8035;top:4291;width:2;height:94" coordorigin="8035,4291" coordsize="2,94">
              <v:shape style="position:absolute;left:8035;top:4291;width:2;height:94" coordorigin="8035,4291" coordsize="0,94" path="m8035,4385l8035,4291,8035,4291e" filled="f" stroked="t" strokeweight=".72pt" strokecolor="#800040">
                <v:path arrowok="t"/>
              </v:shape>
            </v:group>
            <v:group style="position:absolute;left:8035;top:3470;width:2;height:274" coordorigin="8035,3470" coordsize="2,274">
              <v:shape style="position:absolute;left:8035;top:3470;width:2;height:274" coordorigin="8035,3470" coordsize="0,274" path="m8035,3744l8035,3470,8035,3470e" filled="f" stroked="t" strokeweight=".72pt" strokecolor="#800040">
                <v:path arrowok="t"/>
              </v:shape>
            </v:group>
            <v:group style="position:absolute;left:8748;top:4291;width:2;height:187" coordorigin="8748,4291" coordsize="2,187">
              <v:shape style="position:absolute;left:8748;top:4291;width:2;height:187" coordorigin="8748,4291" coordsize="0,187" path="m8748,4291l8748,4478e" filled="f" stroked="t" strokeweight=".72pt" strokecolor="#FF0000">
                <v:path arrowok="t"/>
              </v:shape>
            </v:group>
            <v:group style="position:absolute;left:8748;top:3564;width:2;height:180" coordorigin="8748,3564" coordsize="2,180">
              <v:shape style="position:absolute;left:8748;top:3564;width:2;height:180" coordorigin="8748,3564" coordsize="0,180" path="m8748,3744l8748,3564e" filled="f" stroked="t" strokeweight=".72pt" strokecolor="#FF0000">
                <v:path arrowok="t"/>
              </v:shape>
            </v:group>
            <v:group style="position:absolute;left:8690;top:4241;width:58;height:50" coordorigin="8690,4241" coordsize="58,50">
              <v:shape style="position:absolute;left:8690;top:4241;width:58;height:50" coordorigin="8690,4241" coordsize="58,50" path="m8748,4291l8690,4241,8690,4241e" filled="f" stroked="t" strokeweight=".72pt" strokecolor="#0000FF">
                <v:path arrowok="t"/>
              </v:shape>
            </v:group>
            <v:group style="position:absolute;left:8690;top:4126;width:108;height:115" coordorigin="8690,4126" coordsize="108,115">
              <v:shape style="position:absolute;left:8690;top:4126;width:108;height:115" coordorigin="8690,4126" coordsize="108,115" path="m8690,4241l8798,4126,8798,4126e" filled="f" stroked="t" strokeweight=".72pt" strokecolor="#0000FF">
                <v:path arrowok="t"/>
              </v:shape>
            </v:group>
            <v:group style="position:absolute;left:8690;top:4018;width:108;height:108" coordorigin="8690,4018" coordsize="108,108">
              <v:shape style="position:absolute;left:8690;top:4018;width:108;height:108" coordorigin="8690,4018" coordsize="108,108" path="m8798,4126l8690,4018,8690,4018e" filled="f" stroked="t" strokeweight=".72pt" strokecolor="#0000FF">
                <v:path arrowok="t"/>
              </v:shape>
            </v:group>
            <v:group style="position:absolute;left:8690;top:3910;width:108;height:108" coordorigin="8690,3910" coordsize="108,108">
              <v:shape style="position:absolute;left:8690;top:3910;width:108;height:108" coordorigin="8690,3910" coordsize="108,108" path="m8690,4018l8798,3910,8798,3910e" filled="f" stroked="t" strokeweight=".72pt" strokecolor="#0000FF">
                <v:path arrowok="t"/>
              </v:shape>
            </v:group>
            <v:group style="position:absolute;left:8690;top:3802;width:108;height:108" coordorigin="8690,3802" coordsize="108,108">
              <v:shape style="position:absolute;left:8690;top:3802;width:108;height:108" coordorigin="8690,3802" coordsize="108,108" path="m8798,3910l8690,3802,8690,3802e" filled="f" stroked="t" strokeweight=".72pt" strokecolor="#0000FF">
                <v:path arrowok="t"/>
              </v:shape>
            </v:group>
            <v:group style="position:absolute;left:8690;top:3744;width:58;height:58" coordorigin="8690,3744" coordsize="58,58">
              <v:shape style="position:absolute;left:8690;top:3744;width:58;height:58" coordorigin="8690,3744" coordsize="58,58" path="m8690,3802l8748,3744,8748,3744e" filled="f" stroked="t" strokeweight=".72pt" strokecolor="#0000FF">
                <v:path arrowok="t"/>
              </v:shape>
            </v:group>
            <v:group style="position:absolute;left:8748;top:3470;width:2;height:94" coordorigin="8748,3470" coordsize="2,94">
              <v:shape style="position:absolute;left:8748;top:3470;width:2;height:94" coordorigin="8748,3470" coordsize="0,94" path="m8748,3564l8748,3470,8748,3470e" filled="f" stroked="t" strokeweight=".72pt" strokecolor="#800040">
                <v:path arrowok="t"/>
              </v:shape>
            </v:group>
            <v:group style="position:absolute;left:4817;top:4291;width:353;height:2" coordorigin="4817,4291" coordsize="353,2">
              <v:shape style="position:absolute;left:4817;top:4291;width:353;height:2" coordorigin="4817,4291" coordsize="353,0" path="m5170,4291l4817,4291,4817,4291e" filled="f" stroked="t" strokeweight=".72pt" strokecolor="#800040">
                <v:path arrowok="t"/>
              </v:shape>
            </v:group>
            <v:group style="position:absolute;left:8748;top:5299;width:2;height:180" coordorigin="8748,5299" coordsize="2,180">
              <v:shape style="position:absolute;left:8748;top:5299;width:2;height:180" coordorigin="8748,5299" coordsize="0,180" path="m8748,5299l8748,5479e" filled="f" stroked="t" strokeweight=".72pt" strokecolor="#FF0000">
                <v:path arrowok="t"/>
              </v:shape>
            </v:group>
            <v:group style="position:absolute;left:8748;top:4565;width:2;height:187" coordorigin="8748,4565" coordsize="2,187">
              <v:shape style="position:absolute;left:8748;top:4565;width:2;height:187" coordorigin="8748,4565" coordsize="0,187" path="m8748,4752l8748,4565e" filled="f" stroked="t" strokeweight=".72pt" strokecolor="#FF0000">
                <v:path arrowok="t"/>
              </v:shape>
            </v:group>
            <v:group style="position:absolute;left:8690;top:5242;width:58;height:58" coordorigin="8690,5242" coordsize="58,58">
              <v:shape style="position:absolute;left:8690;top:5242;width:58;height:58" coordorigin="8690,5242" coordsize="58,58" path="m8748,5299l8690,5242,8690,5242e" filled="f" stroked="t" strokeweight=".72pt" strokecolor="#0000FF">
                <v:path arrowok="t"/>
              </v:shape>
            </v:group>
            <v:group style="position:absolute;left:8690;top:5134;width:108;height:108" coordorigin="8690,5134" coordsize="108,108">
              <v:shape style="position:absolute;left:8690;top:5134;width:108;height:108" coordorigin="8690,5134" coordsize="108,108" path="m8690,5242l8798,5134,8798,5134e" filled="f" stroked="t" strokeweight=".72pt" strokecolor="#0000FF">
                <v:path arrowok="t"/>
              </v:shape>
            </v:group>
            <v:group style="position:absolute;left:8690;top:5026;width:108;height:108" coordorigin="8690,5026" coordsize="108,108">
              <v:shape style="position:absolute;left:8690;top:5026;width:108;height:108" coordorigin="8690,5026" coordsize="108,108" path="m8798,5134l8690,5026,8690,5026e" filled="f" stroked="t" strokeweight=".72pt" strokecolor="#0000FF">
                <v:path arrowok="t"/>
              </v:shape>
            </v:group>
            <v:group style="position:absolute;left:8690;top:4910;width:108;height:115" coordorigin="8690,4910" coordsize="108,115">
              <v:shape style="position:absolute;left:8690;top:4910;width:108;height:115" coordorigin="8690,4910" coordsize="108,115" path="m8690,5026l8798,4910,8798,4910e" filled="f" stroked="t" strokeweight=".72pt" strokecolor="#0000FF">
                <v:path arrowok="t"/>
              </v:shape>
            </v:group>
            <v:group style="position:absolute;left:8690;top:4802;width:108;height:108" coordorigin="8690,4802" coordsize="108,108">
              <v:shape style="position:absolute;left:8690;top:4802;width:108;height:108" coordorigin="8690,4802" coordsize="108,108" path="m8798,4910l8690,4802,8690,4802e" filled="f" stroked="t" strokeweight=".72pt" strokecolor="#0000FF">
                <v:path arrowok="t"/>
              </v:shape>
            </v:group>
            <v:group style="position:absolute;left:8690;top:4752;width:58;height:50" coordorigin="8690,4752" coordsize="58,50">
              <v:shape style="position:absolute;left:8690;top:4752;width:58;height:50" coordorigin="8690,4752" coordsize="58,50" path="m8690,4802l8748,4752,8748,4752e" filled="f" stroked="t" strokeweight=".72pt" strokecolor="#0000FF">
                <v:path arrowok="t"/>
              </v:shape>
            </v:group>
            <v:group style="position:absolute;left:4543;top:3470;width:180;height:2" coordorigin="4543,3470" coordsize="180,2">
              <v:shape style="position:absolute;left:4543;top:3470;width:180;height:2" coordorigin="4543,3470" coordsize="180,0" path="m4723,3470l4543,3470e" filled="f" stroked="t" strokeweight=".72pt" strokecolor="#FF0000">
                <v:path arrowok="t"/>
              </v:shape>
            </v:group>
            <v:group style="position:absolute;left:5443;top:3470;width:173;height:2" coordorigin="5443,3470" coordsize="173,2">
              <v:shape style="position:absolute;left:5443;top:3470;width:173;height:2" coordorigin="5443,3470" coordsize="173,0" path="m5443,3470l5616,3470e" filled="f" stroked="t" strokeweight=".72pt" strokecolor="#FF0000">
                <v:path arrowok="t"/>
              </v:shape>
            </v:group>
            <v:group style="position:absolute;left:4723;top:3290;width:720;height:2" coordorigin="4723,3290" coordsize="720,2">
              <v:shape style="position:absolute;left:4723;top:3290;width:720;height:2" coordorigin="4723,3290" coordsize="720,0" path="m4723,3290l5443,3290,5443,3290e" filled="f" stroked="t" strokeweight=".72pt" strokecolor="#0000FF">
                <v:path arrowok="t"/>
              </v:shape>
            </v:group>
            <v:group style="position:absolute;left:4723;top:3197;width:720;height:2" coordorigin="4723,3197" coordsize="720,2">
              <v:shape style="position:absolute;left:4723;top:3197;width:720;height:2" coordorigin="4723,3197" coordsize="720,0" path="m5443,3197l4723,3197,4723,3197e" filled="f" stroked="t" strokeweight=".72pt" strokecolor="#0000FF">
                <v:path arrowok="t"/>
              </v:shape>
            </v:group>
            <v:group style="position:absolute;left:4723;top:3377;width:93;height:93" coordorigin="4723,3377" coordsize="93,93">
              <v:shape style="position:absolute;left:4723;top:3377;width:93;height:93" coordorigin="4723,3377" coordsize="93,93" path="m4816,3377l4758,3395,4725,3449,4723,3468,4723,3470e" filled="f" stroked="t" strokeweight=".749893pt" strokecolor="#0000FF">
                <v:path arrowok="t"/>
              </v:shape>
            </v:group>
            <v:group style="position:absolute;left:4819;top:3377;width:77;height:93" coordorigin="4819,3377" coordsize="77,93">
              <v:shape style="position:absolute;left:4819;top:3377;width:77;height:93" coordorigin="4819,3377" coordsize="77,93" path="m4896,3470l4874,3408,4840,3383,4819,3377e" filled="f" stroked="t" strokeweight=".744292pt" strokecolor="#0000FF">
                <v:path arrowok="t"/>
              </v:shape>
            </v:group>
            <v:group style="position:absolute;left:4903;top:3377;width:86;height:94" coordorigin="4903,3377" coordsize="86,94">
              <v:shape style="position:absolute;left:4903;top:3377;width:86;height:94" coordorigin="4903,3377" coordsize="86,94" path="m4990,3377l4931,3401,4904,3462,4903,3470e" filled="f" stroked="t" strokeweight=".747594pt" strokecolor="#0000FF">
                <v:path arrowok="t"/>
              </v:shape>
            </v:group>
            <v:group style="position:absolute;left:4990;top:3377;width:86;height:94" coordorigin="4990,3377" coordsize="86,94">
              <v:shape style="position:absolute;left:4990;top:3377;width:86;height:94" coordorigin="4990,3377" coordsize="86,94" path="m5076,3470l5053,3407,4998,3377,4990,3377e" filled="f" stroked="t" strokeweight=".747594pt" strokecolor="#0000FF">
                <v:path arrowok="t"/>
              </v:shape>
            </v:group>
            <v:group style="position:absolute;left:5083;top:3377;width:86;height:94" coordorigin="5083,3377" coordsize="86,94">
              <v:shape style="position:absolute;left:5083;top:3377;width:86;height:94" coordorigin="5083,3377" coordsize="86,94" path="m5170,3377l5111,3401,5084,3462,5083,3470e" filled="f" stroked="t" strokeweight=".747594pt" strokecolor="#0000FF">
                <v:path arrowok="t"/>
              </v:shape>
            </v:group>
            <v:group style="position:absolute;left:5170;top:3377;width:86;height:94" coordorigin="5170,3377" coordsize="86,94">
              <v:shape style="position:absolute;left:5170;top:3377;width:86;height:94" coordorigin="5170,3377" coordsize="86,94" path="m5256,3470l5233,3407,5178,3377,5170,3377e" filled="f" stroked="t" strokeweight=".747594pt" strokecolor="#0000FF">
                <v:path arrowok="t"/>
              </v:shape>
            </v:group>
            <v:group style="position:absolute;left:5263;top:3377;width:86;height:94" coordorigin="5263,3377" coordsize="86,94">
              <v:shape style="position:absolute;left:5263;top:3377;width:86;height:94" coordorigin="5263,3377" coordsize="86,94" path="m5350,3377l5291,3401,5264,3462,5263,3470e" filled="f" stroked="t" strokeweight=".747594pt" strokecolor="#0000FF">
                <v:path arrowok="t"/>
              </v:shape>
            </v:group>
            <v:group style="position:absolute;left:5350;top:3377;width:86;height:94" coordorigin="5350,3377" coordsize="86,94">
              <v:shape style="position:absolute;left:5350;top:3377;width:86;height:94" coordorigin="5350,3377" coordsize="86,94" path="m5436,3470l5413,3407,5358,3377,5350,3377e" filled="f" stroked="t" strokeweight=".747594pt" strokecolor="#0000FF">
                <v:path arrowok="t"/>
              </v:shape>
            </v:group>
            <v:group style="position:absolute;left:5616;top:3470;width:1433;height:2" coordorigin="5616,3470" coordsize="1433,2">
              <v:shape style="position:absolute;left:5616;top:3470;width:1433;height:2" coordorigin="5616,3470" coordsize="1433,0" path="m5616,3470l7049,3470e" filled="f" stroked="t" strokeweight=".72pt" strokecolor="#800040">
                <v:path arrowok="t"/>
              </v:shape>
            </v:group>
            <v:group style="position:absolute;left:8748;top:4565;width:806;height:2" coordorigin="8748,4565" coordsize="806,2">
              <v:shape style="position:absolute;left:8748;top:4565;width:806;height:2" coordorigin="8748,4565" coordsize="806,0" path="m9554,4565l8748,4565,8748,4565e" filled="f" stroked="t" strokeweight=".72pt" strokecolor="#800040">
                <v:path arrowok="t"/>
              </v:shape>
            </v:group>
            <v:group style="position:absolute;left:8712;top:4531;width:72;height:67" coordorigin="8712,4531" coordsize="72,67">
              <v:shape style="position:absolute;left:8712;top:4531;width:72;height:67" coordorigin="8712,4531" coordsize="72,67" path="m8758,4598l8735,4594,8719,4580,8712,4565,8720,4546,8738,4531,8761,4536,8777,4549,8784,4565,8776,4583,8758,4598xe" filled="t" fillcolor="#FF00FF" stroked="f">
                <v:path arrowok="t"/>
                <v:fill type="solid"/>
              </v:shape>
            </v:group>
            <v:group style="position:absolute;left:8712;top:4531;width:72;height:67" coordorigin="8712,4531" coordsize="72,67">
              <v:shape style="position:absolute;left:8712;top:4531;width:72;height:67" coordorigin="8712,4531" coordsize="72,67" path="m8712,4565l8720,4546,8738,4531,8761,4536,8777,4549,8784,4565,8776,4583,8758,4598,8735,4594,8719,4580,8712,4565e" filled="f" stroked="t" strokeweight=".72pt" strokecolor="#FF00FF">
                <v:path arrowok="t"/>
              </v:shape>
            </v:group>
            <v:group style="position:absolute;left:6516;top:3470;width:2;height:274" coordorigin="6516,3470" coordsize="2,274">
              <v:shape style="position:absolute;left:6516;top:3470;width:2;height:274" coordorigin="6516,3470" coordsize="0,274" path="m6516,3744l6516,3470,6516,3470e" filled="f" stroked="t" strokeweight=".72pt" strokecolor="#800040">
                <v:path arrowok="t"/>
              </v:shape>
            </v:group>
            <v:group style="position:absolute;left:6480;top:3435;width:60;height:71" coordorigin="6480,3435" coordsize="60,71">
              <v:shape style="position:absolute;left:6480;top:3435;width:60;height:71" coordorigin="6480,3435" coordsize="60,71" path="m6512,3506l6492,3497,6481,3478,6480,3470,6487,3450,6503,3435,6524,3442,6540,3457,6538,3481,6526,3498,6512,3506xe" filled="t" fillcolor="#FF00FF" stroked="f">
                <v:path arrowok="t"/>
                <v:fill type="solid"/>
              </v:shape>
            </v:group>
            <v:group style="position:absolute;left:6480;top:3435;width:60;height:71" coordorigin="6480,3435" coordsize="60,71">
              <v:shape style="position:absolute;left:6480;top:3435;width:60;height:71" coordorigin="6480,3435" coordsize="60,71" path="m6480,3470l6487,3450,6503,3435,6524,3442,6540,3457,6538,3481,6526,3498,6512,3506,6492,3497,6481,3478e" filled="f" stroked="t" strokeweight=".72pt" strokecolor="#FF00FF">
                <v:path arrowok="t"/>
              </v:shape>
            </v:group>
            <v:group style="position:absolute;left:6516;top:3744;width:2;height:180" coordorigin="6516,3744" coordsize="2,180">
              <v:shape style="position:absolute;left:6516;top:3744;width:2;height:180" coordorigin="6516,3744" coordsize="0,180" path="m6516,3924l6516,3744e" filled="f" stroked="t" strokeweight=".72pt" strokecolor="#FF0000">
                <v:path arrowok="t"/>
              </v:shape>
            </v:group>
            <v:group style="position:absolute;left:6516;top:4291;width:2;height:187" coordorigin="6516,4291" coordsize="2,187">
              <v:shape style="position:absolute;left:6516;top:4291;width:2;height:187" coordorigin="6516,4291" coordsize="0,187" path="m6516,4291l6516,4478e" filled="f" stroked="t" strokeweight=".72pt" strokecolor="#FF0000">
                <v:path arrowok="t"/>
              </v:shape>
            </v:group>
            <v:group style="position:absolute;left:6314;top:3924;width:2;height:367" coordorigin="6314,3924" coordsize="2,367">
              <v:shape style="position:absolute;left:6314;top:3924;width:2;height:367" coordorigin="6314,3924" coordsize="0,367" path="m6314,4291l6314,3924e" filled="f" stroked="t" strokeweight=".72pt" strokecolor="#0000FF">
                <v:path arrowok="t"/>
              </v:shape>
            </v:group>
            <v:group style="position:absolute;left:6509;top:3946;width:14;height:2" coordorigin="6509,3946" coordsize="14,2">
              <v:shape style="position:absolute;left:6509;top:3946;width:14;height:2" coordorigin="6509,3946" coordsize="14,0" path="m6509,3946l6523,3946e" filled="f" stroked="t" strokeweight="2.16pt" strokecolor="#0000FF">
                <v:path arrowok="t"/>
              </v:shape>
            </v:group>
            <v:group style="position:absolute;left:6314;top:3967;width:202;height:2" coordorigin="6314,3967" coordsize="202,2">
              <v:shape style="position:absolute;left:6314;top:3967;width:202;height:2" coordorigin="6314,3967" coordsize="202,0" path="m6314,3967l6516,3967e" filled="f" stroked="t" strokeweight=".72pt" strokecolor="#0000FF">
                <v:path arrowok="t"/>
              </v:shape>
            </v:group>
            <v:group style="position:absolute;left:6408;top:4111;width:108;height:2" coordorigin="6408,4111" coordsize="108,2">
              <v:shape style="position:absolute;left:6408;top:4111;width:108;height:2" coordorigin="6408,4111" coordsize="108,0" path="m6408,4111l6516,4111e" filled="f" stroked="t" strokeweight=".72pt" strokecolor="#0000FF">
                <v:path arrowok="t"/>
              </v:shape>
            </v:group>
            <v:group style="position:absolute;left:6516;top:4111;width:2;height:180" coordorigin="6516,4111" coordsize="2,180">
              <v:shape style="position:absolute;left:6516;top:4111;width:2;height:180" coordorigin="6516,4111" coordsize="0,180" path="m6516,4291l6516,4111e" filled="f" stroked="t" strokeweight=".72pt" strokecolor="#0000FF">
                <v:path arrowok="t"/>
              </v:shape>
            </v:group>
            <v:group style="position:absolute;left:6314;top:4255;width:202;height:2" coordorigin="6314,4255" coordsize="202,2">
              <v:shape style="position:absolute;left:6314;top:4255;width:202;height:2" coordorigin="6314,4255" coordsize="202,0" path="m6314,4255l6516,4255e" filled="f" stroked="t" strokeweight=".72pt" strokecolor="#0000FF">
                <v:path arrowok="t"/>
              </v:shape>
            </v:group>
            <v:group style="position:absolute;left:6509;top:3946;width:14;height:2" coordorigin="6509,3946" coordsize="14,2">
              <v:shape style="position:absolute;left:6509;top:3946;width:14;height:2" coordorigin="6509,3946" coordsize="14,0" path="m6509,3946l6523,3946e" filled="f" stroked="t" strokeweight="2.16pt" strokecolor="#0000FF">
                <v:path arrowok="t"/>
              </v:shape>
            </v:group>
            <v:group style="position:absolute;left:6156;top:4291;width:86;height:2" coordorigin="6156,4291" coordsize="86,2">
              <v:shape style="position:absolute;left:6156;top:4291;width:86;height:2" coordorigin="6156,4291" coordsize="86,0" path="m6156,4291l6242,4291,6242,4291e" filled="f" stroked="t" strokeweight=".72pt" strokecolor="#0000FF">
                <v:path arrowok="t"/>
              </v:shape>
            </v:group>
            <v:group style="position:absolute;left:6242;top:3924;width:2;height:367" coordorigin="6242,3924" coordsize="2,367">
              <v:shape style="position:absolute;left:6242;top:3924;width:2;height:367" coordorigin="6242,3924" coordsize="0,367" path="m6242,4291l6242,3924,6242,3924e" filled="f" stroked="t" strokeweight=".72pt" strokecolor="#0000FF">
                <v:path arrowok="t"/>
              </v:shape>
            </v:group>
            <v:group style="position:absolute;left:6314;top:4039;width:108;height:144" coordorigin="6314,4039" coordsize="108,144">
              <v:shape style="position:absolute;left:6314;top:4039;width:108;height:144" coordorigin="6314,4039" coordsize="108,144" path="m6422,4183l6314,4111,6422,4039,6422,4183xe" filled="t" fillcolor="#0000FF" stroked="f">
                <v:path arrowok="t"/>
                <v:fill type="solid"/>
              </v:shape>
            </v:group>
            <v:group style="position:absolute;left:6314;top:4039;width:108;height:144" coordorigin="6314,4039" coordsize="108,144">
              <v:shape style="position:absolute;left:6314;top:4039;width:108;height:144" coordorigin="6314,4039" coordsize="108,144" path="m6314,4111l6422,4039,6422,4183,6314,4111xe" filled="f" stroked="t" strokeweight=".72pt" strokecolor="#0000FF">
                <v:path arrowok="t"/>
              </v:shape>
            </v:group>
            <v:group style="position:absolute;left:7049;top:3470;width:180;height:2" coordorigin="7049,3470" coordsize="180,2">
              <v:shape style="position:absolute;left:7049;top:3470;width:180;height:2" coordorigin="7049,3470" coordsize="180,0" path="m7229,3470l7049,3470e" filled="f" stroked="t" strokeweight=".72pt" strokecolor="#FF0000">
                <v:path arrowok="t"/>
              </v:shape>
            </v:group>
            <v:group style="position:absolute;left:7762;top:3470;width:180;height:2" coordorigin="7762,3470" coordsize="180,2">
              <v:shape style="position:absolute;left:7762;top:3470;width:180;height:2" coordorigin="7762,3470" coordsize="180,0" path="m7762,3470l7942,3470e" filled="f" stroked="t" strokeweight=".72pt" strokecolor="#FF0000">
                <v:path arrowok="t"/>
              </v:shape>
            </v:group>
            <v:group style="position:absolute;left:7582;top:3341;width:2;height:259" coordorigin="7582,3341" coordsize="2,259">
              <v:shape style="position:absolute;left:7582;top:3341;width:2;height:259" coordorigin="7582,3341" coordsize="0,259" path="m7582,3341l7582,3600,7582,3600e" filled="f" stroked="t" strokeweight=".72pt" strokecolor="#0000FF">
                <v:path arrowok="t"/>
              </v:shape>
            </v:group>
            <v:group style="position:absolute;left:7229;top:3470;width:180;height:2" coordorigin="7229,3470" coordsize="180,2">
              <v:shape style="position:absolute;left:7229;top:3470;width:180;height:2" coordorigin="7229,3470" coordsize="180,0" path="m7229,3470l7409,3470,7409,3470e" filled="f" stroked="t" strokeweight=".72pt" strokecolor="#0000FF">
                <v:path arrowok="t"/>
              </v:shape>
            </v:group>
            <v:group style="position:absolute;left:7582;top:3470;width:180;height:2" coordorigin="7582,3470" coordsize="180,2">
              <v:shape style="position:absolute;left:7582;top:3470;width:180;height:2" coordorigin="7582,3470" coordsize="180,0" path="m7582,3470l7762,3470,7762,3470e" filled="f" stroked="t" strokeweight=".72pt" strokecolor="#0000FF">
                <v:path arrowok="t"/>
              </v:shape>
            </v:group>
            <v:group style="position:absolute;left:7409;top:3341;width:173;height:259" coordorigin="7409,3341" coordsize="173,259">
              <v:shape style="position:absolute;left:7409;top:3341;width:173;height:259" coordorigin="7409,3341" coordsize="173,259" path="m7409,3600l7409,3341,7582,3470,7409,3600xe" filled="t" fillcolor="#0000FF" stroked="f">
                <v:path arrowok="t"/>
                <v:fill type="solid"/>
              </v:shape>
            </v:group>
            <v:group style="position:absolute;left:7409;top:3341;width:173;height:259" coordorigin="7409,3341" coordsize="173,259">
              <v:shape style="position:absolute;left:7409;top:3341;width:173;height:259" coordorigin="7409,3341" coordsize="173,259" path="m7582,3470l7409,3600,7409,3341,7582,3470xe" filled="f" stroked="t" strokeweight=".72pt" strokecolor="#0000FF">
                <v:path arrowok="t"/>
              </v:shape>
            </v:group>
            <v:group style="position:absolute;left:6336;top:4838;width:353;height:2" coordorigin="6336,4838" coordsize="353,2">
              <v:shape style="position:absolute;left:6336;top:4838;width:353;height:2" coordorigin="6336,4838" coordsize="353,0" path="m6689,4838l6336,4838,6336,4838e" filled="f" stroked="t" strokeweight=".72pt" strokecolor="#FF0000">
                <v:path arrowok="t"/>
              </v:shape>
            </v:group>
            <v:group style="position:absolute;left:6386;top:4896;width:252;height:2" coordorigin="6386,4896" coordsize="252,2">
              <v:shape style="position:absolute;left:6386;top:4896;width:252;height:2" coordorigin="6386,4896" coordsize="252,0" path="m6638,4896l6386,4896,6386,4896e" filled="f" stroked="t" strokeweight=".72pt" strokecolor="#FF0000">
                <v:path arrowok="t"/>
              </v:shape>
            </v:group>
            <v:group style="position:absolute;left:6444;top:4946;width:137;height:2" coordorigin="6444,4946" coordsize="137,2">
              <v:shape style="position:absolute;left:6444;top:4946;width:137;height:2" coordorigin="6444,4946" coordsize="137,0" path="m6444,4946l6581,4946,6581,4946e" filled="f" stroked="t" strokeweight=".72pt" strokecolor="#FF0000">
                <v:path arrowok="t"/>
              </v:shape>
            </v:group>
            <v:group style="position:absolute;left:6494;top:5004;width:36;height:2" coordorigin="6494,5004" coordsize="36,2">
              <v:shape style="position:absolute;left:6494;top:5004;width:36;height:2" coordorigin="6494,5004" coordsize="36,0" path="m6530,5004l6494,5004,6494,5004e" filled="f" stroked="t" strokeweight=".72pt" strokecolor="#FF0000">
                <v:path arrowok="t"/>
              </v:shape>
            </v:group>
            <v:group style="position:absolute;left:6480;top:4436;width:60;height:77" coordorigin="6480,4436" coordsize="60,77">
              <v:shape style="position:absolute;left:6480;top:4436;width:60;height:77" coordorigin="6480,4436" coordsize="60,77" path="m6516,4513l6497,4507,6484,4491,6480,4471,6487,4448,6503,4436,6524,4441,6540,4455,6539,4483,6529,4502,6516,4513xe" filled="t" fillcolor="#FF00FF" stroked="f">
                <v:path arrowok="t"/>
                <v:fill type="solid"/>
              </v:shape>
            </v:group>
            <v:group style="position:absolute;left:6480;top:4436;width:60;height:77" coordorigin="6480,4436" coordsize="60,77">
              <v:shape style="position:absolute;left:6480;top:4436;width:60;height:77" coordorigin="6480,4436" coordsize="60,77" path="m6480,4471l6487,4448,6503,4436,6524,4441,6540,4455,6539,4483,6529,4502,6516,4513,6497,4507,6484,4491e" filled="f" stroked="t" strokeweight=".72pt" strokecolor="#FF00FF">
                <v:path arrowok="t"/>
              </v:shape>
            </v:group>
            <v:group style="position:absolute;left:5976;top:4291;width:86;height:2" coordorigin="5976,4291" coordsize="86,2">
              <v:shape style="position:absolute;left:5976;top:4291;width:86;height:2" coordorigin="5976,4291" coordsize="86,0" path="m5976,4291l6062,4291,6062,4291e" filled="f" stroked="t" strokeweight=".72pt" strokecolor="#800040">
                <v:path arrowok="t"/>
              </v:shape>
            </v:group>
            <v:group style="position:absolute;left:6480;top:3435;width:60;height:71" coordorigin="6480,3435" coordsize="60,71">
              <v:shape style="position:absolute;left:6480;top:3435;width:60;height:71" coordorigin="6480,3435" coordsize="60,71" path="m6512,3506l6492,3497,6481,3478,6480,3470,6487,3450,6503,3435,6524,3442,6540,3457,6538,3481,6526,3498,6512,3506xe" filled="t" fillcolor="#FF00FF" stroked="f">
                <v:path arrowok="t"/>
                <v:fill type="solid"/>
              </v:shape>
            </v:group>
            <v:group style="position:absolute;left:6480;top:3435;width:60;height:71" coordorigin="6480,3435" coordsize="60,71">
              <v:shape style="position:absolute;left:6480;top:3435;width:60;height:71" coordorigin="6480,3435" coordsize="60,71" path="m6480,3470l6487,3450,6503,3435,6524,3442,6540,3457,6538,3481,6526,3498,6512,3506,6492,3497,6481,3478e" filled="f" stroked="t" strokeweight=".72pt" strokecolor="#FF00FF">
                <v:path arrowok="t"/>
              </v:shape>
            </v:group>
            <v:group style="position:absolute;left:11750;top:3437;width:72;height:67" coordorigin="11750,3437" coordsize="72,67">
              <v:shape style="position:absolute;left:11750;top:3437;width:72;height:67" coordorigin="11750,3437" coordsize="72,67" path="m11796,3504l11774,3499,11757,3486,11750,3470,11759,3452,11776,3437,11799,3441,11816,3455,11822,3470,11814,3489,11796,3504xe" filled="t" fillcolor="#FF00FF" stroked="f">
                <v:path arrowok="t"/>
                <v:fill type="solid"/>
              </v:shape>
            </v:group>
            <v:group style="position:absolute;left:11750;top:3437;width:72;height:67" coordorigin="11750,3437" coordsize="72,67">
              <v:shape style="position:absolute;left:11750;top:3437;width:72;height:67" coordorigin="11750,3437" coordsize="72,67" path="m11750,3470l11759,3452,11776,3437,11799,3441,11816,3455,11822,3470,11814,3489,11796,3504,11774,3499,11757,3486,11750,3470e" filled="f" stroked="t" strokeweight=".72pt" strokecolor="#FF00FF">
                <v:path arrowok="t"/>
              </v:shape>
            </v:group>
            <v:group style="position:absolute;left:7999;top:3437;width:72;height:67" coordorigin="7999,3437" coordsize="72,67">
              <v:shape style="position:absolute;left:7999;top:3437;width:72;height:67" coordorigin="7999,3437" coordsize="72,67" path="m8045,3504l8022,3499,8006,3486,7999,3470,8007,3452,8025,3437,8048,3441,8065,3455,8071,3470,8063,3489,8045,3504xe" filled="t" fillcolor="#FF00FF" stroked="f">
                <v:path arrowok="t"/>
                <v:fill type="solid"/>
              </v:shape>
            </v:group>
            <v:group style="position:absolute;left:7999;top:3437;width:72;height:67" coordorigin="7999,3437" coordsize="72,67">
              <v:shape style="position:absolute;left:7999;top:3437;width:72;height:67" coordorigin="7999,3437" coordsize="72,67" path="m7999,3470l8007,3452,8025,3437,8048,3441,8065,3455,8071,3470,8063,3489,8045,3504,8022,3499,8006,3486,7999,3470e" filled="f" stroked="t" strokeweight=".72pt" strokecolor="#FF00FF">
                <v:path arrowok="t"/>
              </v:shape>
            </v:group>
            <v:group style="position:absolute;left:6156;top:8489;width:7416;height:2" coordorigin="6156,8489" coordsize="7416,2">
              <v:shape style="position:absolute;left:6156;top:8489;width:7416;height:2" coordorigin="6156,8489" coordsize="7416,0" path="m6156,8489l13572,8489,13572,8489e" filled="f" stroked="t" strokeweight=".72pt" strokecolor="#800040">
                <v:path arrowok="t"/>
              </v:shape>
            </v:group>
            <v:group style="position:absolute;left:6156;top:6667;width:360;height:2" coordorigin="6156,6667" coordsize="360,2">
              <v:shape style="position:absolute;left:6156;top:6667;width:360;height:2" coordorigin="6156,6667" coordsize="360,0" path="m6156,6667l6516,6667,6516,6667e" filled="f" stroked="t" strokeweight=".72pt" strokecolor="#800040">
                <v:path arrowok="t"/>
              </v:shape>
            </v:group>
            <v:group style="position:absolute;left:6156;top:7027;width:360;height:2" coordorigin="6156,7027" coordsize="360,2">
              <v:shape style="position:absolute;left:6156;top:7027;width:360;height:2" coordorigin="6156,7027" coordsize="360,0" path="m6156,7027l6516,7027,6516,7027e" filled="f" stroked="t" strokeweight=".72pt" strokecolor="#800040">
                <v:path arrowok="t"/>
              </v:shape>
            </v:group>
            <v:group style="position:absolute;left:6156;top:7394;width:446;height:2" coordorigin="6156,7394" coordsize="446,2">
              <v:shape style="position:absolute;left:6156;top:7394;width:446;height:2" coordorigin="6156,7394" coordsize="446,0" path="m6156,7394l6602,7394,6602,7394e" filled="f" stroked="t" strokeweight=".72pt" strokecolor="#800040">
                <v:path arrowok="t"/>
              </v:shape>
            </v:group>
            <v:group style="position:absolute;left:6156;top:7762;width:446;height:2" coordorigin="6156,7762" coordsize="446,2">
              <v:shape style="position:absolute;left:6156;top:7762;width:446;height:2" coordorigin="6156,7762" coordsize="446,0" path="m6156,7762l6602,7762,6602,7762e" filled="f" stroked="t" strokeweight=".72pt" strokecolor="#800040">
                <v:path arrowok="t"/>
              </v:shape>
            </v:group>
            <v:group style="position:absolute;left:8748;top:4478;width:2;height:86" coordorigin="8748,4478" coordsize="2,86">
              <v:shape style="position:absolute;left:8748;top:4478;width:2;height:86" coordorigin="8748,4478" coordsize="0,86" path="m8748,4565l8748,4478,8748,4478e" filled="f" stroked="t" strokeweight=".72pt" strokecolor="#800040">
                <v:path arrowok="t"/>
              </v:shape>
            </v:group>
            <v:group style="position:absolute;left:6156;top:8129;width:533;height:2" coordorigin="6156,8129" coordsize="533,2">
              <v:shape style="position:absolute;left:6156;top:8129;width:533;height:2" coordorigin="6156,8129" coordsize="533,0" path="m6156,8129l6689,8129,6689,8129e" filled="f" stroked="t" strokeweight=".72pt" strokecolor="#800040">
                <v:path arrowok="t"/>
              </v:shape>
            </v:group>
            <v:group style="position:absolute;left:6689;top:8035;width:2;height:94" coordorigin="6689,8035" coordsize="2,94">
              <v:shape style="position:absolute;left:6689;top:8035;width:2;height:94" coordorigin="6689,8035" coordsize="0,94" path="m6689,8129l6689,8035,6689,8035e" filled="f" stroked="t" strokeweight=".72pt" strokecolor="#800040">
                <v:path arrowok="t"/>
              </v:shape>
            </v:group>
            <v:group style="position:absolute;left:8568;top:5479;width:360;height:2" coordorigin="8568,5479" coordsize="360,2">
              <v:shape style="position:absolute;left:8568;top:5479;width:360;height:2" coordorigin="8568,5479" coordsize="360,0" path="m8928,5479l8568,5479,8568,5479e" filled="f" stroked="t" strokeweight=".72pt" strokecolor="#FF0000">
                <v:path arrowok="t"/>
              </v:shape>
            </v:group>
            <v:group style="position:absolute;left:8618;top:5537;width:252;height:2" coordorigin="8618,5537" coordsize="252,2">
              <v:shape style="position:absolute;left:8618;top:5537;width:252;height:2" coordorigin="8618,5537" coordsize="252,0" path="m8870,5537l8618,5537,8618,5537e" filled="f" stroked="t" strokeweight=".72pt" strokecolor="#FF0000">
                <v:path arrowok="t"/>
              </v:shape>
            </v:group>
            <v:group style="position:absolute;left:8676;top:5587;width:144;height:2" coordorigin="8676,5587" coordsize="144,2">
              <v:shape style="position:absolute;left:8676;top:5587;width:144;height:2" coordorigin="8676,5587" coordsize="144,0" path="m8676,5587l8820,5587,8820,5587e" filled="f" stroked="t" strokeweight=".72pt" strokecolor="#FF0000">
                <v:path arrowok="t"/>
              </v:shape>
            </v:group>
            <v:group style="position:absolute;left:8726;top:5645;width:36;height:2" coordorigin="8726,5645" coordsize="36,2">
              <v:shape style="position:absolute;left:8726;top:5645;width:36;height:2" coordorigin="8726,5645" coordsize="36,0" path="m8762,5645l8726,5645,8726,5645e" filled="f" stroked="t" strokeweight=".72pt" strokecolor="#FF0000">
                <v:path arrowok="t"/>
              </v:shape>
            </v:group>
            <v:group style="position:absolute;left:12766;top:3838;width:2;height:3377" coordorigin="12766,3838" coordsize="2,3377">
              <v:shape style="position:absolute;left:12766;top:3838;width:2;height:3377" coordorigin="12766,3838" coordsize="0,3377" path="m12766,3838l12766,7214,12766,7214e" filled="f" stroked="t" strokeweight=".72pt" strokecolor="#FF0000">
                <v:path arrowok="t"/>
              </v:shape>
            </v:group>
            <w10:wrap type="none"/>
          </v:group>
        </w:pict>
      </w:r>
      <w:r>
        <w:rPr>
          <w:rFonts w:ascii="Arial"/>
          <w:color w:val="000080"/>
          <w:spacing w:val="-4"/>
          <w:w w:val="105"/>
          <w:sz w:val="16"/>
        </w:rPr>
        <w:t>OZ999</w:t>
      </w:r>
      <w:r>
        <w:rPr>
          <w:rFonts w:ascii="Arial"/>
          <w:color w:val="000080"/>
          <w:spacing w:val="-38"/>
          <w:w w:val="105"/>
          <w:sz w:val="16"/>
        </w:rPr>
        <w:t> </w:t>
      </w:r>
      <w:r>
        <w:rPr>
          <w:rFonts w:ascii="Arial"/>
          <w:color w:val="000080"/>
          <w:spacing w:val="-5"/>
          <w:w w:val="105"/>
          <w:sz w:val="16"/>
        </w:rPr>
        <w:t>8-SOP2</w:t>
      </w:r>
      <w:r>
        <w:rPr>
          <w:rFonts w:ascii="Arial"/>
          <w:color w:val="000080"/>
          <w:spacing w:val="-37"/>
          <w:w w:val="105"/>
          <w:sz w:val="16"/>
        </w:rPr>
        <w:t> </w:t>
      </w:r>
      <w:r>
        <w:rPr>
          <w:rFonts w:ascii="Arial"/>
          <w:color w:val="000080"/>
          <w:w w:val="105"/>
          <w:sz w:val="16"/>
        </w:rPr>
        <w:t>4</w:t>
      </w:r>
      <w:r>
        <w:rPr>
          <w:rFonts w:ascii="Arial"/>
          <w:color w:val="000000"/>
          <w:sz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6838" w:h="11920" w:orient="landscape"/>
          <w:pgMar w:top="1100" w:bottom="280" w:left="2000" w:right="1980"/>
        </w:sectPr>
      </w:pPr>
    </w:p>
    <w:p>
      <w:pPr>
        <w:spacing w:line="180" w:lineRule="exact" w:before="8"/>
        <w:rPr>
          <w:sz w:val="18"/>
          <w:szCs w:val="18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81" w:lineRule="exact" w:before="0"/>
        <w:ind w:left="467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2"/>
          <w:sz w:val="38"/>
          <w:szCs w:val="38"/>
        </w:rPr>
        <w:t>5、LED驱动拓扑介绍</w:t>
      </w:r>
    </w:p>
    <w:p>
      <w:pPr>
        <w:spacing w:line="200" w:lineRule="exact" w:before="7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1440" w:right="2300"/>
        </w:sectPr>
      </w:pPr>
    </w:p>
    <w:p>
      <w:pPr>
        <w:spacing w:line="258" w:lineRule="exact" w:before="71"/>
        <w:ind w:left="0" w:right="551" w:firstLine="0"/>
        <w:jc w:val="center"/>
        <w:rPr>
          <w:rFonts w:ascii="Arial" w:hAnsi="Arial" w:cs="Arial" w:eastAsia="Arial"/>
          <w:sz w:val="23"/>
          <w:szCs w:val="23"/>
        </w:rPr>
      </w:pPr>
      <w:r>
        <w:rPr>
          <w:rFonts w:ascii="Arial"/>
          <w:color w:val="000080"/>
          <w:w w:val="80"/>
          <w:sz w:val="23"/>
        </w:rPr>
        <w:t>L1</w:t>
      </w:r>
      <w:r>
        <w:rPr>
          <w:rFonts w:ascii="Arial"/>
          <w:color w:val="000000"/>
          <w:sz w:val="23"/>
        </w:rPr>
      </w:r>
    </w:p>
    <w:p>
      <w:pPr>
        <w:spacing w:line="193" w:lineRule="exact" w:before="0"/>
        <w:ind w:left="0" w:right="0" w:firstLine="0"/>
        <w:jc w:val="right"/>
        <w:rPr>
          <w:rFonts w:ascii="Arial" w:hAnsi="Arial" w:cs="Arial" w:eastAsia="Arial"/>
          <w:sz w:val="23"/>
          <w:szCs w:val="23"/>
        </w:rPr>
      </w:pPr>
      <w:r>
        <w:rPr>
          <w:rFonts w:ascii="Arial"/>
          <w:color w:val="000080"/>
          <w:spacing w:val="4"/>
          <w:w w:val="75"/>
          <w:sz w:val="23"/>
        </w:rPr>
        <w:t>D1</w:t>
      </w:r>
      <w:r>
        <w:rPr>
          <w:rFonts w:ascii="Arial"/>
          <w:color w:val="000000"/>
          <w:sz w:val="23"/>
        </w:rPr>
      </w:r>
    </w:p>
    <w:p>
      <w:pPr>
        <w:tabs>
          <w:tab w:pos="1893" w:val="left" w:leader="none"/>
          <w:tab w:pos="3197" w:val="right" w:leader="none"/>
        </w:tabs>
        <w:spacing w:line="331" w:lineRule="exact" w:before="0"/>
        <w:ind w:left="100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shape style="position:absolute;margin-left:341.460022pt;margin-top:6.966046pt;width:67.860003pt;height:41.220002pt;mso-position-horizontal-relative:page;mso-position-vertical-relative:paragraph;z-index:-12235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02"/>
                    <w:gridCol w:w="202"/>
                    <w:gridCol w:w="209"/>
                    <w:gridCol w:w="612"/>
                  </w:tblGrid>
                  <w:tr>
                    <w:trPr>
                      <w:trHeight w:val="180" w:hRule="exact"/>
                    </w:trPr>
                    <w:tc>
                      <w:tcPr>
                        <w:tcW w:w="1325" w:type="dxa"/>
                        <w:gridSpan w:val="4"/>
                        <w:tcBorders>
                          <w:top w:val="nil" w:sz="6" w:space="0" w:color="auto"/>
                          <w:left w:val="single" w:sz="9" w:space="0" w:color="0000FF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57" w:lineRule="exact"/>
                          <w:ind w:left="637" w:right="0"/>
                          <w:jc w:val="left"/>
                          <w:rPr>
                            <w:rFonts w:ascii="Arial" w:hAnsi="Arial" w:cs="Arial" w:eastAsia="Arial"/>
                            <w:sz w:val="23"/>
                            <w:szCs w:val="23"/>
                          </w:rPr>
                        </w:pPr>
                        <w:r>
                          <w:rPr>
                            <w:rFonts w:ascii="Arial"/>
                            <w:color w:val="FF0000"/>
                            <w:spacing w:val="1"/>
                            <w:w w:val="80"/>
                            <w:sz w:val="23"/>
                          </w:rPr>
                          <w:t>VLED</w:t>
                        </w:r>
                        <w:r>
                          <w:rPr>
                            <w:rFonts w:ascii="Arial"/>
                            <w:color w:val="000000"/>
                            <w:sz w:val="23"/>
                          </w:rPr>
                        </w:r>
                      </w:p>
                    </w:tc>
                  </w:tr>
                  <w:tr>
                    <w:trPr>
                      <w:trHeight w:val="634" w:hRule="exact"/>
                    </w:trPr>
                    <w:tc>
                      <w:tcPr>
                        <w:tcW w:w="30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2" w:type="dxa"/>
                        <w:tcBorders>
                          <w:top w:val="nil" w:sz="6" w:space="0" w:color="auto"/>
                          <w:left w:val="nil" w:sz="6" w:space="0" w:color="auto"/>
                          <w:bottom w:val="single" w:sz="9" w:space="0" w:color="0000FF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9" w:type="dxa"/>
                        <w:tcBorders>
                          <w:top w:val="single" w:sz="9" w:space="0" w:color="800040"/>
                          <w:left w:val="nil" w:sz="6" w:space="0" w:color="auto"/>
                          <w:bottom w:val="single" w:sz="9" w:space="0" w:color="0000FF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40" w:lineRule="exact" w:before="4"/>
                          <w:ind w:right="0"/>
                          <w:jc w:val="left"/>
                          <w:rPr>
                            <w:sz w:val="14"/>
                            <w:szCs w:val="14"/>
                          </w:rPr>
                        </w:pPr>
                      </w:p>
                      <w:p>
                        <w:pPr>
                          <w:pStyle w:val="TableParagraph"/>
                          <w:spacing w:line="220" w:lineRule="exact"/>
                          <w:ind w:righ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  <w:p>
                        <w:pPr>
                          <w:pStyle w:val="TableParagraph"/>
                          <w:spacing w:line="248" w:lineRule="exact"/>
                          <w:ind w:left="107" w:right="-31"/>
                          <w:jc w:val="left"/>
                          <w:rPr>
                            <w:rFonts w:ascii="Arial" w:hAnsi="Arial" w:cs="Arial" w:eastAsia="Arial"/>
                            <w:sz w:val="23"/>
                            <w:szCs w:val="23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75"/>
                            <w:sz w:val="23"/>
                          </w:rPr>
                          <w:t>C</w:t>
                        </w:r>
                        <w:r>
                          <w:rPr>
                            <w:rFonts w:ascii="Arial"/>
                            <w:color w:val="000000"/>
                            <w:sz w:val="23"/>
                          </w:rPr>
                        </w:r>
                      </w:p>
                    </w:tc>
                    <w:tc>
                      <w:tcPr>
                        <w:tcW w:w="612" w:type="dxa"/>
                        <w:tcBorders>
                          <w:top w:val="single" w:sz="9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40" w:lineRule="exact" w:before="4"/>
                          <w:ind w:right="0"/>
                          <w:jc w:val="left"/>
                          <w:rPr>
                            <w:sz w:val="14"/>
                            <w:szCs w:val="14"/>
                          </w:rPr>
                        </w:pPr>
                      </w:p>
                      <w:p>
                        <w:pPr>
                          <w:pStyle w:val="TableParagraph"/>
                          <w:spacing w:line="220" w:lineRule="exact"/>
                          <w:ind w:righ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  <w:p>
                        <w:pPr>
                          <w:pStyle w:val="TableParagraph"/>
                          <w:spacing w:line="259" w:lineRule="exact"/>
                          <w:ind w:left="41" w:right="0"/>
                          <w:jc w:val="left"/>
                          <w:rPr>
                            <w:rFonts w:ascii="Arial" w:hAnsi="Arial" w:cs="Arial" w:eastAsia="Arial"/>
                            <w:sz w:val="23"/>
                            <w:szCs w:val="23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23"/>
                          </w:rPr>
                          <w:t>2</w:t>
                        </w:r>
                        <w:r>
                          <w:rPr>
                            <w:rFonts w:ascii="Arial"/>
                            <w:color w:val="000000"/>
                            <w:sz w:val="23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Courier New"/>
          <w:b/>
          <w:spacing w:val="-6"/>
          <w:w w:val="90"/>
          <w:position w:val="4"/>
          <w:sz w:val="35"/>
        </w:rPr>
        <w:t>DC</w:t>
        <w:tab/>
      </w:r>
      <w:r>
        <w:rPr>
          <w:rFonts w:ascii="Arial"/>
          <w:w w:val="90"/>
          <w:sz w:val="23"/>
        </w:rPr>
        <w:t>1</w:t>
        <w:tab/>
        <w:t>2</w:t>
      </w:r>
      <w:r>
        <w:rPr>
          <w:rFonts w:ascii="Arial"/>
          <w:sz w:val="23"/>
        </w:rPr>
      </w:r>
    </w:p>
    <w:p>
      <w:pPr>
        <w:spacing w:line="258" w:lineRule="exact" w:before="363"/>
        <w:ind w:left="1324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shape style="position:absolute;margin-left:260.385162pt;margin-top:26.836807pt;width:13.52pt;height:7.060045pt;mso-position-horizontal-relative:page;mso-position-vertical-relative:paragraph;z-index:-12233" type="#_x0000_t202" filled="f" stroked="f">
            <v:textbox inset="0,0,0,0" style="layout-flow:vertical;mso-layout-flow-alt:bottom-to-top">
              <w:txbxContent>
                <w:p>
                  <w:pPr>
                    <w:spacing w:line="255" w:lineRule="exact" w:before="0"/>
                    <w:ind w:left="20" w:right="0" w:firstLine="0"/>
                    <w:jc w:val="left"/>
                    <w:rPr>
                      <w:rFonts w:ascii="Arial" w:hAnsi="Arial" w:cs="Arial" w:eastAsia="Arial"/>
                      <w:sz w:val="23"/>
                      <w:szCs w:val="23"/>
                    </w:rPr>
                  </w:pPr>
                  <w:r>
                    <w:rPr>
                      <w:rFonts w:ascii="Arial"/>
                      <w:w w:val="79"/>
                      <w:sz w:val="23"/>
                    </w:rPr>
                    <w:t>2</w:t>
                  </w:r>
                  <w:r>
                    <w:rPr>
                      <w:rFonts w:ascii="Arial"/>
                      <w:sz w:val="2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5"/>
          <w:w w:val="80"/>
          <w:sz w:val="23"/>
        </w:rPr>
        <w:t>C1</w:t>
      </w:r>
      <w:r>
        <w:rPr>
          <w:rFonts w:ascii="Arial"/>
          <w:color w:val="000000"/>
          <w:sz w:val="23"/>
        </w:rPr>
      </w:r>
    </w:p>
    <w:p>
      <w:pPr>
        <w:spacing w:line="152" w:lineRule="exact" w:before="0"/>
        <w:ind w:left="0" w:right="835" w:firstLine="0"/>
        <w:jc w:val="right"/>
        <w:rPr>
          <w:rFonts w:ascii="Arial" w:hAnsi="Arial" w:cs="Arial" w:eastAsia="Arial"/>
          <w:sz w:val="23"/>
          <w:szCs w:val="23"/>
        </w:rPr>
      </w:pPr>
      <w:r>
        <w:rPr>
          <w:rFonts w:ascii="Arial"/>
          <w:color w:val="000080"/>
          <w:w w:val="75"/>
          <w:sz w:val="23"/>
        </w:rPr>
        <w:t>Q1</w:t>
      </w:r>
      <w:r>
        <w:rPr>
          <w:rFonts w:ascii="Arial"/>
          <w:color w:val="000000"/>
          <w:sz w:val="23"/>
        </w:rPr>
      </w:r>
    </w:p>
    <w:p>
      <w:pPr>
        <w:spacing w:line="339" w:lineRule="auto" w:before="190"/>
        <w:ind w:left="100" w:right="102" w:firstLine="0"/>
        <w:jc w:val="left"/>
        <w:rPr>
          <w:rFonts w:ascii="SimSun" w:hAnsi="SimSun" w:cs="SimSun" w:eastAsia="SimSun"/>
          <w:sz w:val="39"/>
          <w:szCs w:val="39"/>
        </w:rPr>
      </w:pPr>
      <w:r>
        <w:rPr/>
        <w:br w:type="column"/>
      </w:r>
      <w:r>
        <w:rPr>
          <w:rFonts w:ascii="SimSun" w:hAnsi="SimSun" w:cs="SimSun" w:eastAsia="SimSun"/>
          <w:sz w:val="39"/>
          <w:szCs w:val="39"/>
        </w:rPr>
        <w:t>Boost电路</w:t>
      </w:r>
      <w:r>
        <w:rPr>
          <w:rFonts w:ascii="SimSun" w:hAnsi="SimSun" w:cs="SimSun" w:eastAsia="SimSun"/>
          <w:spacing w:val="21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目的</w:t>
      </w:r>
      <w:r>
        <w:rPr>
          <w:rFonts w:ascii="SimSun" w:hAnsi="SimSun" w:cs="SimSun" w:eastAsia="SimSun"/>
          <w:spacing w:val="6"/>
          <w:sz w:val="39"/>
          <w:szCs w:val="39"/>
        </w:rPr>
        <w:t>：</w:t>
      </w:r>
      <w:r>
        <w:rPr>
          <w:rFonts w:ascii="SimSun" w:hAnsi="SimSun" w:cs="SimSun" w:eastAsia="SimSun"/>
          <w:sz w:val="39"/>
          <w:szCs w:val="39"/>
        </w:rPr>
        <w:t>将</w:t>
      </w:r>
      <w:r>
        <w:rPr>
          <w:rFonts w:ascii="SimSun" w:hAnsi="SimSun" w:cs="SimSun" w:eastAsia="SimSun"/>
          <w:spacing w:val="2"/>
          <w:sz w:val="39"/>
          <w:szCs w:val="39"/>
        </w:rPr>
        <w:t>DC</w:t>
      </w:r>
      <w:r>
        <w:rPr>
          <w:rFonts w:ascii="SimSun" w:hAnsi="SimSun" w:cs="SimSun" w:eastAsia="SimSun"/>
          <w:sz w:val="39"/>
          <w:szCs w:val="39"/>
        </w:rPr>
        <w:t>电压升</w:t>
      </w:r>
      <w:r>
        <w:rPr>
          <w:rFonts w:ascii="SimSun" w:hAnsi="SimSun" w:cs="SimSun" w:eastAsia="SimSun"/>
          <w:spacing w:val="6"/>
          <w:sz w:val="39"/>
          <w:szCs w:val="39"/>
        </w:rPr>
        <w:t>至</w:t>
      </w:r>
      <w:r>
        <w:rPr>
          <w:rFonts w:ascii="SimSun" w:hAnsi="SimSun" w:cs="SimSun" w:eastAsia="SimSun"/>
          <w:spacing w:val="2"/>
          <w:sz w:val="39"/>
          <w:szCs w:val="39"/>
        </w:rPr>
        <w:t>VLE</w:t>
      </w:r>
      <w:r>
        <w:rPr>
          <w:rFonts w:ascii="SimSun" w:hAnsi="SimSun" w:cs="SimSun" w:eastAsia="SimSun"/>
          <w:spacing w:val="-11"/>
          <w:sz w:val="39"/>
          <w:szCs w:val="39"/>
        </w:rPr>
        <w:t>D</w:t>
      </w:r>
      <w:r>
        <w:rPr>
          <w:rFonts w:ascii="SimSun" w:hAnsi="SimSun" w:cs="SimSun" w:eastAsia="SimSun"/>
          <w:sz w:val="39"/>
          <w:szCs w:val="39"/>
        </w:rPr>
        <w:t>电压输出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after="0" w:line="339" w:lineRule="auto"/>
        <w:jc w:val="left"/>
        <w:rPr>
          <w:rFonts w:ascii="SimSun" w:hAnsi="SimSun" w:cs="SimSun" w:eastAsia="SimSun"/>
          <w:sz w:val="39"/>
          <w:szCs w:val="39"/>
        </w:rPr>
        <w:sectPr>
          <w:type w:val="continuous"/>
          <w:pgSz w:w="16838" w:h="11920" w:orient="landscape"/>
          <w:pgMar w:top="1100" w:bottom="280" w:left="1440" w:right="2300"/>
          <w:cols w:num="2" w:equalWidth="0">
            <w:col w:w="5435" w:space="1498"/>
            <w:col w:w="6165"/>
          </w:cols>
        </w:sectPr>
      </w:pPr>
    </w:p>
    <w:p>
      <w:pPr>
        <w:spacing w:before="71"/>
        <w:ind w:left="0" w:right="0" w:firstLine="0"/>
        <w:jc w:val="right"/>
        <w:rPr>
          <w:rFonts w:ascii="Arial" w:hAnsi="Arial" w:cs="Arial" w:eastAsia="Arial"/>
          <w:sz w:val="23"/>
          <w:szCs w:val="23"/>
        </w:rPr>
      </w:pPr>
      <w:r>
        <w:rPr/>
        <w:pict>
          <v:shape style="position:absolute;margin-left:260.385162pt;margin-top:37.79681pt;width:13.52pt;height:7.060045pt;mso-position-horizontal-relative:page;mso-position-vertical-relative:paragraph;z-index:-12234" type="#_x0000_t202" filled="f" stroked="f">
            <v:textbox inset="0,0,0,0" style="layout-flow:vertical;mso-layout-flow-alt:bottom-to-top">
              <w:txbxContent>
                <w:p>
                  <w:pPr>
                    <w:spacing w:line="255" w:lineRule="exact" w:before="0"/>
                    <w:ind w:left="20" w:right="0" w:firstLine="0"/>
                    <w:jc w:val="left"/>
                    <w:rPr>
                      <w:rFonts w:ascii="Arial" w:hAnsi="Arial" w:cs="Arial" w:eastAsia="Arial"/>
                      <w:sz w:val="23"/>
                      <w:szCs w:val="23"/>
                    </w:rPr>
                  </w:pPr>
                  <w:r>
                    <w:rPr>
                      <w:rFonts w:ascii="Arial"/>
                      <w:w w:val="79"/>
                      <w:sz w:val="23"/>
                    </w:rPr>
                    <w:t>3</w:t>
                  </w:r>
                  <w:r>
                    <w:rPr>
                      <w:rFonts w:ascii="Arial"/>
                      <w:sz w:val="2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FF0000"/>
          <w:w w:val="75"/>
          <w:sz w:val="23"/>
        </w:rPr>
        <w:t>DRV</w:t>
      </w:r>
      <w:r>
        <w:rPr>
          <w:rFonts w:ascii="Arial"/>
          <w:color w:val="000000"/>
          <w:sz w:val="23"/>
        </w:rPr>
      </w:r>
    </w:p>
    <w:p>
      <w:pPr>
        <w:tabs>
          <w:tab w:pos="708" w:val="left" w:leader="none"/>
        </w:tabs>
        <w:spacing w:line="355" w:lineRule="exact" w:before="0"/>
        <w:ind w:left="240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>
          <w:w w:val="80"/>
        </w:rPr>
        <w:br w:type="column"/>
      </w:r>
      <w:r>
        <w:rPr>
          <w:rFonts w:ascii="Arial"/>
          <w:color w:val="000080"/>
          <w:spacing w:val="3"/>
          <w:w w:val="80"/>
          <w:sz w:val="23"/>
        </w:rPr>
        <w:t>R1</w:t>
        <w:tab/>
      </w:r>
      <w:r>
        <w:rPr>
          <w:rFonts w:ascii="Arial"/>
          <w:color w:val="000000"/>
          <w:w w:val="75"/>
          <w:position w:val="-11"/>
          <w:sz w:val="23"/>
        </w:rPr>
        <w:t>1</w:t>
      </w:r>
      <w:r>
        <w:rPr>
          <w:rFonts w:ascii="Arial"/>
          <w:color w:val="000000"/>
          <w:sz w:val="23"/>
        </w:rPr>
      </w:r>
    </w:p>
    <w:p>
      <w:pPr>
        <w:spacing w:line="228" w:lineRule="auto" w:before="11"/>
        <w:ind w:left="2383" w:right="102" w:firstLine="0"/>
        <w:jc w:val="both"/>
        <w:rPr>
          <w:rFonts w:ascii="SimSun" w:hAnsi="SimSun" w:cs="SimSun" w:eastAsia="SimSun"/>
          <w:sz w:val="39"/>
          <w:szCs w:val="39"/>
        </w:rPr>
      </w:pPr>
      <w:r>
        <w:rPr/>
        <w:br w:type="column"/>
      </w:r>
      <w:r>
        <w:rPr>
          <w:rFonts w:ascii="SimSun" w:hAnsi="SimSun" w:cs="SimSun" w:eastAsia="SimSun"/>
          <w:spacing w:val="1"/>
          <w:sz w:val="39"/>
          <w:szCs w:val="39"/>
        </w:rPr>
        <w:t>工作过程：</w:t>
      </w:r>
      <w:r>
        <w:rPr>
          <w:rFonts w:ascii="SimSun" w:hAnsi="SimSun" w:cs="SimSun" w:eastAsia="SimSun"/>
          <w:spacing w:val="1"/>
          <w:sz w:val="39"/>
          <w:szCs w:val="39"/>
        </w:rPr>
        <w:t>Q1导通时段，D1反偏，</w:t>
      </w:r>
      <w:r>
        <w:rPr>
          <w:rFonts w:ascii="SimSun" w:hAnsi="SimSun" w:cs="SimSun" w:eastAsia="SimSun"/>
          <w:spacing w:val="21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L1的电流线性上升，将能量储存于</w:t>
      </w:r>
      <w:r>
        <w:rPr>
          <w:rFonts w:ascii="SimSun" w:hAnsi="SimSun" w:cs="SimSun" w:eastAsia="SimSun"/>
          <w:spacing w:val="26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电</w:t>
      </w:r>
      <w:r>
        <w:rPr>
          <w:rFonts w:ascii="SimSun" w:hAnsi="SimSun" w:cs="SimSun" w:eastAsia="SimSun"/>
          <w:spacing w:val="6"/>
          <w:sz w:val="39"/>
          <w:szCs w:val="39"/>
        </w:rPr>
        <w:t>感</w:t>
      </w:r>
      <w:r>
        <w:rPr>
          <w:rFonts w:ascii="SimSun" w:hAnsi="SimSun" w:cs="SimSun" w:eastAsia="SimSun"/>
          <w:spacing w:val="2"/>
          <w:sz w:val="39"/>
          <w:szCs w:val="39"/>
        </w:rPr>
        <w:t>L</w:t>
      </w:r>
      <w:r>
        <w:rPr>
          <w:rFonts w:ascii="SimSun" w:hAnsi="SimSun" w:cs="SimSun" w:eastAsia="SimSun"/>
          <w:spacing w:val="-4"/>
          <w:sz w:val="39"/>
          <w:szCs w:val="39"/>
        </w:rPr>
        <w:t>1</w:t>
      </w:r>
      <w:r>
        <w:rPr>
          <w:rFonts w:ascii="SimSun" w:hAnsi="SimSun" w:cs="SimSun" w:eastAsia="SimSun"/>
          <w:sz w:val="39"/>
          <w:szCs w:val="39"/>
        </w:rPr>
        <w:t>中，此</w:t>
      </w:r>
      <w:r>
        <w:rPr>
          <w:rFonts w:ascii="SimSun" w:hAnsi="SimSun" w:cs="SimSun" w:eastAsia="SimSun"/>
          <w:spacing w:val="6"/>
          <w:sz w:val="39"/>
          <w:szCs w:val="39"/>
        </w:rPr>
        <w:t>时</w:t>
      </w:r>
      <w:r>
        <w:rPr>
          <w:rFonts w:ascii="SimSun" w:hAnsi="SimSun" w:cs="SimSun" w:eastAsia="SimSun"/>
          <w:spacing w:val="2"/>
          <w:sz w:val="39"/>
          <w:szCs w:val="39"/>
        </w:rPr>
        <w:t>VLE</w:t>
      </w:r>
      <w:r>
        <w:rPr>
          <w:rFonts w:ascii="SimSun" w:hAnsi="SimSun" w:cs="SimSun" w:eastAsia="SimSun"/>
          <w:spacing w:val="-4"/>
          <w:sz w:val="39"/>
          <w:szCs w:val="39"/>
        </w:rPr>
        <w:t>D</w:t>
      </w:r>
      <w:r>
        <w:rPr>
          <w:rFonts w:ascii="SimSun" w:hAnsi="SimSun" w:cs="SimSun" w:eastAsia="SimSun"/>
          <w:sz w:val="39"/>
          <w:szCs w:val="39"/>
        </w:rPr>
        <w:t>输出电流完全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after="0" w:line="228" w:lineRule="auto"/>
        <w:jc w:val="both"/>
        <w:rPr>
          <w:rFonts w:ascii="SimSun" w:hAnsi="SimSun" w:cs="SimSun" w:eastAsia="SimSun"/>
          <w:sz w:val="39"/>
          <w:szCs w:val="39"/>
        </w:rPr>
        <w:sectPr>
          <w:type w:val="continuous"/>
          <w:pgSz w:w="16838" w:h="11920" w:orient="landscape"/>
          <w:pgMar w:top="1100" w:bottom="280" w:left="1440" w:right="2300"/>
          <w:cols w:num="3" w:equalWidth="0">
            <w:col w:w="2772" w:space="40"/>
            <w:col w:w="811" w:space="1029"/>
            <w:col w:w="8446"/>
          </w:cols>
        </w:sectPr>
      </w:pPr>
    </w:p>
    <w:p>
      <w:pPr>
        <w:spacing w:line="227" w:lineRule="auto" w:before="120"/>
        <w:ind w:left="352" w:right="407" w:firstLine="0"/>
        <w:jc w:val="left"/>
        <w:rPr>
          <w:rFonts w:ascii="SimSun" w:hAnsi="SimSun" w:cs="SimSun" w:eastAsia="SimSun"/>
          <w:sz w:val="39"/>
          <w:szCs w:val="39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36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1534;top:2225;width:6804;height:3103" coordorigin="1534,2225" coordsize="6804,3103">
              <v:shape style="position:absolute;left:1534;top:2225;width:6804;height:3103" coordorigin="1534,2225" coordsize="6804,3103" path="m1534,2225l1534,5328,8338,5328,8338,2225,1534,2225xe" filled="t" fillcolor="#CCECFF" stroked="f">
                <v:path arrowok="t"/>
                <v:fill type="solid"/>
              </v:shape>
            </v:group>
            <v:group style="position:absolute;left:2664;top:3406;width:2;height:252" coordorigin="2664,3406" coordsize="2,252">
              <v:shape style="position:absolute;left:2664;top:3406;width:2;height:252" coordorigin="2664,3406" coordsize="0,252" path="m2664,3658l2664,3406e" filled="f" stroked="t" strokeweight="1.08pt" strokecolor="#FF0000">
                <v:path arrowok="t"/>
              </v:shape>
            </v:group>
            <v:group style="position:absolute;left:2664;top:3910;width:2;height:252" coordorigin="2664,3910" coordsize="2,252">
              <v:shape style="position:absolute;left:2664;top:3910;width:2;height:252" coordorigin="2664,3910" coordsize="0,252" path="m2664,3910l2664,4162e" filled="f" stroked="t" strokeweight="1.08pt" strokecolor="#FF0000">
                <v:path arrowok="t"/>
              </v:shape>
            </v:group>
            <v:group style="position:absolute;left:2455;top:3658;width:410;height:2" coordorigin="2455,3658" coordsize="410,2">
              <v:shape style="position:absolute;left:2455;top:3658;width:410;height:2" coordorigin="2455,3658" coordsize="410,0" path="m2455,3658l2866,3658,2866,3658e" filled="f" stroked="t" strokeweight="1.08pt" strokecolor="#0000FF">
                <v:path arrowok="t"/>
              </v:shape>
            </v:group>
            <v:group style="position:absolute;left:2664;top:3758;width:2;height:151" coordorigin="2664,3758" coordsize="2,151">
              <v:shape style="position:absolute;left:2664;top:3758;width:2;height:151" coordorigin="2664,3758" coordsize="0,151" path="m2664,3758l2664,3910,2664,3910e" filled="f" stroked="t" strokeweight="1.08pt" strokecolor="#0000FF">
                <v:path arrowok="t"/>
              </v:shape>
            </v:group>
            <v:group style="position:absolute;left:2665;top:3759;width:166;height:70" coordorigin="2665,3759" coordsize="166,70">
              <v:shape style="position:absolute;left:2665;top:3759;width:166;height:70" coordorigin="2665,3759" coordsize="166,70" path="m2831,3828l2779,3792,2723,3769,2684,3761,2665,3759e" filled="f" stroked="t" strokeweight="1.288969pt" strokecolor="#0000FF">
                <v:path arrowok="t"/>
              </v:shape>
            </v:group>
            <v:group style="position:absolute;left:2491;top:3759;width:170;height:52" coordorigin="2491,3759" coordsize="170,52">
              <v:shape style="position:absolute;left:2491;top:3759;width:170;height:52" coordorigin="2491,3759" coordsize="170,52" path="m2661,3759l2583,3767,2526,3789,2508,3799,2491,3811e" filled="f" stroked="t" strokeweight="1.304474pt" strokecolor="#0000FF">
                <v:path arrowok="t"/>
              </v:shape>
            </v:group>
            <v:group style="position:absolute;left:2455;top:4162;width:410;height:2" coordorigin="2455,4162" coordsize="410,2">
              <v:shape style="position:absolute;left:2455;top:4162;width:410;height:2" coordorigin="2455,4162" coordsize="410,0" path="m2866,4162l2455,4162,2455,4162e" filled="f" stroked="t" strokeweight="1.08pt" strokecolor="#FF0000">
                <v:path arrowok="t"/>
              </v:shape>
            </v:group>
            <v:group style="position:absolute;left:2520;top:4241;width:281;height:2" coordorigin="2520,4241" coordsize="281,2">
              <v:shape style="position:absolute;left:2520;top:4241;width:281;height:2" coordorigin="2520,4241" coordsize="281,0" path="m2801,4241l2520,4241,2520,4241e" filled="f" stroked="t" strokeweight="1.08pt" strokecolor="#FF0000">
                <v:path arrowok="t"/>
              </v:shape>
            </v:group>
            <v:group style="position:absolute;left:2578;top:4320;width:166;height:2" coordorigin="2578,4320" coordsize="166,2">
              <v:shape style="position:absolute;left:2578;top:4320;width:166;height:2" coordorigin="2578,4320" coordsize="166,0" path="m2578,4320l2743,4320,2743,4320e" filled="f" stroked="t" strokeweight="1.08pt" strokecolor="#FF0000">
                <v:path arrowok="t"/>
              </v:shape>
            </v:group>
            <v:group style="position:absolute;left:2642;top:4392;width:36;height:2" coordorigin="2642,4392" coordsize="36,2">
              <v:shape style="position:absolute;left:2642;top:4392;width:36;height:2" coordorigin="2642,4392" coordsize="36,0" path="m2678,4392l2642,4392,2642,4392e" filled="f" stroked="t" strokeweight="1.08pt" strokecolor="#FF0000">
                <v:path arrowok="t"/>
              </v:shape>
            </v:group>
            <v:group style="position:absolute;left:5616;top:4291;width:2;height:634" coordorigin="5616,4291" coordsize="2,634">
              <v:shape style="position:absolute;left:5616;top:4291;width:2;height:634" coordorigin="5616,4291" coordsize="0,634" path="m5616,4925l5616,4291e" filled="f" stroked="t" strokeweight="1.08pt" strokecolor="#800040">
                <v:path arrowok="t"/>
              </v:shape>
            </v:group>
            <v:group style="position:absolute;left:2664;top:3024;width:2;height:382" coordorigin="2664,3024" coordsize="2,382">
              <v:shape style="position:absolute;left:2664;top:3024;width:2;height:382" coordorigin="2664,3024" coordsize="0,382" path="m2664,3024l2664,3406,2664,3406e" filled="f" stroked="t" strokeweight="1.08pt" strokecolor="#800040">
                <v:path arrowok="t"/>
              </v:shape>
            </v:group>
            <v:group style="position:absolute;left:2621;top:2967;width:56;height:78" coordorigin="2621,2967" coordsize="56,78">
              <v:shape style="position:absolute;left:2621;top:2967;width:56;height:78" coordorigin="2621,2967" coordsize="56,78" path="m2652,3045l2635,3038,2623,3018,2621,3002,2628,2979,2644,2967,2665,2973,2677,2990,2674,3018,2665,3037,2652,3045xe" filled="t" fillcolor="#FF00FF" stroked="f">
                <v:path arrowok="t"/>
                <v:fill type="solid"/>
              </v:shape>
            </v:group>
            <v:group style="position:absolute;left:2621;top:2967;width:56;height:78" coordorigin="2621,2967" coordsize="56,78">
              <v:shape style="position:absolute;left:2621;top:2967;width:56;height:78" coordorigin="2621,2967" coordsize="56,78" path="m2621,3002l2628,2979,2644,2967,2665,2973,2677,2990,2674,3018,2665,3037,2652,3045,2635,3038,2623,3018e" filled="f" stroked="t" strokeweight="1.08pt" strokecolor="#FF00FF">
                <v:path arrowok="t"/>
              </v:shape>
            </v:group>
            <v:group style="position:absolute;left:1843;top:3024;width:1534;height:2" coordorigin="1843,3024" coordsize="1534,2">
              <v:shape style="position:absolute;left:1843;top:3024;width:1534;height:2" coordorigin="1843,3024" coordsize="1534,0" path="m1843,3024l3377,3024e" filled="f" stroked="t" strokeweight="1.08pt" strokecolor="#800040">
                <v:path arrowok="t"/>
              </v:shape>
            </v:group>
            <v:group style="position:absolute;left:7344;top:3910;width:2;height:252" coordorigin="7344,3910" coordsize="2,252">
              <v:shape style="position:absolute;left:7344;top:3910;width:2;height:252" coordorigin="7344,3910" coordsize="0,252" path="m7344,3910l7344,4162e" filled="f" stroked="t" strokeweight="1.08pt" strokecolor="#FF0000">
                <v:path arrowok="t"/>
              </v:shape>
            </v:group>
            <v:group style="position:absolute;left:7344;top:3758;width:2;height:151" coordorigin="7344,3758" coordsize="2,151">
              <v:shape style="position:absolute;left:7344;top:3758;width:2;height:151" coordorigin="7344,3758" coordsize="0,151" path="m7344,3758l7344,3910,7344,3910e" filled="f" stroked="t" strokeweight="1.08pt" strokecolor="#0000FF">
                <v:path arrowok="t"/>
              </v:shape>
            </v:group>
            <v:group style="position:absolute;left:7351;top:3759;width:167;height:70" coordorigin="7351,3759" coordsize="167,70">
              <v:shape style="position:absolute;left:7351;top:3759;width:167;height:70" coordorigin="7351,3759" coordsize="167,70" path="m7518,3828l7466,3792,7410,3769,7371,3761,7351,3759e" filled="f" stroked="t" strokeweight="1.289086pt" strokecolor="#0000FF">
                <v:path arrowok="t"/>
              </v:shape>
            </v:group>
            <v:group style="position:absolute;left:7173;top:3758;width:170;height:56" coordorigin="7173,3758" coordsize="170,56">
              <v:shape style="position:absolute;left:7173;top:3758;width:170;height:56" coordorigin="7173,3758" coordsize="170,56" path="m7343,3758l7264,3769,7208,3792,7190,3803,7173,3815e" filled="f" stroked="t" strokeweight="1.301314pt" strokecolor="#0000FF">
                <v:path arrowok="t"/>
              </v:shape>
            </v:group>
            <v:group style="position:absolute;left:4090;top:4162;width:202;height:2" coordorigin="4090,4162" coordsize="202,2">
              <v:shape style="position:absolute;left:4090;top:4162;width:202;height:2" coordorigin="4090,4162" coordsize="202,0" path="m4291,4162l4090,4162e" filled="f" stroked="t" strokeweight="1.08pt" strokecolor="#FF0000">
                <v:path arrowok="t"/>
              </v:shape>
            </v:group>
            <v:group style="position:absolute;left:4903;top:4162;width:302;height:2" coordorigin="4903,4162" coordsize="302,2">
              <v:shape style="position:absolute;left:4903;top:4162;width:302;height:2" coordorigin="4903,4162" coordsize="302,0" path="m4903,4162l5206,4162e" filled="f" stroked="t" strokeweight="1.08pt" strokecolor="#FF0000">
                <v:path arrowok="t"/>
              </v:shape>
            </v:group>
            <v:group style="position:absolute;left:4291;top:4090;width:58;height:72" coordorigin="4291,4090" coordsize="58,72">
              <v:shape style="position:absolute;left:4291;top:4090;width:58;height:72" coordorigin="4291,4090" coordsize="58,72" path="m4291,4162l4349,4090,4349,4090e" filled="f" stroked="t" strokeweight="1.08pt" strokecolor="#0000FF">
                <v:path arrowok="t"/>
              </v:shape>
            </v:group>
            <v:group style="position:absolute;left:4349;top:4090;width:122;height:151" coordorigin="4349,4090" coordsize="122,151">
              <v:shape style="position:absolute;left:4349;top:4090;width:122;height:151" coordorigin="4349,4090" coordsize="122,151" path="m4349,4090l4471,4241,4471,4241e" filled="f" stroked="t" strokeweight="1.08pt" strokecolor="#0000FF">
                <v:path arrowok="t"/>
              </v:shape>
            </v:group>
            <v:group style="position:absolute;left:4471;top:4090;width:122;height:151" coordorigin="4471,4090" coordsize="122,151">
              <v:shape style="position:absolute;left:4471;top:4090;width:122;height:151" coordorigin="4471,4090" coordsize="122,151" path="m4471,4241l4594,4090,4594,4090e" filled="f" stroked="t" strokeweight="1.08pt" strokecolor="#0000FF">
                <v:path arrowok="t"/>
              </v:shape>
            </v:group>
            <v:group style="position:absolute;left:4594;top:4090;width:122;height:151" coordorigin="4594,4090" coordsize="122,151">
              <v:shape style="position:absolute;left:4594;top:4090;width:122;height:151" coordorigin="4594,4090" coordsize="122,151" path="m4594,4090l4716,4241,4716,4241e" filled="f" stroked="t" strokeweight="1.08pt" strokecolor="#0000FF">
                <v:path arrowok="t"/>
              </v:shape>
            </v:group>
            <v:group style="position:absolute;left:4716;top:4090;width:122;height:151" coordorigin="4716,4090" coordsize="122,151">
              <v:shape style="position:absolute;left:4716;top:4090;width:122;height:151" coordorigin="4716,4090" coordsize="122,151" path="m4716,4241l4838,4090,4838,4090e" filled="f" stroked="t" strokeweight="1.08pt" strokecolor="#0000FF">
                <v:path arrowok="t"/>
              </v:shape>
            </v:group>
            <v:group style="position:absolute;left:4838;top:4090;width:65;height:72" coordorigin="4838,4090" coordsize="65,72">
              <v:shape style="position:absolute;left:4838;top:4090;width:65;height:72" coordorigin="4838,4090" coordsize="65,72" path="m4838,4090l4903,4162,4903,4162e" filled="f" stroked="t" strokeweight="1.08pt" strokecolor="#0000FF">
                <v:path arrowok="t"/>
              </v:shape>
            </v:group>
            <v:group style="position:absolute;left:7142;top:4291;width:410;height:2" coordorigin="7142,4291" coordsize="410,2">
              <v:shape style="position:absolute;left:7142;top:4291;width:410;height:2" coordorigin="7142,4291" coordsize="410,0" path="m7553,4291l7142,4291,7142,4291e" filled="f" stroked="t" strokeweight="1.08pt" strokecolor="#FF0000">
                <v:path arrowok="t"/>
              </v:shape>
            </v:group>
            <v:group style="position:absolute;left:7207;top:4370;width:281;height:2" coordorigin="7207,4370" coordsize="281,2">
              <v:shape style="position:absolute;left:7207;top:4370;width:281;height:2" coordorigin="7207,4370" coordsize="281,0" path="m7488,4370l7207,4370,7207,4370e" filled="f" stroked="t" strokeweight="1.08pt" strokecolor="#FF0000">
                <v:path arrowok="t"/>
              </v:shape>
            </v:group>
            <v:group style="position:absolute;left:7265;top:4442;width:166;height:2" coordorigin="7265,4442" coordsize="166,2">
              <v:shape style="position:absolute;left:7265;top:4442;width:166;height:2" coordorigin="7265,4442" coordsize="166,0" path="m7265,4442l7430,4442,7430,4442e" filled="f" stroked="t" strokeweight="1.08pt" strokecolor="#FF0000">
                <v:path arrowok="t"/>
              </v:shape>
            </v:group>
            <v:group style="position:absolute;left:7330;top:4522;width:36;height:2" coordorigin="7330,4522" coordsize="36,2">
              <v:shape style="position:absolute;left:7330;top:4522;width:36;height:2" coordorigin="7330,4522" coordsize="36,0" path="m7366,4522l7330,4522,7330,4522e" filled="f" stroked="t" strokeweight="1.08pt" strokecolor="#FF0000">
                <v:path arrowok="t"/>
              </v:shape>
            </v:group>
            <v:group style="position:absolute;left:7344;top:4162;width:2;height:130" coordorigin="7344,4162" coordsize="2,130">
              <v:shape style="position:absolute;left:7344;top:4162;width:2;height:130" coordorigin="7344,4162" coordsize="0,130" path="m7344,4291l7344,4162,7344,4162e" filled="f" stroked="t" strokeweight="1.08pt" strokecolor="#800040">
                <v:path arrowok="t"/>
              </v:shape>
            </v:group>
            <v:group style="position:absolute;left:3679;top:4162;width:410;height:2" coordorigin="3679,4162" coordsize="410,2">
              <v:shape style="position:absolute;left:3679;top:4162;width:410;height:2" coordorigin="3679,4162" coordsize="410,0" path="m4090,4162l3679,4162,3679,4162e" filled="f" stroked="t" strokeweight="1.08pt" strokecolor="#800040">
                <v:path arrowok="t"/>
              </v:shape>
            </v:group>
            <v:group style="position:absolute;left:3377;top:3024;width:202;height:2" coordorigin="3377,3024" coordsize="202,2">
              <v:shape style="position:absolute;left:3377;top:3024;width:202;height:2" coordorigin="3377,3024" coordsize="202,0" path="m3578,3024l3377,3024e" filled="f" stroked="t" strokeweight="1.08pt" strokecolor="#FF0000">
                <v:path arrowok="t"/>
              </v:shape>
            </v:group>
            <v:group style="position:absolute;left:4392;top:3024;width:202;height:2" coordorigin="4392,3024" coordsize="202,2">
              <v:shape style="position:absolute;left:4392;top:3024;width:202;height:2" coordorigin="4392,3024" coordsize="202,0" path="m4392,3024l4594,3024e" filled="f" stroked="t" strokeweight="1.08pt" strokecolor="#FF0000">
                <v:path arrowok="t"/>
              </v:shape>
            </v:group>
            <v:group style="position:absolute;left:3578;top:2765;width:814;height:2" coordorigin="3578,2765" coordsize="814,2">
              <v:shape style="position:absolute;left:3578;top:2765;width:814;height:2" coordorigin="3578,2765" coordsize="814,0" path="m3578,2765l4392,2765,4392,2765e" filled="f" stroked="t" strokeweight="1.08pt" strokecolor="#0000FF">
                <v:path arrowok="t"/>
              </v:shape>
            </v:group>
            <v:group style="position:absolute;left:3578;top:2642;width:814;height:2" coordorigin="3578,2642" coordsize="814,2">
              <v:shape style="position:absolute;left:3578;top:2642;width:814;height:2" coordorigin="3578,2642" coordsize="814,0" path="m4392,2642l3578,2642,3578,2642e" filled="f" stroked="t" strokeweight="1.08pt" strokecolor="#0000FF">
                <v:path arrowok="t"/>
              </v:shape>
            </v:group>
            <v:group style="position:absolute;left:3579;top:2895;width:97;height:129" coordorigin="3579,2895" coordsize="97,129">
              <v:shape style="position:absolute;left:3579;top:2895;width:97;height:129" coordorigin="3579,2895" coordsize="97,129" path="m3676,2895l3609,2922,3581,2982,3579,3007,3579,3024e" filled="f" stroked="t" strokeweight="1.209677pt" strokecolor="#0000FF">
                <v:path arrowok="t"/>
              </v:shape>
            </v:group>
            <v:group style="position:absolute;left:3676;top:2895;width:75;height:129" coordorigin="3676,2895" coordsize="75,129">
              <v:shape style="position:absolute;left:3676;top:2895;width:75;height:129" coordorigin="3676,2895" coordsize="75,129" path="m3751,3024l3741,2956,3689,2899,3676,2895e" filled="f" stroked="t" strokeweight="1.172075pt" strokecolor="#0000FF">
                <v:path arrowok="t"/>
              </v:shape>
            </v:group>
            <v:group style="position:absolute;left:3780;top:2895;width:99;height:132" coordorigin="3780,2895" coordsize="99,132">
              <v:shape style="position:absolute;left:3780;top:2895;width:99;height:132" coordorigin="3780,2895" coordsize="99,132" path="m3879,2895l3809,2926,3782,2987,3780,3013,3781,3027e" filled="f" stroked="t" strokeweight="1.169518pt" strokecolor="#0000FF">
                <v:path arrowok="t"/>
              </v:shape>
            </v:group>
            <v:group style="position:absolute;left:3879;top:2895;width:87;height:129" coordorigin="3879,2895" coordsize="87,129">
              <v:shape style="position:absolute;left:3879;top:2895;width:87;height:129" coordorigin="3879,2895" coordsize="87,129" path="m3966,3024l3957,2957,3920,2910,3881,2895,3879,2895e" filled="f" stroked="t" strokeweight="1.158304pt" strokecolor="#0000FF">
                <v:path arrowok="t"/>
              </v:shape>
            </v:group>
            <v:group style="position:absolute;left:3989;top:2895;width:97;height:129" coordorigin="3989,2895" coordsize="97,129">
              <v:shape style="position:absolute;left:3989;top:2895;width:97;height:129" coordorigin="3989,2895" coordsize="97,129" path="m4086,2895l4019,2922,3991,2982,3989,3007,3989,3024e" filled="f" stroked="t" strokeweight="1.209677pt" strokecolor="#0000FF">
                <v:path arrowok="t"/>
              </v:shape>
            </v:group>
            <v:group style="position:absolute;left:4086;top:2895;width:75;height:129" coordorigin="4086,2895" coordsize="75,129">
              <v:shape style="position:absolute;left:4086;top:2895;width:75;height:129" coordorigin="4086,2895" coordsize="75,129" path="m4161,3024l4152,2956,4099,2899,4086,2895e" filled="f" stroked="t" strokeweight="1.172075pt" strokecolor="#0000FF">
                <v:path arrowok="t"/>
              </v:shape>
            </v:group>
            <v:group style="position:absolute;left:4191;top:2895;width:97;height:129" coordorigin="4191,2895" coordsize="97,129">
              <v:shape style="position:absolute;left:4191;top:2895;width:97;height:129" coordorigin="4191,2895" coordsize="97,129" path="m4288,2895l4221,2922,4193,2982,4191,3007,4191,3024e" filled="f" stroked="t" strokeweight="1.209677pt" strokecolor="#0000FF">
                <v:path arrowok="t"/>
              </v:shape>
            </v:group>
            <v:group style="position:absolute;left:4288;top:2895;width:75;height:129" coordorigin="4288,2895" coordsize="75,129">
              <v:shape style="position:absolute;left:4288;top:2895;width:75;height:129" coordorigin="4288,2895" coordsize="75,129" path="m4363,3024l4353,2956,4301,2899,4288,2895e" filled="f" stroked="t" strokeweight="1.172075pt" strokecolor="#0000FF">
                <v:path arrowok="t"/>
              </v:shape>
            </v:group>
            <v:group style="position:absolute;left:4594;top:3024;width:1634;height:2" coordorigin="4594,3024" coordsize="1634,2">
              <v:shape style="position:absolute;left:4594;top:3024;width:1634;height:2" coordorigin="4594,3024" coordsize="1634,0" path="m4594,3024l6228,3024e" filled="f" stroked="t" strokeweight="1.08pt" strokecolor="#800040">
                <v:path arrowok="t"/>
              </v:shape>
            </v:group>
            <v:group style="position:absolute;left:5616;top:3024;width:2;height:382" coordorigin="5616,3024" coordsize="2,382">
              <v:shape style="position:absolute;left:5616;top:3024;width:2;height:382" coordorigin="5616,3024" coordsize="0,382" path="m5616,3406l5616,3024,5616,3024e" filled="f" stroked="t" strokeweight="1.08pt" strokecolor="#800040">
                <v:path arrowok="t"/>
              </v:shape>
            </v:group>
            <v:group style="position:absolute;left:5573;top:2967;width:60;height:77" coordorigin="5573,2967" coordsize="60,77">
              <v:shape style="position:absolute;left:5573;top:2967;width:60;height:77" coordorigin="5573,2967" coordsize="60,77" path="m5609,3044l5589,3038,5577,3022,5573,3002,5580,2979,5596,2967,5617,2972,5633,2986,5631,3014,5622,3033,5609,3044xe" filled="t" fillcolor="#FF00FF" stroked="f">
                <v:path arrowok="t"/>
                <v:fill type="solid"/>
              </v:shape>
            </v:group>
            <v:group style="position:absolute;left:5573;top:2967;width:60;height:77" coordorigin="5573,2967" coordsize="60,77">
              <v:shape style="position:absolute;left:5573;top:2967;width:60;height:77" coordorigin="5573,2967" coordsize="60,77" path="m5573,3002l5580,2979,5596,2967,5617,2972,5633,2986,5631,3014,5622,3033,5609,3044,5589,3038,5577,3022e" filled="f" stroked="t" strokeweight="1.08pt" strokecolor="#FF00FF">
                <v:path arrowok="t"/>
              </v:shape>
            </v:group>
            <v:group style="position:absolute;left:5616;top:3406;width:2;height:252" coordorigin="5616,3406" coordsize="2,252">
              <v:shape style="position:absolute;left:5616;top:3406;width:2;height:252" coordorigin="5616,3406" coordsize="0,252" path="m5616,3658l5616,3406e" filled="f" stroked="t" strokeweight="1.08pt" strokecolor="#FF0000">
                <v:path arrowok="t"/>
              </v:shape>
            </v:group>
            <v:group style="position:absolute;left:5616;top:4162;width:2;height:259" coordorigin="5616,4162" coordsize="2,259">
              <v:shape style="position:absolute;left:5616;top:4162;width:2;height:259" coordorigin="5616,4162" coordsize="0,259" path="m5616,4162l5616,4421e" filled="f" stroked="t" strokeweight="1.08pt" strokecolor="#FF0000">
                <v:path arrowok="t"/>
              </v:shape>
            </v:group>
            <v:group style="position:absolute;left:5393;top:3658;width:2;height:504" coordorigin="5393,3658" coordsize="2,504">
              <v:shape style="position:absolute;left:5393;top:3658;width:2;height:504" coordorigin="5393,3658" coordsize="0,504" path="m5393,4162l5393,3658e" filled="f" stroked="t" strokeweight="1.08pt" strokecolor="#0000FF">
                <v:path arrowok="t"/>
              </v:shape>
            </v:group>
            <v:group style="position:absolute;left:5414;top:3696;width:212;height:2" coordorigin="5414,3696" coordsize="212,2">
              <v:shape style="position:absolute;left:5414;top:3696;width:212;height:2" coordorigin="5414,3696" coordsize="212,0" path="m5414,3696l5627,3696e" filled="f" stroked="t" strokeweight="2.2536pt" strokecolor="#0000FF">
                <v:path arrowok="t"/>
              </v:shape>
            </v:group>
            <v:group style="position:absolute;left:5494;top:3910;width:122;height:2" coordorigin="5494,3910" coordsize="122,2">
              <v:shape style="position:absolute;left:5494;top:3910;width:122;height:2" coordorigin="5494,3910" coordsize="122,0" path="m5494,3910l5616,3910e" filled="f" stroked="t" strokeweight="1.08pt" strokecolor="#0000FF">
                <v:path arrowok="t"/>
              </v:shape>
            </v:group>
            <v:group style="position:absolute;left:5616;top:3910;width:2;height:252" coordorigin="5616,3910" coordsize="2,252">
              <v:shape style="position:absolute;left:5616;top:3910;width:2;height:252" coordorigin="5616,3910" coordsize="0,252" path="m5616,4162l5616,3910e" filled="f" stroked="t" strokeweight="1.08pt" strokecolor="#0000FF">
                <v:path arrowok="t"/>
              </v:shape>
            </v:group>
            <v:group style="position:absolute;left:5393;top:4111;width:223;height:2" coordorigin="5393,4111" coordsize="223,2">
              <v:shape style="position:absolute;left:5393;top:4111;width:223;height:2" coordorigin="5393,4111" coordsize="223,0" path="m5393,4111l5616,4111e" filled="f" stroked="t" strokeweight="1.08pt" strokecolor="#0000FF">
                <v:path arrowok="t"/>
              </v:shape>
            </v:group>
            <v:group style="position:absolute;left:5393;top:3696;width:234;height:2" coordorigin="5393,3696" coordsize="234,2">
              <v:shape style="position:absolute;left:5393;top:3696;width:234;height:2" coordorigin="5393,3696" coordsize="234,0" path="m5393,3696l5627,3696e" filled="f" stroked="t" strokeweight="2.2536pt" strokecolor="#0000FF">
                <v:path arrowok="t"/>
              </v:shape>
            </v:group>
            <v:group style="position:absolute;left:5206;top:4162;width:101;height:2" coordorigin="5206,4162" coordsize="101,2">
              <v:shape style="position:absolute;left:5206;top:4162;width:101;height:2" coordorigin="5206,4162" coordsize="101,0" path="m5206,4162l5306,4162,5306,4162e" filled="f" stroked="t" strokeweight="1.08pt" strokecolor="#0000FF">
                <v:path arrowok="t"/>
              </v:shape>
            </v:group>
            <v:group style="position:absolute;left:5306;top:3658;width:2;height:504" coordorigin="5306,3658" coordsize="2,504">
              <v:shape style="position:absolute;left:5306;top:3658;width:2;height:504" coordorigin="5306,3658" coordsize="0,504" path="m5306,4162l5306,3658,5306,3658e" filled="f" stroked="t" strokeweight="1.08pt" strokecolor="#0000FF">
                <v:path arrowok="t"/>
              </v:shape>
            </v:group>
            <v:group style="position:absolute;left:5393;top:3809;width:122;height:202" coordorigin="5393,3809" coordsize="122,202">
              <v:shape style="position:absolute;left:5393;top:3809;width:122;height:202" coordorigin="5393,3809" coordsize="122,202" path="m5515,4010l5393,3910,5515,3809,5515,4010xe" filled="t" fillcolor="#0000FF" stroked="f">
                <v:path arrowok="t"/>
                <v:fill type="solid"/>
              </v:shape>
            </v:group>
            <v:group style="position:absolute;left:5393;top:3809;width:122;height:202" coordorigin="5393,3809" coordsize="122,202">
              <v:shape style="position:absolute;left:5393;top:3809;width:122;height:202" coordorigin="5393,3809" coordsize="122,202" path="m5393,3910l5515,3809,5515,4010,5393,3910xe" filled="f" stroked="t" strokeweight="1.08pt" strokecolor="#0000FF">
                <v:path arrowok="t"/>
              </v:shape>
            </v:group>
            <v:group style="position:absolute;left:6228;top:3024;width:202;height:2" coordorigin="6228,3024" coordsize="202,2">
              <v:shape style="position:absolute;left:6228;top:3024;width:202;height:2" coordorigin="6228,3024" coordsize="202,0" path="m6430,3024l6228,3024e" filled="f" stroked="t" strokeweight="1.08pt" strokecolor="#FF0000">
                <v:path arrowok="t"/>
              </v:shape>
            </v:group>
            <v:group style="position:absolute;left:6430;top:3024;width:202;height:2" coordorigin="6430,3024" coordsize="202,2">
              <v:shape style="position:absolute;left:6430;top:3024;width:202;height:2" coordorigin="6430,3024" coordsize="202,0" path="m6430,3024l6631,3024,6631,3024e" filled="f" stroked="t" strokeweight="1.08pt" strokecolor="#0000FF">
                <v:path arrowok="t"/>
              </v:shape>
            </v:group>
            <v:group style="position:absolute;left:6631;top:2844;width:209;height:353" coordorigin="6631,2844" coordsize="209,353">
              <v:shape style="position:absolute;left:6631;top:2844;width:209;height:353" coordorigin="6631,2844" coordsize="209,353" path="m6631,3197l6631,2844,6840,3024,6631,3197xe" filled="t" fillcolor="#0000FF" stroked="f">
                <v:path arrowok="t"/>
                <v:fill type="solid"/>
              </v:shape>
            </v:group>
            <v:group style="position:absolute;left:6631;top:2844;width:209;height:353" coordorigin="6631,2844" coordsize="209,353">
              <v:shape style="position:absolute;left:6631;top:2844;width:209;height:353" coordorigin="6631,2844" coordsize="209,353" path="m6840,3024l6631,3197,6631,2844,6840,3024xe" filled="f" stroked="t" strokeweight="1.08pt" strokecolor="#0000FF">
                <v:path arrowok="t"/>
              </v:shape>
            </v:group>
            <v:group style="position:absolute;left:5414;top:4925;width:403;height:2" coordorigin="5414,4925" coordsize="403,2">
              <v:shape style="position:absolute;left:5414;top:4925;width:403;height:2" coordorigin="5414,4925" coordsize="403,0" path="m5818,4925l5414,4925,5414,4925e" filled="f" stroked="t" strokeweight="1.08pt" strokecolor="#FF0000">
                <v:path arrowok="t"/>
              </v:shape>
            </v:group>
            <v:group style="position:absolute;left:5472;top:5004;width:288;height:2" coordorigin="5472,5004" coordsize="288,2">
              <v:shape style="position:absolute;left:5472;top:5004;width:288;height:2" coordorigin="5472,5004" coordsize="288,0" path="m5760,5004l5472,5004,5472,5004e" filled="f" stroked="t" strokeweight="1.08pt" strokecolor="#FF0000">
                <v:path arrowok="t"/>
              </v:shape>
            </v:group>
            <v:group style="position:absolute;left:5537;top:5083;width:158;height:2" coordorigin="5537,5083" coordsize="158,2">
              <v:shape style="position:absolute;left:5537;top:5083;width:158;height:2" coordorigin="5537,5083" coordsize="158,0" path="m5537,5083l5695,5083,5695,5083e" filled="f" stroked="t" strokeweight="1.08pt" strokecolor="#FF0000">
                <v:path arrowok="t"/>
              </v:shape>
            </v:group>
            <v:group style="position:absolute;left:5594;top:5155;width:43;height:2" coordorigin="5594,5155" coordsize="43,2">
              <v:shape style="position:absolute;left:5594;top:5155;width:43;height:2" coordorigin="5594,5155" coordsize="43,0" path="m5638,5155l5594,5155,5594,5155e" filled="f" stroked="t" strokeweight="1.08pt" strokecolor="#FF0000">
                <v:path arrowok="t"/>
              </v:shape>
            </v:group>
            <v:group style="position:absolute;left:5573;top:4371;width:60;height:71" coordorigin="5573,4371" coordsize="60,71">
              <v:shape style="position:absolute;left:5573;top:4371;width:60;height:71" coordorigin="5573,4371" coordsize="60,71" path="m5604,4442l5585,4433,5574,4414,5573,4406,5580,4386,5596,4371,5617,4378,5633,4393,5631,4417,5619,4434,5604,4442xe" filled="t" fillcolor="#FF00FF" stroked="f">
                <v:path arrowok="t"/>
                <v:fill type="solid"/>
              </v:shape>
            </v:group>
            <v:group style="position:absolute;left:5573;top:4371;width:60;height:71" coordorigin="5573,4371" coordsize="60,71">
              <v:shape style="position:absolute;left:5573;top:4371;width:60;height:71" coordorigin="5573,4371" coordsize="60,71" path="m5573,4406l5580,4386,5596,4371,5617,4378,5633,4393,5631,4417,5619,4434,5604,4442,5585,4433,5574,4414e" filled="f" stroked="t" strokeweight="1.08pt" strokecolor="#FF00FF">
                <v:path arrowok="t"/>
              </v:shape>
            </v:group>
            <v:group style="position:absolute;left:5004;top:4162;width:101;height:2" coordorigin="5004,4162" coordsize="101,2">
              <v:shape style="position:absolute;left:5004;top:4162;width:101;height:2" coordorigin="5004,4162" coordsize="101,0" path="m5004,4162l5105,4162,5105,4162e" filled="f" stroked="t" strokeweight="1.08pt" strokecolor="#800040">
                <v:path arrowok="t"/>
              </v:shape>
            </v:group>
            <v:group style="position:absolute;left:5573;top:2967;width:60;height:77" coordorigin="5573,2967" coordsize="60,77">
              <v:shape style="position:absolute;left:5573;top:2967;width:60;height:77" coordorigin="5573,2967" coordsize="60,77" path="m5609,3044l5589,3038,5577,3022,5573,3002,5580,2979,5596,2967,5617,2972,5633,2986,5631,3014,5622,3033,5609,3044xe" filled="t" fillcolor="#FF00FF" stroked="f">
                <v:path arrowok="t"/>
                <v:fill type="solid"/>
              </v:shape>
            </v:group>
            <v:group style="position:absolute;left:5573;top:2967;width:60;height:77" coordorigin="5573,2967" coordsize="60,77">
              <v:shape style="position:absolute;left:5573;top:2967;width:60;height:77" coordorigin="5573,2967" coordsize="60,77" path="m5573,3002l5580,2979,5596,2967,5617,2972,5633,2986,5631,3014,5622,3033,5609,3044,5589,3038,5577,3022e" filled="f" stroked="t" strokeweight="1.08pt" strokecolor="#FF00FF">
                <v:path arrowok="t"/>
              </v:shape>
            </v:group>
            <w10:wrap type="none"/>
          </v:group>
        </w:pict>
      </w:r>
      <w:r>
        <w:rPr>
          <w:rFonts w:ascii="SimSun" w:hAnsi="SimSun" w:cs="SimSun" w:eastAsia="SimSun"/>
          <w:spacing w:val="1"/>
          <w:sz w:val="39"/>
          <w:szCs w:val="39"/>
        </w:rPr>
        <w:t>由C2提供；Q1关断时，由于L1中电流不能突变，L1中电压极性反偏，L1</w:t>
      </w:r>
      <w:r>
        <w:rPr>
          <w:rFonts w:ascii="SimSun" w:hAnsi="SimSun" w:cs="SimSun" w:eastAsia="SimSun"/>
          <w:spacing w:val="38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的异名端电压相对于同名端为正</w:t>
      </w:r>
      <w:r>
        <w:rPr>
          <w:rFonts w:ascii="SimSun" w:hAnsi="SimSun" w:cs="SimSun" w:eastAsia="SimSun"/>
          <w:spacing w:val="27"/>
          <w:sz w:val="39"/>
          <w:szCs w:val="39"/>
        </w:rPr>
        <w:t>，</w:t>
      </w:r>
      <w:r>
        <w:rPr>
          <w:rFonts w:ascii="SimSun" w:hAnsi="SimSun" w:cs="SimSun" w:eastAsia="SimSun"/>
          <w:spacing w:val="2"/>
          <w:sz w:val="39"/>
          <w:szCs w:val="39"/>
        </w:rPr>
        <w:t>L</w:t>
      </w:r>
      <w:r>
        <w:rPr>
          <w:rFonts w:ascii="SimSun" w:hAnsi="SimSun" w:cs="SimSun" w:eastAsia="SimSun"/>
          <w:spacing w:val="-4"/>
          <w:sz w:val="39"/>
          <w:szCs w:val="39"/>
        </w:rPr>
        <w:t>1</w:t>
      </w:r>
      <w:r>
        <w:rPr>
          <w:rFonts w:ascii="SimSun" w:hAnsi="SimSun" w:cs="SimSun" w:eastAsia="SimSun"/>
          <w:sz w:val="39"/>
          <w:szCs w:val="39"/>
        </w:rPr>
        <w:t>同名端电压为输</w:t>
      </w:r>
      <w:r>
        <w:rPr>
          <w:rFonts w:ascii="SimSun" w:hAnsi="SimSun" w:cs="SimSun" w:eastAsia="SimSun"/>
          <w:spacing w:val="13"/>
          <w:sz w:val="39"/>
          <w:szCs w:val="39"/>
        </w:rPr>
        <w:t>入</w:t>
      </w:r>
      <w:r>
        <w:rPr>
          <w:rFonts w:ascii="SimSun" w:hAnsi="SimSun" w:cs="SimSun" w:eastAsia="SimSun"/>
          <w:spacing w:val="2"/>
          <w:sz w:val="39"/>
          <w:szCs w:val="39"/>
        </w:rPr>
        <w:t>DC</w:t>
      </w:r>
      <w:r>
        <w:rPr>
          <w:rFonts w:ascii="SimSun" w:hAnsi="SimSun" w:cs="SimSun" w:eastAsia="SimSun"/>
          <w:sz w:val="39"/>
          <w:szCs w:val="39"/>
        </w:rPr>
        <w:t>电压，</w:t>
      </w:r>
      <w:r>
        <w:rPr>
          <w:rFonts w:ascii="SimSun" w:hAnsi="SimSun" w:cs="SimSun" w:eastAsia="SimSun"/>
          <w:spacing w:val="6"/>
          <w:sz w:val="39"/>
          <w:szCs w:val="39"/>
        </w:rPr>
        <w:t>且</w:t>
      </w:r>
      <w:r>
        <w:rPr>
          <w:rFonts w:ascii="SimSun" w:hAnsi="SimSun" w:cs="SimSun" w:eastAsia="SimSun"/>
          <w:spacing w:val="2"/>
          <w:sz w:val="39"/>
          <w:szCs w:val="39"/>
        </w:rPr>
        <w:t>L</w:t>
      </w:r>
      <w:r>
        <w:rPr>
          <w:rFonts w:ascii="SimSun" w:hAnsi="SimSun" w:cs="SimSun" w:eastAsia="SimSun"/>
          <w:spacing w:val="-4"/>
          <w:sz w:val="39"/>
          <w:szCs w:val="39"/>
        </w:rPr>
        <w:t>1</w:t>
      </w:r>
      <w:r>
        <w:rPr>
          <w:rFonts w:ascii="SimSun" w:hAnsi="SimSun" w:cs="SimSun" w:eastAsia="SimSun"/>
          <w:sz w:val="39"/>
          <w:szCs w:val="39"/>
        </w:rPr>
        <w:t>通</w:t>
      </w:r>
      <w:r>
        <w:rPr>
          <w:rFonts w:ascii="SimSun" w:hAnsi="SimSun" w:cs="SimSun" w:eastAsia="SimSun"/>
          <w:spacing w:val="106"/>
          <w:w w:val="101"/>
          <w:sz w:val="39"/>
          <w:szCs w:val="39"/>
        </w:rPr>
        <w:t> </w:t>
      </w:r>
      <w:r>
        <w:rPr>
          <w:rFonts w:ascii="SimSun" w:hAnsi="SimSun" w:cs="SimSun" w:eastAsia="SimSun"/>
          <w:spacing w:val="1"/>
          <w:sz w:val="39"/>
          <w:szCs w:val="39"/>
        </w:rPr>
        <w:t>过D1向C2充电，使C2电压（泵升电压）高于输入DC电压，此时电感储能</w:t>
      </w:r>
      <w:r>
        <w:rPr>
          <w:rFonts w:ascii="SimSun" w:hAnsi="SimSun" w:cs="SimSun" w:eastAsia="SimSun"/>
          <w:spacing w:val="23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向负载提供电流并补</w:t>
      </w:r>
      <w:r>
        <w:rPr>
          <w:rFonts w:ascii="SimSun" w:hAnsi="SimSun" w:cs="SimSun" w:eastAsia="SimSun"/>
          <w:spacing w:val="20"/>
          <w:sz w:val="39"/>
          <w:szCs w:val="39"/>
        </w:rPr>
        <w:t>充</w:t>
      </w:r>
      <w:r>
        <w:rPr>
          <w:rFonts w:ascii="SimSun" w:hAnsi="SimSun" w:cs="SimSun" w:eastAsia="SimSun"/>
          <w:spacing w:val="2"/>
          <w:sz w:val="39"/>
          <w:szCs w:val="39"/>
        </w:rPr>
        <w:t>C</w:t>
      </w:r>
      <w:r>
        <w:rPr>
          <w:rFonts w:ascii="SimSun" w:hAnsi="SimSun" w:cs="SimSun" w:eastAsia="SimSun"/>
          <w:spacing w:val="-4"/>
          <w:sz w:val="39"/>
          <w:szCs w:val="39"/>
        </w:rPr>
        <w:t>2</w:t>
      </w:r>
      <w:r>
        <w:rPr>
          <w:rFonts w:ascii="SimSun" w:hAnsi="SimSun" w:cs="SimSun" w:eastAsia="SimSun"/>
          <w:sz w:val="39"/>
          <w:szCs w:val="39"/>
        </w:rPr>
        <w:t>单独向负载供电时损失的电荷。输出电压的调</w:t>
      </w:r>
      <w:r>
        <w:rPr>
          <w:rFonts w:ascii="SimSun" w:hAnsi="SimSun" w:cs="SimSun" w:eastAsia="SimSun"/>
          <w:spacing w:val="40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整是通过负反馈环控</w:t>
      </w:r>
      <w:r>
        <w:rPr>
          <w:rFonts w:ascii="SimSun" w:hAnsi="SimSun" w:cs="SimSun" w:eastAsia="SimSun"/>
          <w:spacing w:val="20"/>
          <w:sz w:val="39"/>
          <w:szCs w:val="39"/>
        </w:rPr>
        <w:t>制</w:t>
      </w:r>
      <w:r>
        <w:rPr>
          <w:rFonts w:ascii="SimSun" w:hAnsi="SimSun" w:cs="SimSun" w:eastAsia="SimSun"/>
          <w:spacing w:val="2"/>
          <w:sz w:val="39"/>
          <w:szCs w:val="39"/>
        </w:rPr>
        <w:t>Q</w:t>
      </w:r>
      <w:r>
        <w:rPr>
          <w:rFonts w:ascii="SimSun" w:hAnsi="SimSun" w:cs="SimSun" w:eastAsia="SimSun"/>
          <w:spacing w:val="-4"/>
          <w:sz w:val="39"/>
          <w:szCs w:val="39"/>
        </w:rPr>
        <w:t>1</w:t>
      </w:r>
      <w:r>
        <w:rPr>
          <w:rFonts w:ascii="SimSun" w:hAnsi="SimSun" w:cs="SimSun" w:eastAsia="SimSun"/>
          <w:sz w:val="39"/>
          <w:szCs w:val="39"/>
        </w:rPr>
        <w:t>的导通时间实现的。若直流负载电流上升，则</w:t>
      </w:r>
      <w:r>
        <w:rPr>
          <w:rFonts w:ascii="SimSun" w:hAnsi="SimSun" w:cs="SimSun" w:eastAsia="SimSun"/>
          <w:spacing w:val="40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导通时间会自动增加为负载提供更多的能量。若输入电压下降而</w:t>
      </w:r>
      <w:r>
        <w:rPr>
          <w:rFonts w:ascii="SimSun" w:hAnsi="SimSun" w:cs="SimSun" w:eastAsia="SimSun"/>
          <w:spacing w:val="-27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Ton下</w:t>
      </w:r>
      <w:r>
        <w:rPr>
          <w:rFonts w:ascii="SimSun" w:hAnsi="SimSun" w:cs="SimSun" w:eastAsia="SimSun"/>
          <w:spacing w:val="22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降，则峰值电流即L1的储能会下降，导致输出电压下降。但负反馈环会</w:t>
      </w:r>
      <w:r>
        <w:rPr>
          <w:rFonts w:ascii="SimSun" w:hAnsi="SimSun" w:cs="SimSun" w:eastAsia="SimSun"/>
          <w:spacing w:val="26"/>
          <w:w w:val="101"/>
          <w:sz w:val="39"/>
          <w:szCs w:val="39"/>
        </w:rPr>
        <w:t> </w:t>
      </w:r>
      <w:r>
        <w:rPr>
          <w:rFonts w:ascii="SimSun" w:hAnsi="SimSun" w:cs="SimSun" w:eastAsia="SimSun"/>
          <w:sz w:val="39"/>
          <w:szCs w:val="39"/>
        </w:rPr>
        <w:t>检测到输出电压的下降，通过增</w:t>
      </w:r>
      <w:r>
        <w:rPr>
          <w:rFonts w:ascii="SimSun" w:hAnsi="SimSun" w:cs="SimSun" w:eastAsia="SimSun"/>
          <w:spacing w:val="27"/>
          <w:sz w:val="39"/>
          <w:szCs w:val="39"/>
        </w:rPr>
        <w:t>大</w:t>
      </w:r>
      <w:r>
        <w:rPr>
          <w:rFonts w:ascii="SimSun" w:hAnsi="SimSun" w:cs="SimSun" w:eastAsia="SimSun"/>
          <w:spacing w:val="2"/>
          <w:sz w:val="39"/>
          <w:szCs w:val="39"/>
        </w:rPr>
        <w:t>To</w:t>
      </w:r>
      <w:r>
        <w:rPr>
          <w:rFonts w:ascii="SimSun" w:hAnsi="SimSun" w:cs="SimSun" w:eastAsia="SimSun"/>
          <w:spacing w:val="-4"/>
          <w:sz w:val="39"/>
          <w:szCs w:val="39"/>
        </w:rPr>
        <w:t>n</w:t>
      </w:r>
      <w:r>
        <w:rPr>
          <w:rFonts w:ascii="SimSun" w:hAnsi="SimSun" w:cs="SimSun" w:eastAsia="SimSun"/>
          <w:sz w:val="39"/>
          <w:szCs w:val="39"/>
        </w:rPr>
        <w:t>来维持输出电压的恒定。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before="218"/>
        <w:ind w:left="1144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spacing w:val="1"/>
          <w:sz w:val="39"/>
          <w:szCs w:val="39"/>
        </w:rPr>
        <w:t>至此，实现了VLED电压的输出。</w:t>
      </w:r>
      <w:r>
        <w:rPr>
          <w:rFonts w:ascii="SimSun" w:hAnsi="SimSun" w:cs="SimSun" w:eastAsia="SimSun"/>
          <w:sz w:val="39"/>
          <w:szCs w:val="39"/>
        </w:rPr>
      </w:r>
    </w:p>
    <w:p>
      <w:pPr>
        <w:spacing w:after="0"/>
        <w:jc w:val="left"/>
        <w:rPr>
          <w:rFonts w:ascii="SimSun" w:hAnsi="SimSun" w:cs="SimSun" w:eastAsia="SimSun"/>
          <w:sz w:val="39"/>
          <w:szCs w:val="39"/>
        </w:rPr>
        <w:sectPr>
          <w:type w:val="continuous"/>
          <w:pgSz w:w="16838" w:h="11920" w:orient="landscape"/>
          <w:pgMar w:top="1100" w:bottom="280" w:left="1440" w:right="2300"/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20"/>
        <w:rPr>
          <w:sz w:val="28"/>
          <w:szCs w:val="28"/>
        </w:rPr>
      </w:pPr>
    </w:p>
    <w:p>
      <w:pPr>
        <w:spacing w:after="0" w:line="280" w:lineRule="exact"/>
        <w:rPr>
          <w:sz w:val="28"/>
          <w:szCs w:val="28"/>
        </w:rPr>
        <w:sectPr>
          <w:pgSz w:w="16838" w:h="11920" w:orient="landscape"/>
          <w:pgMar w:top="1100" w:bottom="280" w:left="1560" w:right="2420"/>
        </w:sectPr>
      </w:pPr>
    </w:p>
    <w:p>
      <w:pPr>
        <w:spacing w:before="296"/>
        <w:ind w:left="117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1"/>
          <w:sz w:val="38"/>
          <w:szCs w:val="38"/>
        </w:rPr>
        <w:t>5、LED驱动拓扑介绍</w:t>
      </w:r>
    </w:p>
    <w:p>
      <w:pPr>
        <w:spacing w:before="83"/>
        <w:ind w:left="0" w:right="570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w w:val="90"/>
        </w:rPr>
        <w:br w:type="column"/>
      </w:r>
      <w:r>
        <w:rPr>
          <w:rFonts w:ascii="Arial"/>
          <w:color w:val="000080"/>
          <w:spacing w:val="-4"/>
          <w:w w:val="90"/>
          <w:sz w:val="18"/>
        </w:rPr>
        <w:t>L1</w:t>
      </w:r>
      <w:r>
        <w:rPr>
          <w:rFonts w:ascii="Arial"/>
          <w:color w:val="000000"/>
          <w:sz w:val="18"/>
        </w:rPr>
      </w:r>
    </w:p>
    <w:p>
      <w:pPr>
        <w:tabs>
          <w:tab w:pos="1672" w:val="left" w:leader="none"/>
          <w:tab w:pos="2804" w:val="right" w:leader="none"/>
        </w:tabs>
        <w:spacing w:before="103"/>
        <w:ind w:left="117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Courier New"/>
          <w:b/>
          <w:position w:val="4"/>
          <w:sz w:val="28"/>
        </w:rPr>
        <w:t>DC</w:t>
        <w:tab/>
      </w:r>
      <w:r>
        <w:rPr>
          <w:rFonts w:ascii="Arial"/>
          <w:sz w:val="18"/>
        </w:rPr>
        <w:t>1</w:t>
      </w:r>
      <w:r>
        <w:rPr>
          <w:rFonts w:ascii="Arial"/>
          <w:w w:val="104"/>
          <w:sz w:val="18"/>
        </w:rPr>
        <w:t> </w:t>
      </w:r>
      <w:r>
        <w:rPr>
          <w:rFonts w:ascii="Arial"/>
          <w:sz w:val="18"/>
        </w:rPr>
        <w:tab/>
        <w:t>2</w:t>
      </w:r>
      <w:r>
        <w:rPr>
          <w:rFonts w:ascii="Arial"/>
          <w:sz w:val="18"/>
        </w:rPr>
      </w:r>
    </w:p>
    <w:p>
      <w:pPr>
        <w:spacing w:line="197" w:lineRule="exact" w:before="284"/>
        <w:ind w:left="117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95"/>
        </w:rPr>
        <w:br w:type="column"/>
      </w:r>
      <w:r>
        <w:rPr>
          <w:rFonts w:ascii="Arial"/>
          <w:color w:val="000080"/>
          <w:w w:val="95"/>
          <w:sz w:val="18"/>
        </w:rPr>
        <w:t>D1</w:t>
      </w:r>
      <w:r>
        <w:rPr>
          <w:rFonts w:ascii="Arial"/>
          <w:color w:val="000000"/>
          <w:sz w:val="18"/>
        </w:rPr>
      </w:r>
    </w:p>
    <w:p>
      <w:pPr>
        <w:spacing w:line="197" w:lineRule="exact" w:before="0"/>
        <w:ind w:left="859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/>
          <w:color w:val="FF0000"/>
          <w:spacing w:val="-8"/>
          <w:w w:val="95"/>
          <w:sz w:val="18"/>
        </w:rPr>
        <w:t>VLED</w:t>
      </w:r>
      <w:r>
        <w:rPr>
          <w:rFonts w:ascii="Arial"/>
          <w:color w:val="000000"/>
          <w:sz w:val="18"/>
        </w:rPr>
      </w:r>
    </w:p>
    <w:p>
      <w:pPr>
        <w:spacing w:after="0" w:line="197" w:lineRule="exact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6838" w:h="11920" w:orient="landscape"/>
          <w:pgMar w:top="1100" w:bottom="280" w:left="1560" w:right="2420"/>
          <w:cols w:num="3" w:equalWidth="0">
            <w:col w:w="3545" w:space="3439"/>
            <w:col w:w="2805" w:space="1602"/>
            <w:col w:w="1467"/>
          </w:cols>
        </w:sectPr>
      </w:pPr>
    </w:p>
    <w:p>
      <w:pPr>
        <w:spacing w:before="318"/>
        <w:ind w:left="347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sz w:val="39"/>
          <w:szCs w:val="39"/>
        </w:rPr>
        <w:t>关键器件拆分：</w:t>
      </w:r>
    </w:p>
    <w:p>
      <w:pPr>
        <w:spacing w:before="224"/>
        <w:ind w:left="347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w w:val="95"/>
        </w:rPr>
        <w:br w:type="column"/>
      </w:r>
      <w:r>
        <w:rPr>
          <w:rFonts w:ascii="Arial"/>
          <w:color w:val="000080"/>
          <w:w w:val="95"/>
          <w:sz w:val="18"/>
        </w:rPr>
        <w:t>C1</w:t>
      </w:r>
      <w:r>
        <w:rPr>
          <w:rFonts w:ascii="Arial"/>
          <w:color w:val="000000"/>
          <w:sz w:val="18"/>
        </w:rPr>
      </w:r>
    </w:p>
    <w:p>
      <w:pPr>
        <w:spacing w:before="182"/>
        <w:ind w:left="0" w:right="0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/>
          <w:color w:val="FF0000"/>
          <w:spacing w:val="-6"/>
          <w:w w:val="90"/>
          <w:sz w:val="18"/>
        </w:rPr>
        <w:t>DRV</w:t>
      </w:r>
      <w:r>
        <w:rPr>
          <w:rFonts w:ascii="Arial"/>
          <w:color w:val="000000"/>
          <w:sz w:val="18"/>
        </w:rPr>
      </w:r>
    </w:p>
    <w:p>
      <w:pPr>
        <w:spacing w:line="202" w:lineRule="exact" w:before="231"/>
        <w:ind w:left="1330" w:right="425" w:firstLine="1425"/>
        <w:jc w:val="left"/>
        <w:rPr>
          <w:rFonts w:ascii="Arial" w:hAnsi="Arial" w:cs="Arial" w:eastAsia="Arial"/>
          <w:sz w:val="18"/>
          <w:szCs w:val="18"/>
        </w:rPr>
      </w:pPr>
      <w:r>
        <w:rPr>
          <w:w w:val="90"/>
        </w:rPr>
        <w:br w:type="column"/>
      </w:r>
      <w:r>
        <w:rPr>
          <w:rFonts w:ascii="Arial"/>
          <w:color w:val="000080"/>
          <w:w w:val="90"/>
          <w:sz w:val="18"/>
        </w:rPr>
        <w:t>C2</w:t>
      </w:r>
      <w:r>
        <w:rPr>
          <w:rFonts w:ascii="Arial"/>
          <w:color w:val="000080"/>
          <w:spacing w:val="21"/>
          <w:w w:val="94"/>
          <w:sz w:val="18"/>
        </w:rPr>
        <w:t> </w:t>
      </w:r>
      <w:r>
        <w:rPr>
          <w:rFonts w:ascii="Arial"/>
          <w:color w:val="000080"/>
          <w:spacing w:val="-6"/>
          <w:w w:val="95"/>
          <w:sz w:val="18"/>
        </w:rPr>
        <w:t>Q1</w:t>
      </w:r>
      <w:r>
        <w:rPr>
          <w:rFonts w:ascii="Arial"/>
          <w:color w:val="000000"/>
          <w:sz w:val="18"/>
        </w:rPr>
      </w:r>
    </w:p>
    <w:p>
      <w:pPr>
        <w:spacing w:line="206" w:lineRule="exact" w:before="0"/>
        <w:ind w:left="200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/>
        <w:pict>
          <v:shape style="position:absolute;margin-left:591.895447pt;margin-top:-15.315792pt;width:11.36pt;height:6.735786pt;mso-position-horizontal-relative:page;mso-position-vertical-relative:paragraph;z-index:-12230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/>
                      <w:w w:val="94"/>
                      <w:sz w:val="18"/>
                    </w:rPr>
                    <w:t>2</w:t>
                  </w:r>
                  <w:r>
                    <w:rPr>
                      <w:rFonts w:ascii="Arial"/>
                      <w:sz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w w:val="95"/>
          <w:sz w:val="18"/>
        </w:rPr>
        <w:t>R1  </w:t>
      </w:r>
      <w:r>
        <w:rPr>
          <w:rFonts w:ascii="Arial"/>
          <w:color w:val="000080"/>
          <w:spacing w:val="37"/>
          <w:w w:val="95"/>
          <w:sz w:val="18"/>
        </w:rPr>
        <w:t> </w:t>
      </w:r>
      <w:r>
        <w:rPr>
          <w:rFonts w:ascii="Arial"/>
          <w:color w:val="000000"/>
          <w:spacing w:val="37"/>
          <w:w w:val="95"/>
          <w:position w:val="-9"/>
          <w:sz w:val="18"/>
        </w:rPr>
      </w:r>
      <w:r>
        <w:rPr>
          <w:rFonts w:ascii="Arial"/>
          <w:color w:val="000000"/>
          <w:w w:val="95"/>
          <w:position w:val="-9"/>
          <w:sz w:val="18"/>
          <w:u w:val="single" w:color="FF0000"/>
        </w:rPr>
        <w:t>1</w:t>
      </w:r>
      <w:r>
        <w:rPr>
          <w:rFonts w:ascii="Arial"/>
          <w:color w:val="000000"/>
          <w:w w:val="104"/>
          <w:position w:val="-9"/>
          <w:sz w:val="18"/>
          <w:u w:val="single" w:color="FF0000"/>
        </w:rPr>
        <w:t> </w:t>
      </w:r>
      <w:r>
        <w:rPr>
          <w:rFonts w:ascii="Arial"/>
          <w:color w:val="000000"/>
          <w:w w:val="104"/>
          <w:position w:val="-9"/>
          <w:sz w:val="18"/>
        </w:rPr>
      </w:r>
      <w:r>
        <w:rPr>
          <w:rFonts w:ascii="Arial"/>
          <w:color w:val="000000"/>
          <w:sz w:val="18"/>
        </w:rPr>
      </w:r>
    </w:p>
    <w:p>
      <w:pPr>
        <w:spacing w:after="0" w:line="206" w:lineRule="exact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6838" w:h="11920" w:orient="landscape"/>
          <w:pgMar w:top="1100" w:bottom="280" w:left="1560" w:right="2420"/>
          <w:cols w:num="3" w:equalWidth="0">
            <w:col w:w="3121" w:space="4691"/>
            <w:col w:w="1606" w:space="40"/>
            <w:col w:w="3400"/>
          </w:cols>
        </w:sectPr>
      </w:pPr>
    </w:p>
    <w:p>
      <w:pPr>
        <w:tabs>
          <w:tab w:pos="6158" w:val="left" w:leader="none"/>
        </w:tabs>
        <w:spacing w:line="285" w:lineRule="auto" w:before="108"/>
        <w:ind w:left="1060" w:right="6339" w:hanging="713"/>
        <w:jc w:val="left"/>
        <w:rPr>
          <w:rFonts w:ascii="SimSun" w:hAnsi="SimSun" w:cs="SimSun" w:eastAsia="SimSun"/>
          <w:sz w:val="36"/>
          <w:szCs w:val="36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32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8654;top:1649;width:5890;height:2513" coordorigin="8654,1649" coordsize="5890,2513">
              <v:shape style="position:absolute;left:8654;top:1649;width:5890;height:2513" coordorigin="8654,1649" coordsize="5890,2513" path="m8654,1649l8654,4162,14544,4162,14544,1649,8654,1649xe" filled="t" fillcolor="#CCECFF" stroked="f">
                <v:path arrowok="t"/>
                <v:fill type="solid"/>
              </v:shape>
            </v:group>
            <v:group style="position:absolute;left:9634;top:2606;width:2;height:202" coordorigin="9634,2606" coordsize="2,202">
              <v:shape style="position:absolute;left:9634;top:2606;width:2;height:202" coordorigin="9634,2606" coordsize="0,202" path="m9634,2808l9634,2606e" filled="f" stroked="t" strokeweight=".72pt" strokecolor="#FF0000">
                <v:path arrowok="t"/>
              </v:shape>
            </v:group>
            <v:group style="position:absolute;left:9634;top:3017;width:2;height:202" coordorigin="9634,3017" coordsize="2,202">
              <v:shape style="position:absolute;left:9634;top:3017;width:2;height:202" coordorigin="9634,3017" coordsize="0,202" path="m9634,3017l9634,3218e" filled="f" stroked="t" strokeweight=".72pt" strokecolor="#FF0000">
                <v:path arrowok="t"/>
              </v:shape>
            </v:group>
            <v:group style="position:absolute;left:9454;top:2808;width:353;height:2" coordorigin="9454,2808" coordsize="353,2">
              <v:shape style="position:absolute;left:9454;top:2808;width:353;height:2" coordorigin="9454,2808" coordsize="353,0" path="m9454,2808l9806,2808,9806,2808e" filled="f" stroked="t" strokeweight=".72pt" strokecolor="#0000FF">
                <v:path arrowok="t"/>
              </v:shape>
            </v:group>
            <v:group style="position:absolute;left:9634;top:2894;width:2;height:122" coordorigin="9634,2894" coordsize="2,122">
              <v:shape style="position:absolute;left:9634;top:2894;width:2;height:122" coordorigin="9634,2894" coordsize="0,122" path="m9634,2894l9634,3017,9634,3017e" filled="f" stroked="t" strokeweight=".72pt" strokecolor="#0000FF">
                <v:path arrowok="t"/>
              </v:shape>
            </v:group>
            <v:group style="position:absolute;left:9635;top:2894;width:151;height:52" coordorigin="9635,2894" coordsize="151,52">
              <v:shape style="position:absolute;left:9635;top:2894;width:151;height:52" coordorigin="9635,2894" coordsize="151,52" path="m9786,2947l9733,2915,9675,2898,9655,2895,9635,2894e" filled="f" stroked="t" strokeweight=".818973pt" strokecolor="#0000FF">
                <v:path arrowok="t"/>
              </v:shape>
            </v:group>
            <v:group style="position:absolute;left:9482;top:2894;width:152;height:51" coordorigin="9482,2894" coordsize="152,51">
              <v:shape style="position:absolute;left:9482;top:2894;width:152;height:51" coordorigin="9482,2894" coordsize="152,51" path="m9634,2894l9574,2902,9517,2924,9499,2934,9482,2946e" filled="f" stroked="t" strokeweight=".819377pt" strokecolor="#0000FF">
                <v:path arrowok="t"/>
              </v:shape>
            </v:group>
            <v:group style="position:absolute;left:9454;top:3218;width:353;height:2" coordorigin="9454,3218" coordsize="353,2">
              <v:shape style="position:absolute;left:9454;top:3218;width:353;height:2" coordorigin="9454,3218" coordsize="353,0" path="m9806,3218l9454,3218,9454,3218e" filled="f" stroked="t" strokeweight=".72pt" strokecolor="#FF0000">
                <v:path arrowok="t"/>
              </v:shape>
            </v:group>
            <v:group style="position:absolute;left:9511;top:3283;width:245;height:2" coordorigin="9511,3283" coordsize="245,2">
              <v:shape style="position:absolute;left:9511;top:3283;width:245;height:2" coordorigin="9511,3283" coordsize="245,0" path="m9756,3283l9511,3283,9511,3283e" filled="f" stroked="t" strokeweight=".72pt" strokecolor="#FF0000">
                <v:path arrowok="t"/>
              </v:shape>
            </v:group>
            <v:group style="position:absolute;left:9562;top:3348;width:137;height:2" coordorigin="9562,3348" coordsize="137,2">
              <v:shape style="position:absolute;left:9562;top:3348;width:137;height:2" coordorigin="9562,3348" coordsize="137,0" path="m9562,3348l9698,3348,9698,3348e" filled="f" stroked="t" strokeweight=".72pt" strokecolor="#FF0000">
                <v:path arrowok="t"/>
              </v:shape>
            </v:group>
            <v:group style="position:absolute;left:9612;top:3406;width:36;height:2" coordorigin="9612,3406" coordsize="36,2">
              <v:shape style="position:absolute;left:9612;top:3406;width:36;height:2" coordorigin="9612,3406" coordsize="36,0" path="m9648,3406l9612,3406,9612,3406e" filled="f" stroked="t" strokeweight=".72pt" strokecolor="#FF0000">
                <v:path arrowok="t"/>
              </v:shape>
            </v:group>
            <v:group style="position:absolute;left:12190;top:3326;width:2;height:511" coordorigin="12190,3326" coordsize="2,511">
              <v:shape style="position:absolute;left:12190;top:3326;width:2;height:511" coordorigin="12190,3326" coordsize="0,511" path="m12190,3838l12190,3326e" filled="f" stroked="t" strokeweight=".72pt" strokecolor="#800040">
                <v:path arrowok="t"/>
              </v:shape>
            </v:group>
            <v:group style="position:absolute;left:9634;top:2297;width:2;height:310" coordorigin="9634,2297" coordsize="2,310">
              <v:shape style="position:absolute;left:9634;top:2297;width:2;height:310" coordorigin="9634,2297" coordsize="0,310" path="m9634,2297l9634,2606,9634,2606e" filled="f" stroked="t" strokeweight=".72pt" strokecolor="#800040">
                <v:path arrowok="t"/>
              </v:shape>
            </v:group>
            <v:group style="position:absolute;left:9598;top:2256;width:66;height:75" coordorigin="9598,2256" coordsize="66,75">
              <v:shape style="position:absolute;left:9598;top:2256;width:66;height:75" coordorigin="9598,2256" coordsize="66,75" path="m9643,2330l9622,2326,9606,2313,9598,2294,9598,2290,9606,2268,9624,2256,9647,2259,9663,2271,9663,2299,9655,2319,9643,2330xe" filled="t" fillcolor="#FF00FF" stroked="f">
                <v:path arrowok="t"/>
                <v:fill type="solid"/>
              </v:shape>
            </v:group>
            <v:group style="position:absolute;left:9598;top:2256;width:66;height:75" coordorigin="9598,2256" coordsize="66,75">
              <v:shape style="position:absolute;left:9598;top:2256;width:66;height:75" coordorigin="9598,2256" coordsize="66,75" path="m9598,2290l9606,2268,9624,2256,9647,2259,9663,2271,9663,2299,9655,2319,9643,2330,9622,2326,9606,2313,9598,2294e" filled="f" stroked="t" strokeweight=".72pt" strokecolor="#FF00FF">
                <v:path arrowok="t"/>
              </v:shape>
            </v:group>
            <v:group style="position:absolute;left:8928;top:2297;width:1318;height:2" coordorigin="8928,2297" coordsize="1318,2">
              <v:shape style="position:absolute;left:8928;top:2297;width:1318;height:2" coordorigin="8928,2297" coordsize="1318,0" path="m8928,2297l10246,2297e" filled="f" stroked="t" strokeweight=".72pt" strokecolor="#800040">
                <v:path arrowok="t"/>
              </v:shape>
            </v:group>
            <v:group style="position:absolute;left:13687;top:2606;width:2;height:202" coordorigin="13687,2606" coordsize="2,202">
              <v:shape style="position:absolute;left:13687;top:2606;width:2;height:202" coordorigin="13687,2606" coordsize="0,202" path="m13687,2808l13687,2606e" filled="f" stroked="t" strokeweight=".72pt" strokecolor="#FF0000">
                <v:path arrowok="t"/>
              </v:shape>
            </v:group>
            <v:group style="position:absolute;left:13687;top:3017;width:2;height:202" coordorigin="13687,3017" coordsize="2,202">
              <v:shape style="position:absolute;left:13687;top:3017;width:2;height:202" coordorigin="13687,3017" coordsize="0,202" path="m13687,3017l13687,3218e" filled="f" stroked="t" strokeweight=".72pt" strokecolor="#FF0000">
                <v:path arrowok="t"/>
              </v:shape>
            </v:group>
            <v:group style="position:absolute;left:13514;top:2808;width:346;height:2" coordorigin="13514,2808" coordsize="346,2">
              <v:shape style="position:absolute;left:13514;top:2808;width:346;height:2" coordorigin="13514,2808" coordsize="346,0" path="m13514,2808l13860,2808,13860,2808e" filled="f" stroked="t" strokeweight=".72pt" strokecolor="#0000FF">
                <v:path arrowok="t"/>
              </v:shape>
            </v:group>
            <v:group style="position:absolute;left:13687;top:2894;width:2;height:122" coordorigin="13687,2894" coordsize="2,122">
              <v:shape style="position:absolute;left:13687;top:2894;width:2;height:122" coordorigin="13687,2894" coordsize="0,122" path="m13687,2894l13687,3017,13687,3017e" filled="f" stroked="t" strokeweight=".72pt" strokecolor="#0000FF">
                <v:path arrowok="t"/>
              </v:shape>
            </v:group>
            <v:group style="position:absolute;left:13689;top:2894;width:151;height:52" coordorigin="13689,2894" coordsize="151,52">
              <v:shape style="position:absolute;left:13689;top:2894;width:151;height:52" coordorigin="13689,2894" coordsize="151,52" path="m13840,2947l13786,2915,13729,2898,13709,2895,13689,2894e" filled="f" stroked="t" strokeweight=".818973pt" strokecolor="#0000FF">
                <v:path arrowok="t"/>
              </v:shape>
            </v:group>
            <v:group style="position:absolute;left:13536;top:2894;width:152;height:51" coordorigin="13536,2894" coordsize="152,51">
              <v:shape style="position:absolute;left:13536;top:2894;width:152;height:51" coordorigin="13536,2894" coordsize="152,51" path="m13687,2894l13628,2902,13571,2924,13553,2934,13536,2946e" filled="f" stroked="t" strokeweight=".819375pt" strokecolor="#0000FF">
                <v:path arrowok="t"/>
              </v:shape>
            </v:group>
            <v:group style="position:absolute;left:10865;top:3218;width:180;height:2" coordorigin="10865,3218" coordsize="180,2">
              <v:shape style="position:absolute;left:10865;top:3218;width:180;height:2" coordorigin="10865,3218" coordsize="180,0" path="m11045,3218l10865,3218e" filled="f" stroked="t" strokeweight=".72pt" strokecolor="#FF0000">
                <v:path arrowok="t"/>
              </v:shape>
            </v:group>
            <v:group style="position:absolute;left:11045;top:3161;width:50;height:58" coordorigin="11045,3161" coordsize="50,58">
              <v:shape style="position:absolute;left:11045;top:3161;width:50;height:58" coordorigin="11045,3161" coordsize="50,58" path="m11045,3218l11095,3161,11095,3161e" filled="f" stroked="t" strokeweight=".72pt" strokecolor="#0000FF">
                <v:path arrowok="t"/>
              </v:shape>
            </v:group>
            <v:group style="position:absolute;left:11095;top:3161;width:108;height:122" coordorigin="11095,3161" coordsize="108,122">
              <v:shape style="position:absolute;left:11095;top:3161;width:108;height:122" coordorigin="11095,3161" coordsize="108,122" path="m11095,3161l11203,3283,11203,3283e" filled="f" stroked="t" strokeweight=".72pt" strokecolor="#0000FF">
                <v:path arrowok="t"/>
              </v:shape>
            </v:group>
            <v:group style="position:absolute;left:11203;top:3161;width:101;height:122" coordorigin="11203,3161" coordsize="101,122">
              <v:shape style="position:absolute;left:11203;top:3161;width:101;height:122" coordorigin="11203,3161" coordsize="101,122" path="m11203,3283l11304,3161,11304,3161e" filled="f" stroked="t" strokeweight=".72pt" strokecolor="#0000FF">
                <v:path arrowok="t"/>
              </v:shape>
            </v:group>
            <v:group style="position:absolute;left:11304;top:3161;width:108;height:122" coordorigin="11304,3161" coordsize="108,122">
              <v:shape style="position:absolute;left:11304;top:3161;width:108;height:122" coordorigin="11304,3161" coordsize="108,122" path="m11304,3161l11412,3283,11412,3283e" filled="f" stroked="t" strokeweight=".72pt" strokecolor="#0000FF">
                <v:path arrowok="t"/>
              </v:shape>
            </v:group>
            <v:group style="position:absolute;left:11412;top:3161;width:108;height:122" coordorigin="11412,3161" coordsize="108,122">
              <v:shape style="position:absolute;left:11412;top:3161;width:108;height:122" coordorigin="11412,3161" coordsize="108,122" path="m11412,3283l11520,3161,11520,3161e" filled="f" stroked="t" strokeweight=".72pt" strokecolor="#0000FF">
                <v:path arrowok="t"/>
              </v:shape>
            </v:group>
            <v:group style="position:absolute;left:11520;top:3161;width:50;height:58" coordorigin="11520,3161" coordsize="50,58">
              <v:shape style="position:absolute;left:11520;top:3161;width:50;height:58" coordorigin="11520,3161" coordsize="50,58" path="m11520,3161l11570,3218,11570,3218e" filled="f" stroked="t" strokeweight=".72pt" strokecolor="#0000FF">
                <v:path arrowok="t"/>
              </v:shape>
            </v:group>
            <v:group style="position:absolute;left:13514;top:3326;width:346;height:2" coordorigin="13514,3326" coordsize="346,2">
              <v:shape style="position:absolute;left:13514;top:3326;width:346;height:2" coordorigin="13514,3326" coordsize="346,0" path="m13860,3326l13514,3326,13514,3326e" filled="f" stroked="t" strokeweight=".72pt" strokecolor="#FF0000">
                <v:path arrowok="t"/>
              </v:shape>
            </v:group>
            <v:group style="position:absolute;left:13565;top:3384;width:245;height:2" coordorigin="13565,3384" coordsize="245,2">
              <v:shape style="position:absolute;left:13565;top:3384;width:245;height:2" coordorigin="13565,3384" coordsize="245,0" path="m13810,3384l13565,3384,13565,3384e" filled="f" stroked="t" strokeweight=".72pt" strokecolor="#FF0000">
                <v:path arrowok="t"/>
              </v:shape>
            </v:group>
            <v:group style="position:absolute;left:13615;top:3449;width:144;height:2" coordorigin="13615,3449" coordsize="144,2">
              <v:shape style="position:absolute;left:13615;top:3449;width:144;height:2" coordorigin="13615,3449" coordsize="144,0" path="m13615,3449l13759,3449,13759,3449e" filled="f" stroked="t" strokeweight=".72pt" strokecolor="#FF0000">
                <v:path arrowok="t"/>
              </v:shape>
            </v:group>
            <v:group style="position:absolute;left:13673;top:3506;width:29;height:2" coordorigin="13673,3506" coordsize="29,2">
              <v:shape style="position:absolute;left:13673;top:3506;width:29;height:2" coordorigin="13673,3506" coordsize="29,0" path="m13702,3506l13673,3506,13673,3506e" filled="f" stroked="t" strokeweight=".72pt" strokecolor="#FF0000">
                <v:path arrowok="t"/>
              </v:shape>
            </v:group>
            <v:group style="position:absolute;left:13687;top:3218;width:2;height:108" coordorigin="13687,3218" coordsize="2,108">
              <v:shape style="position:absolute;left:13687;top:3218;width:2;height:108" coordorigin="13687,3218" coordsize="0,108" path="m13687,3326l13687,3218,13687,3218e" filled="f" stroked="t" strokeweight=".72pt" strokecolor="#800040">
                <v:path arrowok="t"/>
              </v:shape>
            </v:group>
            <v:group style="position:absolute;left:13601;top:2297;width:792;height:2" coordorigin="13601,2297" coordsize="792,2">
              <v:shape style="position:absolute;left:13601;top:2297;width:792;height:2" coordorigin="13601,2297" coordsize="792,0" path="m13601,2297l14393,2297e" filled="f" stroked="t" strokeweight=".72pt" strokecolor="#800040">
                <v:path arrowok="t"/>
              </v:shape>
            </v:group>
            <v:group style="position:absolute;left:13687;top:2297;width:2;height:310" coordorigin="13687,2297" coordsize="2,310">
              <v:shape style="position:absolute;left:13687;top:2297;width:2;height:310" coordorigin="13687,2297" coordsize="0,310" path="m13687,2606l13687,2297,13687,2297e" filled="f" stroked="t" strokeweight=".72pt" strokecolor="#800040">
                <v:path arrowok="t"/>
              </v:shape>
            </v:group>
            <v:group style="position:absolute;left:10512;top:3218;width:353;height:2" coordorigin="10512,3218" coordsize="353,2">
              <v:shape style="position:absolute;left:10512;top:3218;width:353;height:2" coordorigin="10512,3218" coordsize="353,0" path="m10865,3218l10512,3218,10512,3218e" filled="f" stroked="t" strokeweight=".72pt" strokecolor="#800040">
                <v:path arrowok="t"/>
              </v:shape>
            </v:group>
            <v:group style="position:absolute;left:10246;top:2297;width:180;height:2" coordorigin="10246,2297" coordsize="180,2">
              <v:shape style="position:absolute;left:10246;top:2297;width:180;height:2" coordorigin="10246,2297" coordsize="180,0" path="m10426,2297l10246,2297e" filled="f" stroked="t" strokeweight=".72pt" strokecolor="#FF0000">
                <v:path arrowok="t"/>
              </v:shape>
            </v:group>
            <v:group style="position:absolute;left:11131;top:2297;width:173;height:2" coordorigin="11131,2297" coordsize="173,2">
              <v:shape style="position:absolute;left:11131;top:2297;width:173;height:2" coordorigin="11131,2297" coordsize="173,0" path="m11131,2297l11304,2297e" filled="f" stroked="t" strokeweight=".72pt" strokecolor="#FF0000">
                <v:path arrowok="t"/>
              </v:shape>
            </v:group>
            <v:group style="position:absolute;left:10426;top:2088;width:706;height:2" coordorigin="10426,2088" coordsize="706,2">
              <v:shape style="position:absolute;left:10426;top:2088;width:706;height:2" coordorigin="10426,2088" coordsize="706,0" path="m10426,2088l11131,2088,11131,2088e" filled="f" stroked="t" strokeweight=".72pt" strokecolor="#0000FF">
                <v:path arrowok="t"/>
              </v:shape>
            </v:group>
            <v:group style="position:absolute;left:10426;top:1987;width:706;height:2" coordorigin="10426,1987" coordsize="706,2">
              <v:shape style="position:absolute;left:10426;top:1987;width:706;height:2" coordorigin="10426,1987" coordsize="706,0" path="m11131,1987l10426,1987,10426,1987e" filled="f" stroked="t" strokeweight=".72pt" strokecolor="#0000FF">
                <v:path arrowok="t"/>
              </v:shape>
            </v:group>
            <v:group style="position:absolute;left:10426;top:2189;width:86;height:109" coordorigin="10426,2189" coordsize="86,109">
              <v:shape style="position:absolute;left:10426;top:2189;width:86;height:109" coordorigin="10426,2189" coordsize="86,109" path="m10512,2189l10456,2213,10427,2274,10426,2292,10426,2295,10426,2298e" filled="f" stroked="t" strokeweight=".766223pt" strokecolor="#0000FF">
                <v:path arrowok="t"/>
              </v:shape>
            </v:group>
            <v:group style="position:absolute;left:10512;top:2189;width:86;height:109" coordorigin="10512,2189" coordsize="86,109">
              <v:shape style="position:absolute;left:10512;top:2189;width:86;height:109" coordorigin="10512,2189" coordsize="86,109" path="m10598,2298l10583,2233,10538,2193,10514,2189,10512,2189e" filled="f" stroked="t" strokeweight=".766026pt" strokecolor="#0000FF">
                <v:path arrowok="t"/>
              </v:shape>
            </v:group>
            <v:group style="position:absolute;left:10598;top:2189;width:93;height:109" coordorigin="10598,2189" coordsize="93,109">
              <v:shape style="position:absolute;left:10598;top:2189;width:93;height:109" coordorigin="10598,2189" coordsize="93,109" path="m10691,2189l10620,2223,10598,2288,10598,2293,10599,2298e" filled="f" stroked="t" strokeweight=".77039pt" strokecolor="#0000FF">
                <v:path arrowok="t"/>
              </v:shape>
            </v:group>
            <v:group style="position:absolute;left:10691;top:2189;width:80;height:108" coordorigin="10691,2189" coordsize="80,108">
              <v:shape style="position:absolute;left:10691;top:2189;width:80;height:108" coordorigin="10691,2189" coordsize="80,108" path="m10771,2297l10756,2232,10710,2193,10691,2189e" filled="f" stroked="t" strokeweight=".762376pt" strokecolor="#0000FF">
                <v:path arrowok="t"/>
              </v:shape>
            </v:group>
            <v:group style="position:absolute;left:10778;top:2189;width:86;height:109" coordorigin="10778,2189" coordsize="86,109">
              <v:shape style="position:absolute;left:10778;top:2189;width:86;height:109" coordorigin="10778,2189" coordsize="86,109" path="m10865,2189l10808,2213,10779,2274,10778,2292,10778,2295,10779,2298e" filled="f" stroked="t" strokeweight=".766223pt" strokecolor="#0000FF">
                <v:path arrowok="t"/>
              </v:shape>
            </v:group>
            <v:group style="position:absolute;left:10865;top:2189;width:86;height:109" coordorigin="10865,2189" coordsize="86,109">
              <v:shape style="position:absolute;left:10865;top:2189;width:86;height:109" coordorigin="10865,2189" coordsize="86,109" path="m10951,2298l10936,2233,10891,2193,10867,2189,10865,2189e" filled="f" stroked="t" strokeweight=".766026pt" strokecolor="#0000FF">
                <v:path arrowok="t"/>
              </v:shape>
            </v:group>
            <v:group style="position:absolute;left:10951;top:2189;width:93;height:109" coordorigin="10951,2189" coordsize="93,109">
              <v:shape style="position:absolute;left:10951;top:2189;width:93;height:109" coordorigin="10951,2189" coordsize="93,109" path="m11044,2189l10973,2223,10951,2288,10951,2293,10951,2298e" filled="f" stroked="t" strokeweight=".77039pt" strokecolor="#0000FF">
                <v:path arrowok="t"/>
              </v:shape>
            </v:group>
            <v:group style="position:absolute;left:11044;top:2189;width:80;height:108" coordorigin="11044,2189" coordsize="80,108">
              <v:shape style="position:absolute;left:11044;top:2189;width:80;height:108" coordorigin="11044,2189" coordsize="80,108" path="m11124,2297l11109,2232,11063,2193,11044,2189e" filled="f" stroked="t" strokeweight=".762376pt" strokecolor="#0000FF">
                <v:path arrowok="t"/>
              </v:shape>
            </v:group>
            <v:group style="position:absolute;left:11304;top:2297;width:1411;height:2" coordorigin="11304,2297" coordsize="1411,2">
              <v:shape style="position:absolute;left:11304;top:2297;width:1411;height:2" coordorigin="11304,2297" coordsize="1411,0" path="m11304,2297l12715,2297e" filled="f" stroked="t" strokeweight=".72pt" strokecolor="#800040">
                <v:path arrowok="t"/>
              </v:shape>
            </v:group>
            <v:group style="position:absolute;left:12190;top:2297;width:2;height:310" coordorigin="12190,2297" coordsize="2,310">
              <v:shape style="position:absolute;left:12190;top:2297;width:2;height:310" coordorigin="12190,2297" coordsize="0,310" path="m12190,2606l12190,2297,12190,2297e" filled="f" stroked="t" strokeweight=".72pt" strokecolor="#800040">
                <v:path arrowok="t"/>
              </v:shape>
            </v:group>
            <v:group style="position:absolute;left:12154;top:2256;width:66;height:75" coordorigin="12154,2256" coordsize="66,75">
              <v:shape style="position:absolute;left:12154;top:2256;width:66;height:75" coordorigin="12154,2256" coordsize="66,75" path="m12199,2330l12178,2326,12162,2313,12154,2294,12154,2290,12162,2268,12180,2256,12203,2259,12219,2271,12219,2299,12211,2319,12199,2330xe" filled="t" fillcolor="#FF00FF" stroked="f">
                <v:path arrowok="t"/>
                <v:fill type="solid"/>
              </v:shape>
            </v:group>
            <v:group style="position:absolute;left:12154;top:2256;width:66;height:75" coordorigin="12154,2256" coordsize="66,75">
              <v:shape style="position:absolute;left:12154;top:2256;width:66;height:75" coordorigin="12154,2256" coordsize="66,75" path="m12154,2290l12162,2268,12180,2256,12203,2259,12219,2271,12219,2299,12211,2319,12199,2330,12178,2326,12162,2313,12154,2294e" filled="f" stroked="t" strokeweight=".72pt" strokecolor="#FF00FF">
                <v:path arrowok="t"/>
              </v:shape>
            </v:group>
            <v:group style="position:absolute;left:12190;top:2606;width:2;height:202" coordorigin="12190,2606" coordsize="2,202">
              <v:shape style="position:absolute;left:12190;top:2606;width:2;height:202" coordorigin="12190,2606" coordsize="0,202" path="m12190,2808l12190,2606e" filled="f" stroked="t" strokeweight=".72pt" strokecolor="#FF0000">
                <v:path arrowok="t"/>
              </v:shape>
            </v:group>
            <v:group style="position:absolute;left:12190;top:3218;width:2;height:209" coordorigin="12190,3218" coordsize="2,209">
              <v:shape style="position:absolute;left:12190;top:3218;width:2;height:209" coordorigin="12190,3218" coordsize="0,209" path="m12190,3218l12190,3427e" filled="f" stroked="t" strokeweight=".72pt" strokecolor="#FF0000">
                <v:path arrowok="t"/>
              </v:shape>
            </v:group>
            <v:group style="position:absolute;left:11995;top:2808;width:2;height:410" coordorigin="11995,2808" coordsize="2,410">
              <v:shape style="position:absolute;left:11995;top:2808;width:2;height:410" coordorigin="11995,2808" coordsize="0,410" path="m11995,3218l11995,2808e" filled="f" stroked="t" strokeweight=".72pt" strokecolor="#0000FF">
                <v:path arrowok="t"/>
              </v:shape>
            </v:group>
            <v:group style="position:absolute;left:12182;top:2830;width:14;height:2" coordorigin="12182,2830" coordsize="14,2">
              <v:shape style="position:absolute;left:12182;top:2830;width:14;height:2" coordorigin="12182,2830" coordsize="14,0" path="m12182,2830l12197,2830e" filled="f" stroked="t" strokeweight="2.16pt" strokecolor="#0000FF">
                <v:path arrowok="t"/>
              </v:shape>
            </v:group>
            <v:group style="position:absolute;left:11995;top:2851;width:194;height:2" coordorigin="11995,2851" coordsize="194,2">
              <v:shape style="position:absolute;left:11995;top:2851;width:194;height:2" coordorigin="11995,2851" coordsize="194,0" path="m11995,2851l12190,2851e" filled="f" stroked="t" strokeweight=".72pt" strokecolor="#0000FF">
                <v:path arrowok="t"/>
              </v:shape>
            </v:group>
            <v:group style="position:absolute;left:12082;top:3017;width:108;height:2" coordorigin="12082,3017" coordsize="108,2">
              <v:shape style="position:absolute;left:12082;top:3017;width:108;height:2" coordorigin="12082,3017" coordsize="108,0" path="m12082,3017l12190,3017e" filled="f" stroked="t" strokeweight=".72pt" strokecolor="#0000FF">
                <v:path arrowok="t"/>
              </v:shape>
            </v:group>
            <v:group style="position:absolute;left:12190;top:3017;width:2;height:202" coordorigin="12190,3017" coordsize="2,202">
              <v:shape style="position:absolute;left:12190;top:3017;width:2;height:202" coordorigin="12190,3017" coordsize="0,202" path="m12190,3218l12190,3017e" filled="f" stroked="t" strokeweight=".72pt" strokecolor="#0000FF">
                <v:path arrowok="t"/>
              </v:shape>
            </v:group>
            <v:group style="position:absolute;left:11995;top:3182;width:194;height:2" coordorigin="11995,3182" coordsize="194,2">
              <v:shape style="position:absolute;left:11995;top:3182;width:194;height:2" coordorigin="11995,3182" coordsize="194,0" path="m11995,3182l12190,3182e" filled="f" stroked="t" strokeweight=".72pt" strokecolor="#0000FF">
                <v:path arrowok="t"/>
              </v:shape>
            </v:group>
            <v:group style="position:absolute;left:12182;top:2830;width:14;height:2" coordorigin="12182,2830" coordsize="14,2">
              <v:shape style="position:absolute;left:12182;top:2830;width:14;height:2" coordorigin="12182,2830" coordsize="14,0" path="m12182,2830l12197,2830e" filled="f" stroked="t" strokeweight="2.16pt" strokecolor="#0000FF">
                <v:path arrowok="t"/>
              </v:shape>
            </v:group>
            <v:group style="position:absolute;left:11837;top:3218;width:86;height:2" coordorigin="11837,3218" coordsize="86,2">
              <v:shape style="position:absolute;left:11837;top:3218;width:86;height:2" coordorigin="11837,3218" coordsize="86,0" path="m11837,3218l11923,3218,11923,3218e" filled="f" stroked="t" strokeweight=".72pt" strokecolor="#0000FF">
                <v:path arrowok="t"/>
              </v:shape>
            </v:group>
            <v:group style="position:absolute;left:11923;top:2808;width:2;height:410" coordorigin="11923,2808" coordsize="2,410">
              <v:shape style="position:absolute;left:11923;top:2808;width:2;height:410" coordorigin="11923,2808" coordsize="0,410" path="m11923,3218l11923,2808,11923,2808e" filled="f" stroked="t" strokeweight=".72pt" strokecolor="#0000FF">
                <v:path arrowok="t"/>
              </v:shape>
            </v:group>
            <v:group style="position:absolute;left:11995;top:2930;width:108;height:166" coordorigin="11995,2930" coordsize="108,166">
              <v:shape style="position:absolute;left:11995;top:2930;width:108;height:166" coordorigin="11995,2930" coordsize="108,166" path="m12103,3096l11995,3017,12103,2930,12103,3096xe" filled="t" fillcolor="#0000FF" stroked="f">
                <v:path arrowok="t"/>
                <v:fill type="solid"/>
              </v:shape>
            </v:group>
            <v:group style="position:absolute;left:11995;top:2930;width:108;height:166" coordorigin="11995,2930" coordsize="108,166">
              <v:shape style="position:absolute;left:11995;top:2930;width:108;height:166" coordorigin="11995,2930" coordsize="108,166" path="m11995,3017l12103,2930,12103,3096,11995,3017xe" filled="f" stroked="t" strokeweight=".72pt" strokecolor="#0000FF">
                <v:path arrowok="t"/>
              </v:shape>
            </v:group>
            <v:group style="position:absolute;left:12715;top:2297;width:180;height:2" coordorigin="12715,2297" coordsize="180,2">
              <v:shape style="position:absolute;left:12715;top:2297;width:180;height:2" coordorigin="12715,2297" coordsize="180,0" path="m12895,2297l12715,2297e" filled="f" stroked="t" strokeweight=".72pt" strokecolor="#FF0000">
                <v:path arrowok="t"/>
              </v:shape>
            </v:group>
            <v:group style="position:absolute;left:13421;top:2297;width:180;height:2" coordorigin="13421,2297" coordsize="180,2">
              <v:shape style="position:absolute;left:13421;top:2297;width:180;height:2" coordorigin="13421,2297" coordsize="180,0" path="m13421,2297l13601,2297e" filled="f" stroked="t" strokeweight=".72pt" strokecolor="#FF0000">
                <v:path arrowok="t"/>
              </v:shape>
            </v:group>
            <v:group style="position:absolute;left:13248;top:2153;width:2;height:288" coordorigin="13248,2153" coordsize="2,288">
              <v:shape style="position:absolute;left:13248;top:2153;width:2;height:288" coordorigin="13248,2153" coordsize="0,288" path="m13248,2153l13248,2441,13248,2441e" filled="f" stroked="t" strokeweight=".72pt" strokecolor="#0000FF">
                <v:path arrowok="t"/>
              </v:shape>
            </v:group>
            <v:group style="position:absolute;left:12895;top:2297;width:173;height:2" coordorigin="12895,2297" coordsize="173,2">
              <v:shape style="position:absolute;left:12895;top:2297;width:173;height:2" coordorigin="12895,2297" coordsize="173,0" path="m12895,2297l13068,2297,13068,2297e" filled="f" stroked="t" strokeweight=".72pt" strokecolor="#0000FF">
                <v:path arrowok="t"/>
              </v:shape>
            </v:group>
            <v:group style="position:absolute;left:13248;top:2297;width:173;height:2" coordorigin="13248,2297" coordsize="173,2">
              <v:shape style="position:absolute;left:13248;top:2297;width:173;height:2" coordorigin="13248,2297" coordsize="173,0" path="m13248,2297l13421,2297,13421,2297e" filled="f" stroked="t" strokeweight=".72pt" strokecolor="#0000FF">
                <v:path arrowok="t"/>
              </v:shape>
            </v:group>
            <v:group style="position:absolute;left:13068;top:2153;width:180;height:288" coordorigin="13068,2153" coordsize="180,288">
              <v:shape style="position:absolute;left:13068;top:2153;width:180;height:288" coordorigin="13068,2153" coordsize="180,288" path="m13068,2441l13068,2153,13248,2297,13068,2441xe" filled="t" fillcolor="#0000FF" stroked="f">
                <v:path arrowok="t"/>
                <v:fill type="solid"/>
              </v:shape>
            </v:group>
            <v:group style="position:absolute;left:13068;top:2153;width:180;height:288" coordorigin="13068,2153" coordsize="180,288">
              <v:shape style="position:absolute;left:13068;top:2153;width:180;height:288" coordorigin="13068,2153" coordsize="180,288" path="m13248,2297l13068,2441,13068,2153,13248,2297xe" filled="f" stroked="t" strokeweight=".72pt" strokecolor="#0000FF">
                <v:path arrowok="t"/>
              </v:shape>
            </v:group>
            <v:group style="position:absolute;left:12010;top:3838;width:353;height:2" coordorigin="12010,3838" coordsize="353,2">
              <v:shape style="position:absolute;left:12010;top:3838;width:353;height:2" coordorigin="12010,3838" coordsize="353,0" path="m12362,3838l12010,3838,12010,3838e" filled="f" stroked="t" strokeweight=".72pt" strokecolor="#FF0000">
                <v:path arrowok="t"/>
              </v:shape>
            </v:group>
            <v:group style="position:absolute;left:12067;top:3902;width:245;height:2" coordorigin="12067,3902" coordsize="245,2">
              <v:shape style="position:absolute;left:12067;top:3902;width:245;height:2" coordorigin="12067,3902" coordsize="245,0" path="m12312,3902l12067,3902,12067,3902e" filled="f" stroked="t" strokeweight=".72pt" strokecolor="#FF0000">
                <v:path arrowok="t"/>
              </v:shape>
            </v:group>
            <v:group style="position:absolute;left:12118;top:3960;width:144;height:2" coordorigin="12118,3960" coordsize="144,2">
              <v:shape style="position:absolute;left:12118;top:3960;width:144;height:2" coordorigin="12118,3960" coordsize="144,0" path="m12118,3960l12262,3960,12262,3960e" filled="f" stroked="t" strokeweight=".72pt" strokecolor="#FF0000">
                <v:path arrowok="t"/>
              </v:shape>
            </v:group>
            <v:group style="position:absolute;left:12168;top:4025;width:36;height:2" coordorigin="12168,4025" coordsize="36,2">
              <v:shape style="position:absolute;left:12168;top:4025;width:36;height:2" coordorigin="12168,4025" coordsize="36,0" path="m12204,4025l12168,4025,12168,4025e" filled="f" stroked="t" strokeweight=".72pt" strokecolor="#FF0000">
                <v:path arrowok="t"/>
              </v:shape>
            </v:group>
            <v:group style="position:absolute;left:12154;top:3389;width:71;height:81" coordorigin="12154,3389" coordsize="71,81">
              <v:shape style="position:absolute;left:12154;top:3389;width:71;height:81" coordorigin="12154,3389" coordsize="71,81" path="m12192,3470l12174,3464,12159,3447,12154,3427,12161,3405,12176,3389,12198,3391,12215,3402,12225,3419,12220,3444,12207,3462,12192,3470xe" filled="t" fillcolor="#FF00FF" stroked="f">
                <v:path arrowok="t"/>
                <v:fill type="solid"/>
              </v:shape>
            </v:group>
            <v:group style="position:absolute;left:12154;top:3389;width:71;height:81" coordorigin="12154,3389" coordsize="71,81">
              <v:shape style="position:absolute;left:12154;top:3389;width:71;height:81" coordorigin="12154,3389" coordsize="71,81" path="m12154,3427l12161,3405,12176,3389,12198,3391,12215,3402,12225,3419,12220,3444,12207,3462,12192,3470,12174,3464,12159,3447e" filled="f" stroked="t" strokeweight=".72pt" strokecolor="#FF00FF">
                <v:path arrowok="t"/>
              </v:shape>
            </v:group>
            <v:group style="position:absolute;left:11657;top:3218;width:94;height:2" coordorigin="11657,3218" coordsize="94,2">
              <v:shape style="position:absolute;left:11657;top:3218;width:94;height:2" coordorigin="11657,3218" coordsize="94,0" path="m11657,3218l11750,3218,11750,3218e" filled="f" stroked="t" strokeweight=".72pt" strokecolor="#800040">
                <v:path arrowok="t"/>
              </v:shape>
            </v:group>
            <v:group style="position:absolute;left:12154;top:2256;width:66;height:75" coordorigin="12154,2256" coordsize="66,75">
              <v:shape style="position:absolute;left:12154;top:2256;width:66;height:75" coordorigin="12154,2256" coordsize="66,75" path="m12199,2330l12178,2326,12162,2313,12154,2294,12154,2290,12162,2268,12180,2256,12203,2259,12219,2271,12219,2299,12211,2319,12199,2330xe" filled="t" fillcolor="#FF00FF" stroked="f">
                <v:path arrowok="t"/>
                <v:fill type="solid"/>
              </v:shape>
            </v:group>
            <v:group style="position:absolute;left:12154;top:2256;width:66;height:75" coordorigin="12154,2256" coordsize="66,75">
              <v:shape style="position:absolute;left:12154;top:2256;width:66;height:75" coordorigin="12154,2256" coordsize="66,75" path="m12154,2290l12162,2268,12180,2256,12203,2259,12219,2271,12219,2299,12211,2319,12199,2330,12178,2326,12162,2313,12154,2294e" filled="f" stroked="t" strokeweight=".72pt" strokecolor="#FF00FF">
                <v:path arrowok="t"/>
              </v:shape>
            </v:group>
            <v:group style="position:absolute;left:13651;top:2256;width:66;height:75" coordorigin="13651,2256" coordsize="66,75">
              <v:shape style="position:absolute;left:13651;top:2256;width:66;height:75" coordorigin="13651,2256" coordsize="66,75" path="m13696,2330l13676,2326,13659,2313,13651,2294,13651,2290,13659,2268,13677,2256,13700,2259,13717,2271,13717,2299,13708,2319,13696,2330xe" filled="t" fillcolor="#FF00FF" stroked="f">
                <v:path arrowok="t"/>
                <v:fill type="solid"/>
              </v:shape>
            </v:group>
            <v:group style="position:absolute;left:13651;top:2256;width:66;height:75" coordorigin="13651,2256" coordsize="66,75">
              <v:shape style="position:absolute;left:13651;top:2256;width:66;height:75" coordorigin="13651,2256" coordsize="66,75" path="m13651,2290l13659,2268,13677,2256,13700,2259,13717,2271,13717,2299,13708,2319,13696,2330,13676,2326,13659,2313,13651,2294e" filled="f" stroked="t" strokeweight=".72pt" strokecolor="#FF00FF">
                <v:path arrowok="t"/>
              </v:shape>
            </v:group>
            <w10:wrap type="none"/>
          </v:group>
        </w:pict>
      </w:r>
      <w:r>
        <w:rPr/>
        <w:pict>
          <v:shape style="position:absolute;margin-left:591.895447pt;margin-top:14.714918pt;width:11.36pt;height:6.735786pt;mso-position-horizontal-relative:page;mso-position-vertical-relative:paragraph;z-index:-12231" type="#_x0000_t202" filled="f" stroked="f">
            <v:textbox inset="0,0,0,0" style="layout-flow:vertical;mso-layout-flow-alt:bottom-to-top">
              <w:txbxContent>
                <w:p>
                  <w:pPr>
                    <w:spacing w:before="3"/>
                    <w:ind w:left="20" w:right="0" w:firstLine="0"/>
                    <w:jc w:val="left"/>
                    <w:rPr>
                      <w:rFonts w:ascii="Arial" w:hAnsi="Arial" w:cs="Arial" w:eastAsia="Arial"/>
                      <w:sz w:val="18"/>
                      <w:szCs w:val="18"/>
                    </w:rPr>
                  </w:pPr>
                  <w:r>
                    <w:rPr>
                      <w:rFonts w:ascii="Arial"/>
                      <w:w w:val="94"/>
                      <w:sz w:val="18"/>
                    </w:rPr>
                    <w:t>3</w:t>
                  </w:r>
                  <w:r>
                    <w:rPr>
                      <w:rFonts w:ascii="Arial"/>
                      <w:sz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SimSun" w:hAnsi="SimSun" w:cs="SimSun" w:eastAsia="SimSun"/>
          <w:color w:val="3399FF"/>
          <w:spacing w:val="-1"/>
          <w:position w:val="1"/>
          <w:sz w:val="39"/>
          <w:szCs w:val="39"/>
        </w:rPr>
        <w:t>C1：</w:t>
      </w:r>
      <w:r>
        <w:rPr>
          <w:rFonts w:ascii="SimSun" w:hAnsi="SimSun" w:cs="SimSun" w:eastAsia="SimSun"/>
          <w:color w:val="000000"/>
          <w:spacing w:val="-1"/>
          <w:sz w:val="36"/>
          <w:szCs w:val="36"/>
        </w:rPr>
        <w:t>输入滤波电容，开路状态不会</w:t>
        <w:tab/>
      </w:r>
      <w:r>
        <w:rPr>
          <w:rFonts w:ascii="SimSun" w:hAnsi="SimSun" w:cs="SimSun" w:eastAsia="SimSun"/>
          <w:color w:val="000000"/>
          <w:sz w:val="36"/>
          <w:szCs w:val="36"/>
        </w:rPr>
        <w:t>对</w:t>
      </w:r>
      <w:r>
        <w:rPr>
          <w:rFonts w:ascii="SimSun" w:hAnsi="SimSun" w:cs="SimSun" w:eastAsia="SimSun"/>
          <w:color w:val="000000"/>
          <w:spacing w:val="30"/>
          <w:sz w:val="36"/>
          <w:szCs w:val="36"/>
        </w:rPr>
        <w:t> </w:t>
      </w:r>
      <w:r>
        <w:rPr>
          <w:rFonts w:ascii="SimSun" w:hAnsi="SimSun" w:cs="SimSun" w:eastAsia="SimSun"/>
          <w:color w:val="000000"/>
          <w:sz w:val="36"/>
          <w:szCs w:val="36"/>
        </w:rPr>
        <w:t>电路造成实质性影响，短路会使</w:t>
      </w:r>
      <w:r>
        <w:rPr>
          <w:rFonts w:ascii="SimSun" w:hAnsi="SimSun" w:cs="SimSun" w:eastAsia="SimSun"/>
          <w:color w:val="000000"/>
          <w:sz w:val="36"/>
          <w:szCs w:val="36"/>
        </w:rPr>
        <w:t> 后面电路失效。</w:t>
      </w:r>
    </w:p>
    <w:p>
      <w:pPr>
        <w:spacing w:line="282" w:lineRule="auto" w:before="188"/>
        <w:ind w:left="1240" w:right="1393" w:hanging="893"/>
        <w:jc w:val="both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3399FF"/>
          <w:spacing w:val="2"/>
          <w:position w:val="-2"/>
          <w:sz w:val="39"/>
          <w:szCs w:val="39"/>
        </w:rPr>
        <w:t>L</w:t>
      </w:r>
      <w:r>
        <w:rPr>
          <w:rFonts w:ascii="SimSun" w:hAnsi="SimSun" w:cs="SimSun" w:eastAsia="SimSun"/>
          <w:color w:val="3399FF"/>
          <w:spacing w:val="-4"/>
          <w:position w:val="-2"/>
          <w:sz w:val="39"/>
          <w:szCs w:val="39"/>
        </w:rPr>
        <w:t>1</w:t>
      </w:r>
      <w:r>
        <w:rPr>
          <w:rFonts w:ascii="SimSun" w:hAnsi="SimSun" w:cs="SimSun" w:eastAsia="SimSun"/>
          <w:color w:val="3399FF"/>
          <w:position w:val="-2"/>
          <w:sz w:val="39"/>
          <w:szCs w:val="39"/>
        </w:rPr>
        <w:t>：</w:t>
      </w:r>
      <w:r>
        <w:rPr>
          <w:rFonts w:ascii="SimSun" w:hAnsi="SimSun" w:cs="SimSun" w:eastAsia="SimSun"/>
          <w:color w:val="000000"/>
          <w:sz w:val="36"/>
          <w:szCs w:val="36"/>
        </w:rPr>
        <w:t>储能电感。开路则电路失效，短路会</w:t>
      </w:r>
      <w:r>
        <w:rPr>
          <w:rFonts w:ascii="SimSun" w:hAnsi="SimSun" w:cs="SimSun" w:eastAsia="SimSun"/>
          <w:color w:val="000000"/>
          <w:spacing w:val="-29"/>
          <w:sz w:val="36"/>
          <w:szCs w:val="36"/>
        </w:rPr>
        <w:t>使</w:t>
      </w:r>
      <w:r>
        <w:rPr>
          <w:rFonts w:ascii="SimSun" w:hAnsi="SimSun" w:cs="SimSun" w:eastAsia="SimSun"/>
          <w:color w:val="000000"/>
          <w:sz w:val="36"/>
          <w:szCs w:val="36"/>
        </w:rPr>
        <w:t>Boos</w:t>
      </w:r>
      <w:r>
        <w:rPr>
          <w:rFonts w:ascii="SimSun" w:hAnsi="SimSun" w:cs="SimSun" w:eastAsia="SimSun"/>
          <w:color w:val="000000"/>
          <w:spacing w:val="-8"/>
          <w:sz w:val="36"/>
          <w:szCs w:val="36"/>
        </w:rPr>
        <w:t>t</w:t>
      </w:r>
      <w:r>
        <w:rPr>
          <w:rFonts w:ascii="SimSun" w:hAnsi="SimSun" w:cs="SimSun" w:eastAsia="SimSun"/>
          <w:color w:val="000000"/>
          <w:sz w:val="36"/>
          <w:szCs w:val="36"/>
        </w:rPr>
        <w:t>电路无法工作，且可</w:t>
      </w:r>
      <w:r>
        <w:rPr>
          <w:rFonts w:ascii="SimSun" w:hAnsi="SimSun" w:cs="SimSun" w:eastAsia="SimSun"/>
          <w:color w:val="000000"/>
          <w:sz w:val="36"/>
          <w:szCs w:val="36"/>
        </w:rPr>
        <w:t> </w:t>
      </w:r>
      <w:r>
        <w:rPr>
          <w:rFonts w:ascii="SimSun" w:hAnsi="SimSun" w:cs="SimSun" w:eastAsia="SimSun"/>
          <w:color w:val="000000"/>
          <w:spacing w:val="-2"/>
          <w:sz w:val="36"/>
          <w:szCs w:val="36"/>
        </w:rPr>
        <w:t>能使MOS管Q1烧毁。出故障时可以检测L1是否有短路，电感量是否</w:t>
      </w:r>
      <w:r>
        <w:rPr>
          <w:rFonts w:ascii="SimSun" w:hAnsi="SimSun" w:cs="SimSun" w:eastAsia="SimSun"/>
          <w:color w:val="000000"/>
          <w:spacing w:val="53"/>
          <w:sz w:val="36"/>
          <w:szCs w:val="36"/>
        </w:rPr>
        <w:t> </w:t>
      </w:r>
      <w:r>
        <w:rPr>
          <w:rFonts w:ascii="SimSun" w:hAnsi="SimSun" w:cs="SimSun" w:eastAsia="SimSun"/>
          <w:color w:val="000000"/>
          <w:spacing w:val="-2"/>
          <w:sz w:val="36"/>
          <w:szCs w:val="36"/>
        </w:rPr>
        <w:t>还存在。L1损坏的情况多表现为感量为0。</w:t>
      </w:r>
    </w:p>
    <w:p>
      <w:pPr>
        <w:spacing w:line="294" w:lineRule="auto" w:before="49"/>
        <w:ind w:left="347" w:right="197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color w:val="3399FF"/>
          <w:spacing w:val="2"/>
          <w:position w:val="-2"/>
          <w:sz w:val="39"/>
          <w:szCs w:val="39"/>
        </w:rPr>
        <w:t>D</w:t>
      </w:r>
      <w:r>
        <w:rPr>
          <w:rFonts w:ascii="SimSun" w:hAnsi="SimSun" w:cs="SimSun" w:eastAsia="SimSun"/>
          <w:color w:val="3399FF"/>
          <w:spacing w:val="-4"/>
          <w:position w:val="-2"/>
          <w:sz w:val="39"/>
          <w:szCs w:val="39"/>
        </w:rPr>
        <w:t>1</w:t>
      </w:r>
      <w:r>
        <w:rPr>
          <w:rFonts w:ascii="SimSun" w:hAnsi="SimSun" w:cs="SimSun" w:eastAsia="SimSun"/>
          <w:color w:val="3399FF"/>
          <w:position w:val="-2"/>
          <w:sz w:val="39"/>
          <w:szCs w:val="39"/>
        </w:rPr>
        <w:t>：</w:t>
      </w:r>
      <w:r>
        <w:rPr>
          <w:rFonts w:ascii="SimSun" w:hAnsi="SimSun" w:cs="SimSun" w:eastAsia="SimSun"/>
          <w:color w:val="000000"/>
          <w:sz w:val="36"/>
          <w:szCs w:val="36"/>
        </w:rPr>
        <w:t>续流二极管。在线路中着重检</w:t>
      </w:r>
      <w:r>
        <w:rPr>
          <w:rFonts w:ascii="SimSun" w:hAnsi="SimSun" w:cs="SimSun" w:eastAsia="SimSun"/>
          <w:color w:val="000000"/>
          <w:spacing w:val="-22"/>
          <w:sz w:val="36"/>
          <w:szCs w:val="36"/>
        </w:rPr>
        <w:t>测</w:t>
      </w:r>
      <w:r>
        <w:rPr>
          <w:rFonts w:ascii="SimSun" w:hAnsi="SimSun" w:cs="SimSun" w:eastAsia="SimSun"/>
          <w:color w:val="000000"/>
          <w:sz w:val="36"/>
          <w:szCs w:val="36"/>
        </w:rPr>
        <w:t>D</w:t>
      </w:r>
      <w:r>
        <w:rPr>
          <w:rFonts w:ascii="SimSun" w:hAnsi="SimSun" w:cs="SimSun" w:eastAsia="SimSun"/>
          <w:color w:val="000000"/>
          <w:spacing w:val="-8"/>
          <w:sz w:val="36"/>
          <w:szCs w:val="36"/>
        </w:rPr>
        <w:t>1</w:t>
      </w:r>
      <w:r>
        <w:rPr>
          <w:rFonts w:ascii="SimSun" w:hAnsi="SimSun" w:cs="SimSun" w:eastAsia="SimSun"/>
          <w:color w:val="000000"/>
          <w:sz w:val="36"/>
          <w:szCs w:val="36"/>
        </w:rPr>
        <w:t>是否有短路，是否有反向击穿。</w:t>
      </w:r>
      <w:r>
        <w:rPr>
          <w:rFonts w:ascii="SimSun" w:hAnsi="SimSun" w:cs="SimSun" w:eastAsia="SimSun"/>
          <w:color w:val="000000"/>
          <w:sz w:val="36"/>
          <w:szCs w:val="36"/>
        </w:rPr>
        <w:t> </w:t>
      </w:r>
      <w:r>
        <w:rPr>
          <w:rFonts w:ascii="SimSun" w:hAnsi="SimSun" w:cs="SimSun" w:eastAsia="SimSun"/>
          <w:color w:val="3399FF"/>
          <w:spacing w:val="-2"/>
          <w:position w:val="-2"/>
          <w:sz w:val="39"/>
          <w:szCs w:val="39"/>
        </w:rPr>
        <w:t>Q1：</w:t>
      </w:r>
      <w:r>
        <w:rPr>
          <w:rFonts w:ascii="SimSun" w:hAnsi="SimSun" w:cs="SimSun" w:eastAsia="SimSun"/>
          <w:color w:val="000000"/>
          <w:spacing w:val="-2"/>
          <w:sz w:val="36"/>
          <w:szCs w:val="36"/>
        </w:rPr>
        <w:t>开关控制MOS管。失效状态多表现为：1、2脚对3脚短路。</w:t>
      </w:r>
      <w:r>
        <w:rPr>
          <w:rFonts w:ascii="SimSun" w:hAnsi="SimSun" w:cs="SimSun" w:eastAsia="SimSun"/>
          <w:color w:val="000000"/>
          <w:spacing w:val="47"/>
          <w:sz w:val="36"/>
          <w:szCs w:val="36"/>
        </w:rPr>
        <w:t> </w:t>
      </w:r>
      <w:r>
        <w:rPr>
          <w:rFonts w:ascii="SimSun" w:hAnsi="SimSun" w:cs="SimSun" w:eastAsia="SimSun"/>
          <w:color w:val="3399FF"/>
          <w:spacing w:val="-1"/>
          <w:position w:val="-2"/>
          <w:sz w:val="39"/>
          <w:szCs w:val="39"/>
        </w:rPr>
        <w:t>C2：</w:t>
      </w:r>
      <w:r>
        <w:rPr>
          <w:rFonts w:ascii="SimSun" w:hAnsi="SimSun" w:cs="SimSun" w:eastAsia="SimSun"/>
          <w:color w:val="000000"/>
          <w:spacing w:val="-1"/>
          <w:sz w:val="36"/>
          <w:szCs w:val="36"/>
        </w:rPr>
        <w:t>输出储能电容。必不可少，却之则电路失效。在线路中着重检测电容正负</w:t>
      </w:r>
    </w:p>
    <w:p>
      <w:pPr>
        <w:spacing w:before="8"/>
        <w:ind w:left="1240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SimSun" w:hAnsi="SimSun" w:cs="SimSun" w:eastAsia="SimSun"/>
          <w:sz w:val="36"/>
          <w:szCs w:val="36"/>
        </w:rPr>
        <w:t>极是否短路，电容是否失效。</w:t>
      </w:r>
    </w:p>
    <w:p>
      <w:pPr>
        <w:spacing w:after="0"/>
        <w:jc w:val="left"/>
        <w:rPr>
          <w:rFonts w:ascii="SimSun" w:hAnsi="SimSun" w:cs="SimSun" w:eastAsia="SimSun"/>
          <w:sz w:val="36"/>
          <w:szCs w:val="36"/>
        </w:rPr>
        <w:sectPr>
          <w:type w:val="continuous"/>
          <w:pgSz w:w="16838" w:h="11920" w:orient="landscape"/>
          <w:pgMar w:top="1100" w:bottom="280" w:left="1560" w:right="2420"/>
        </w:sectPr>
      </w:pPr>
    </w:p>
    <w:p>
      <w:pPr>
        <w:spacing w:line="190" w:lineRule="exact" w:before="7"/>
        <w:rPr>
          <w:sz w:val="19"/>
          <w:szCs w:val="19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81" w:lineRule="exact" w:before="0"/>
        <w:ind w:left="359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3"/>
          <w:sz w:val="38"/>
          <w:szCs w:val="38"/>
        </w:rPr>
        <w:t>6、LED驱动IC介绍</w:t>
      </w:r>
    </w:p>
    <w:p>
      <w:pPr>
        <w:spacing w:line="100" w:lineRule="exact" w:before="6"/>
        <w:rPr>
          <w:sz w:val="10"/>
          <w:szCs w:val="1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1700" w:right="2420"/>
        </w:sectPr>
      </w:pPr>
    </w:p>
    <w:p>
      <w:pPr>
        <w:spacing w:before="69"/>
        <w:ind w:left="70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0080"/>
          <w:spacing w:val="-10"/>
          <w:w w:val="95"/>
          <w:sz w:val="25"/>
        </w:rPr>
        <w:t>U701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1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5"/>
          <w:sz w:val="25"/>
        </w:rPr>
        <w:t>PWM</w:t>
      </w:r>
      <w:r>
        <w:rPr>
          <w:rFonts w:ascii="Arial"/>
          <w:color w:val="000000"/>
          <w:sz w:val="25"/>
        </w:rPr>
      </w:r>
    </w:p>
    <w:p>
      <w:pPr>
        <w:tabs>
          <w:tab w:pos="654" w:val="left" w:leader="none"/>
        </w:tabs>
        <w:spacing w:before="104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position w:val="17"/>
          <w:sz w:val="25"/>
        </w:rPr>
        <w:t>2</w:t>
        <w:tab/>
      </w:r>
      <w:r>
        <w:rPr>
          <w:rFonts w:ascii="Arial"/>
          <w:color w:val="004080"/>
          <w:spacing w:val="-3"/>
          <w:w w:val="90"/>
          <w:sz w:val="25"/>
        </w:rPr>
        <w:t>ISEN1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3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ISEN2</w:t>
      </w:r>
      <w:r>
        <w:rPr>
          <w:rFonts w:ascii="Arial"/>
          <w:color w:val="000000"/>
          <w:sz w:val="25"/>
        </w:rPr>
      </w:r>
    </w:p>
    <w:p>
      <w:pPr>
        <w:spacing w:line="150" w:lineRule="exact" w:before="9"/>
        <w:rPr>
          <w:sz w:val="15"/>
          <w:szCs w:val="15"/>
        </w:rPr>
      </w:pPr>
      <w:r>
        <w:rPr/>
        <w:br w:type="column"/>
      </w:r>
      <w:r>
        <w:rPr>
          <w:sz w:val="15"/>
        </w:rPr>
      </w:r>
    </w:p>
    <w:p>
      <w:pPr>
        <w:spacing w:line="240" w:lineRule="exact" w:before="0"/>
        <w:rPr>
          <w:sz w:val="24"/>
          <w:szCs w:val="24"/>
        </w:rPr>
      </w:pPr>
    </w:p>
    <w:p>
      <w:pPr>
        <w:spacing w:line="240" w:lineRule="exact" w:before="0"/>
        <w:rPr>
          <w:sz w:val="24"/>
          <w:szCs w:val="24"/>
        </w:rPr>
      </w:pPr>
    </w:p>
    <w:p>
      <w:pPr>
        <w:spacing w:before="0"/>
        <w:ind w:left="272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4"/>
          <w:w w:val="95"/>
          <w:sz w:val="25"/>
        </w:rPr>
        <w:t>STATUS</w:t>
      </w:r>
      <w:r>
        <w:rPr>
          <w:rFonts w:ascii="Arial"/>
          <w:color w:val="000000"/>
          <w:sz w:val="25"/>
        </w:rPr>
      </w:r>
    </w:p>
    <w:p>
      <w:pPr>
        <w:spacing w:line="568" w:lineRule="exact" w:before="54"/>
        <w:ind w:left="229" w:right="0" w:firstLine="568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9"/>
          <w:w w:val="95"/>
          <w:sz w:val="25"/>
        </w:rPr>
        <w:t>NC</w:t>
      </w:r>
      <w:r>
        <w:rPr>
          <w:rFonts w:ascii="Arial"/>
          <w:color w:val="004080"/>
          <w:spacing w:val="20"/>
          <w:w w:val="93"/>
          <w:sz w:val="25"/>
        </w:rPr>
        <w:t> </w:t>
      </w:r>
      <w:r>
        <w:rPr>
          <w:rFonts w:ascii="Arial"/>
          <w:color w:val="004080"/>
          <w:spacing w:val="-2"/>
          <w:w w:val="90"/>
          <w:sz w:val="25"/>
        </w:rPr>
        <w:t>SSTCMP</w:t>
      </w:r>
      <w:r>
        <w:rPr>
          <w:rFonts w:ascii="Arial"/>
          <w:color w:val="000000"/>
          <w:sz w:val="25"/>
        </w:rPr>
      </w:r>
    </w:p>
    <w:p>
      <w:pPr>
        <w:tabs>
          <w:tab w:pos="1146" w:val="left" w:leader="none"/>
        </w:tabs>
        <w:spacing w:line="399" w:lineRule="exact" w:before="91"/>
        <w:ind w:left="606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/>
        <w:br w:type="column"/>
      </w: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1.PWM：</w:t>
      </w:r>
      <w:r>
        <w:rPr>
          <w:rFonts w:ascii="SimSun" w:hAnsi="SimSun" w:cs="SimSun" w:eastAsia="SimSun"/>
          <w:sz w:val="31"/>
          <w:szCs w:val="31"/>
        </w:rPr>
        <w:t>外部PWM调光输入脚。通过此脚进行全局调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199" w:lineRule="exact" w:before="0"/>
        <w:ind w:left="196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24</w:t>
      </w:r>
      <w:r>
        <w:rPr>
          <w:rFonts w:ascii="Arial"/>
          <w:sz w:val="25"/>
        </w:rPr>
      </w:r>
    </w:p>
    <w:p>
      <w:pPr>
        <w:tabs>
          <w:tab w:pos="2413" w:val="left" w:leader="none"/>
        </w:tabs>
        <w:spacing w:line="352" w:lineRule="exact" w:before="0"/>
        <w:ind w:left="606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光，每一根灯条的光都进行相同的明暗变化。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199" w:lineRule="exact" w:before="0"/>
        <w:ind w:left="196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23</w:t>
      </w:r>
      <w:r>
        <w:rPr>
          <w:rFonts w:ascii="Arial"/>
          <w:sz w:val="25"/>
        </w:rPr>
      </w:r>
    </w:p>
    <w:p>
      <w:pPr>
        <w:tabs>
          <w:tab w:pos="2413" w:val="left" w:leader="none"/>
        </w:tabs>
        <w:spacing w:line="340" w:lineRule="exact" w:before="0"/>
        <w:ind w:left="606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小尺寸LED液晶电视的PWM调光频率基本设定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190" w:lineRule="exact" w:before="16"/>
        <w:ind w:left="196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22</w:t>
      </w:r>
      <w:r>
        <w:rPr>
          <w:rFonts w:ascii="Arial"/>
          <w:sz w:val="25"/>
        </w:rPr>
      </w:r>
    </w:p>
    <w:p>
      <w:pPr>
        <w:tabs>
          <w:tab w:pos="2413" w:val="left" w:leader="none"/>
        </w:tabs>
        <w:spacing w:line="326" w:lineRule="exact" w:before="0"/>
        <w:ind w:left="606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在15～20KHz。PWM高电平需&gt;2.4V。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after="0" w:line="326" w:lineRule="exact"/>
        <w:jc w:val="left"/>
        <w:rPr>
          <w:rFonts w:ascii="SimSun" w:hAnsi="SimSun" w:cs="SimSun" w:eastAsia="SimSun"/>
          <w:sz w:val="31"/>
          <w:szCs w:val="31"/>
        </w:rPr>
        <w:sectPr>
          <w:type w:val="continuous"/>
          <w:pgSz w:w="16838" w:h="11920" w:orient="landscape"/>
          <w:pgMar w:top="1100" w:bottom="280" w:left="1700" w:right="2420"/>
          <w:cols w:num="3" w:equalWidth="0">
            <w:col w:w="1321" w:space="422"/>
            <w:col w:w="1203" w:space="40"/>
            <w:col w:w="9732"/>
          </w:cols>
        </w:sectPr>
      </w:pPr>
    </w:p>
    <w:p>
      <w:pPr>
        <w:spacing w:line="230" w:lineRule="exact" w:before="4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4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ISEN3</w:t>
      </w:r>
      <w:r>
        <w:rPr>
          <w:rFonts w:ascii="Arial"/>
          <w:color w:val="000000"/>
          <w:sz w:val="25"/>
        </w:rPr>
      </w:r>
    </w:p>
    <w:p>
      <w:pPr>
        <w:numPr>
          <w:ilvl w:val="0"/>
          <w:numId w:val="3"/>
        </w:numPr>
        <w:tabs>
          <w:tab w:pos="654" w:val="left" w:leader="none"/>
        </w:tabs>
        <w:spacing w:before="104"/>
        <w:ind w:left="654" w:right="0" w:hanging="425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ISEN4</w:t>
      </w:r>
      <w:r>
        <w:rPr>
          <w:rFonts w:ascii="Arial"/>
          <w:color w:val="000000"/>
          <w:sz w:val="25"/>
        </w:rPr>
      </w:r>
    </w:p>
    <w:p>
      <w:pPr>
        <w:numPr>
          <w:ilvl w:val="0"/>
          <w:numId w:val="3"/>
        </w:numPr>
        <w:tabs>
          <w:tab w:pos="654" w:val="left" w:leader="none"/>
        </w:tabs>
        <w:spacing w:before="111"/>
        <w:ind w:left="654" w:right="0" w:hanging="425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7"/>
          <w:w w:val="95"/>
          <w:sz w:val="25"/>
        </w:rPr>
        <w:t>GNDA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7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ISEN8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8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ISEN6</w:t>
      </w:r>
      <w:r>
        <w:rPr>
          <w:rFonts w:ascii="Arial"/>
          <w:color w:val="000000"/>
          <w:sz w:val="25"/>
        </w:rPr>
      </w:r>
    </w:p>
    <w:p>
      <w:pPr>
        <w:tabs>
          <w:tab w:pos="654" w:val="left" w:leader="none"/>
        </w:tabs>
        <w:spacing w:before="104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position w:val="17"/>
          <w:sz w:val="25"/>
        </w:rPr>
        <w:t>9</w:t>
        <w:tab/>
      </w:r>
      <w:r>
        <w:rPr>
          <w:rFonts w:ascii="Arial"/>
          <w:color w:val="004080"/>
          <w:spacing w:val="-3"/>
          <w:w w:val="90"/>
          <w:sz w:val="25"/>
        </w:rPr>
        <w:t>ISEN7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86" w:right="942" w:firstLine="0"/>
        <w:jc w:val="center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10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5"/>
          <w:w w:val="95"/>
          <w:sz w:val="25"/>
        </w:rPr>
        <w:t>OVP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86" w:right="942" w:firstLine="0"/>
        <w:jc w:val="center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11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w w:val="95"/>
          <w:sz w:val="25"/>
        </w:rPr>
        <w:t>ISET</w:t>
      </w:r>
      <w:r>
        <w:rPr>
          <w:rFonts w:ascii="Arial"/>
          <w:color w:val="000000"/>
          <w:sz w:val="25"/>
        </w:rPr>
      </w:r>
    </w:p>
    <w:p>
      <w:pPr>
        <w:tabs>
          <w:tab w:pos="654" w:val="left" w:leader="none"/>
        </w:tabs>
        <w:spacing w:line="274" w:lineRule="exact" w:before="108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12</w:t>
        <w:tab/>
      </w:r>
      <w:r>
        <w:rPr>
          <w:rFonts w:ascii="Arial"/>
          <w:color w:val="004080"/>
          <w:spacing w:val="-9"/>
          <w:w w:val="95"/>
          <w:position w:val="-16"/>
          <w:sz w:val="25"/>
        </w:rPr>
        <w:t>RT</w:t>
      </w:r>
      <w:r>
        <w:rPr>
          <w:rFonts w:ascii="Arial"/>
          <w:color w:val="000000"/>
          <w:sz w:val="25"/>
        </w:rPr>
      </w:r>
    </w:p>
    <w:p>
      <w:pPr>
        <w:spacing w:line="230" w:lineRule="exact" w:before="48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w w:val="90"/>
        </w:rPr>
        <w:br w:type="column"/>
      </w:r>
      <w:r>
        <w:rPr>
          <w:rFonts w:ascii="Arial"/>
          <w:spacing w:val="-4"/>
          <w:w w:val="90"/>
          <w:sz w:val="25"/>
        </w:rPr>
        <w:t>21</w:t>
      </w:r>
      <w:r>
        <w:rPr>
          <w:rFonts w:ascii="Arial"/>
          <w:sz w:val="25"/>
        </w:rPr>
      </w:r>
    </w:p>
    <w:p>
      <w:pPr>
        <w:spacing w:line="230" w:lineRule="exact" w:before="0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6"/>
          <w:w w:val="95"/>
          <w:sz w:val="25"/>
        </w:rPr>
        <w:t>COMP</w:t>
      </w:r>
      <w:r>
        <w:rPr>
          <w:rFonts w:ascii="Arial"/>
          <w:color w:val="000000"/>
          <w:sz w:val="25"/>
        </w:rPr>
      </w:r>
    </w:p>
    <w:p>
      <w:pPr>
        <w:tabs>
          <w:tab w:pos="719" w:val="left" w:leader="none"/>
        </w:tabs>
        <w:spacing w:before="104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5"/>
          <w:sz w:val="25"/>
        </w:rPr>
        <w:t>SEL</w:t>
        <w:tab/>
      </w:r>
      <w:r>
        <w:rPr>
          <w:rFonts w:ascii="Arial"/>
          <w:color w:val="000000"/>
          <w:spacing w:val="-5"/>
          <w:w w:val="90"/>
          <w:position w:val="17"/>
          <w:sz w:val="25"/>
        </w:rPr>
        <w:t>20</w:t>
      </w:r>
      <w:r>
        <w:rPr>
          <w:rFonts w:ascii="Arial"/>
          <w:color w:val="000000"/>
          <w:sz w:val="25"/>
        </w:rPr>
      </w:r>
    </w:p>
    <w:p>
      <w:pPr>
        <w:tabs>
          <w:tab w:pos="691" w:val="left" w:leader="none"/>
        </w:tabs>
        <w:spacing w:before="111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1"/>
          <w:w w:val="95"/>
          <w:sz w:val="25"/>
        </w:rPr>
        <w:t>VIN</w:t>
        <w:tab/>
      </w:r>
      <w:r>
        <w:rPr>
          <w:rFonts w:ascii="Arial"/>
          <w:color w:val="000000"/>
          <w:spacing w:val="-5"/>
          <w:w w:val="90"/>
          <w:position w:val="17"/>
          <w:sz w:val="25"/>
        </w:rPr>
        <w:t>19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5"/>
          <w:w w:val="90"/>
          <w:sz w:val="25"/>
        </w:rPr>
        <w:t>18</w:t>
      </w:r>
      <w:r>
        <w:rPr>
          <w:rFonts w:ascii="Arial"/>
          <w:sz w:val="25"/>
        </w:rPr>
      </w:r>
    </w:p>
    <w:p>
      <w:pPr>
        <w:spacing w:line="230" w:lineRule="exact" w:before="0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7"/>
          <w:w w:val="95"/>
          <w:sz w:val="25"/>
        </w:rPr>
        <w:t>GNDP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5"/>
          <w:w w:val="90"/>
          <w:sz w:val="25"/>
        </w:rPr>
        <w:t>17</w:t>
      </w:r>
      <w:r>
        <w:rPr>
          <w:rFonts w:ascii="Arial"/>
          <w:sz w:val="25"/>
        </w:rPr>
      </w:r>
    </w:p>
    <w:p>
      <w:pPr>
        <w:spacing w:line="230" w:lineRule="exact" w:before="0"/>
        <w:ind w:left="0" w:right="382" w:firstLine="0"/>
        <w:jc w:val="center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1"/>
          <w:w w:val="95"/>
          <w:sz w:val="25"/>
        </w:rPr>
        <w:t>VREF</w:t>
      </w:r>
      <w:r>
        <w:rPr>
          <w:rFonts w:ascii="Arial"/>
          <w:color w:val="000000"/>
          <w:sz w:val="25"/>
        </w:rPr>
      </w:r>
    </w:p>
    <w:p>
      <w:pPr>
        <w:tabs>
          <w:tab w:pos="763" w:val="left" w:leader="none"/>
        </w:tabs>
        <w:spacing w:before="104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10"/>
          <w:w w:val="95"/>
          <w:sz w:val="25"/>
        </w:rPr>
        <w:t>LDR</w:t>
        <w:tab/>
      </w:r>
      <w:r>
        <w:rPr>
          <w:rFonts w:ascii="Arial"/>
          <w:color w:val="000000"/>
          <w:spacing w:val="-5"/>
          <w:w w:val="90"/>
          <w:position w:val="17"/>
          <w:sz w:val="25"/>
        </w:rPr>
        <w:t>16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5"/>
          <w:w w:val="90"/>
          <w:sz w:val="25"/>
        </w:rPr>
        <w:t>15</w:t>
      </w:r>
      <w:r>
        <w:rPr>
          <w:rFonts w:ascii="Arial"/>
          <w:sz w:val="25"/>
        </w:rPr>
      </w:r>
    </w:p>
    <w:p>
      <w:pPr>
        <w:spacing w:line="230" w:lineRule="exact" w:before="0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4"/>
          <w:w w:val="95"/>
          <w:sz w:val="25"/>
        </w:rPr>
        <w:t>ISEN5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5"/>
          <w:w w:val="90"/>
          <w:sz w:val="25"/>
        </w:rPr>
        <w:t>14</w:t>
      </w:r>
      <w:r>
        <w:rPr>
          <w:rFonts w:ascii="Arial"/>
          <w:sz w:val="25"/>
        </w:rPr>
      </w:r>
    </w:p>
    <w:p>
      <w:pPr>
        <w:spacing w:line="230" w:lineRule="exact" w:before="0"/>
        <w:ind w:left="330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1"/>
          <w:w w:val="95"/>
          <w:sz w:val="25"/>
        </w:rPr>
        <w:t>ISW</w:t>
      </w:r>
      <w:r>
        <w:rPr>
          <w:rFonts w:ascii="Arial"/>
          <w:color w:val="000000"/>
          <w:sz w:val="25"/>
        </w:rPr>
      </w:r>
    </w:p>
    <w:p>
      <w:pPr>
        <w:tabs>
          <w:tab w:pos="763" w:val="left" w:leader="none"/>
        </w:tabs>
        <w:spacing w:line="279" w:lineRule="exact" w:before="104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8"/>
          <w:w w:val="95"/>
          <w:sz w:val="25"/>
        </w:rPr>
        <w:t>ENA</w:t>
        <w:tab/>
      </w:r>
      <w:r>
        <w:rPr>
          <w:rFonts w:ascii="Arial"/>
          <w:color w:val="000000"/>
          <w:spacing w:val="-5"/>
          <w:w w:val="90"/>
          <w:position w:val="17"/>
          <w:sz w:val="25"/>
        </w:rPr>
        <w:t>13</w:t>
      </w:r>
      <w:r>
        <w:rPr>
          <w:rFonts w:ascii="Arial"/>
          <w:color w:val="000000"/>
          <w:sz w:val="25"/>
        </w:rPr>
      </w:r>
    </w:p>
    <w:p>
      <w:pPr>
        <w:tabs>
          <w:tab w:pos="647" w:val="left" w:leader="none"/>
        </w:tabs>
        <w:spacing w:before="102"/>
        <w:ind w:left="10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/>
        <w:br w:type="column"/>
      </w: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position w:val="1"/>
          <w:sz w:val="31"/>
          <w:szCs w:val="31"/>
        </w:rPr>
        <w:t>2.ISEN1～ISEN8：</w:t>
      </w:r>
      <w:r>
        <w:rPr>
          <w:rFonts w:ascii="SimSun" w:hAnsi="SimSun" w:cs="SimSun" w:eastAsia="SimSun"/>
          <w:position w:val="1"/>
          <w:sz w:val="31"/>
          <w:szCs w:val="31"/>
        </w:rPr>
        <w:t>电流反馈脚。与LED灯串的负极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1914" w:val="left" w:leader="none"/>
        </w:tabs>
        <w:spacing w:before="110"/>
        <w:ind w:left="10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相连，在芯片内部检测电流，调整输出。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47" w:val="left" w:leader="none"/>
        </w:tabs>
        <w:spacing w:before="110"/>
        <w:ind w:left="10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3.GNDA、GNDP：</w:t>
      </w:r>
      <w:r>
        <w:rPr>
          <w:rFonts w:ascii="SimSun" w:hAnsi="SimSun" w:cs="SimSun" w:eastAsia="SimSun"/>
          <w:sz w:val="31"/>
          <w:szCs w:val="31"/>
        </w:rPr>
        <w:t>小信号地和功率地。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47" w:val="left" w:leader="none"/>
        </w:tabs>
        <w:spacing w:before="110"/>
        <w:ind w:left="10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4.OVP：</w:t>
      </w:r>
      <w:r>
        <w:rPr>
          <w:rFonts w:ascii="SimSun" w:hAnsi="SimSun" w:cs="SimSun" w:eastAsia="SimSun"/>
          <w:sz w:val="31"/>
          <w:szCs w:val="31"/>
        </w:rPr>
        <w:t>过压保护脚。正常工作</w:t>
      </w:r>
      <w:r>
        <w:rPr>
          <w:rFonts w:ascii="SimSun" w:hAnsi="SimSun" w:cs="SimSun" w:eastAsia="SimSun"/>
          <w:spacing w:val="20"/>
          <w:sz w:val="31"/>
          <w:szCs w:val="31"/>
        </w:rPr>
        <w:t>时</w:t>
      </w:r>
      <w:r>
        <w:rPr>
          <w:rFonts w:ascii="SimSun" w:hAnsi="SimSun" w:cs="SimSun" w:eastAsia="SimSun"/>
          <w:sz w:val="31"/>
          <w:szCs w:val="31"/>
        </w:rPr>
        <w:t>OVP电压一般设置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1914" w:val="left" w:leader="none"/>
        </w:tabs>
        <w:spacing w:before="110"/>
        <w:ind w:left="10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在1.6V～1.8V，当OVP电压高于2.0V芯片进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1914" w:val="left" w:leader="none"/>
        </w:tabs>
        <w:spacing w:before="110"/>
        <w:ind w:left="10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入过压保护状态，停止工作。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47" w:val="left" w:leader="none"/>
        </w:tabs>
        <w:spacing w:before="110"/>
        <w:ind w:left="10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5.ISET：</w:t>
      </w:r>
      <w:r>
        <w:rPr>
          <w:rFonts w:ascii="SimSun" w:hAnsi="SimSun" w:cs="SimSun" w:eastAsia="SimSun"/>
          <w:sz w:val="31"/>
          <w:szCs w:val="31"/>
        </w:rPr>
        <w:t>电流设置脚，外接电</w:t>
      </w:r>
      <w:r>
        <w:rPr>
          <w:rFonts w:ascii="SimSun" w:hAnsi="SimSun" w:cs="SimSun" w:eastAsia="SimSun"/>
          <w:spacing w:val="20"/>
          <w:sz w:val="31"/>
          <w:szCs w:val="31"/>
        </w:rPr>
        <w:t>阻</w:t>
      </w:r>
      <w:r>
        <w:rPr>
          <w:rFonts w:ascii="SimSun" w:hAnsi="SimSun" w:cs="SimSun" w:eastAsia="SimSun"/>
          <w:sz w:val="31"/>
          <w:szCs w:val="31"/>
        </w:rPr>
        <w:t>R（iset），则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400" w:lineRule="exact" w:before="7"/>
        <w:rPr>
          <w:sz w:val="40"/>
          <w:szCs w:val="40"/>
        </w:rPr>
      </w:pPr>
    </w:p>
    <w:p>
      <w:pPr>
        <w:tabs>
          <w:tab w:pos="3548" w:val="left" w:leader="none"/>
          <w:tab w:pos="5780" w:val="left" w:leader="none"/>
        </w:tabs>
        <w:spacing w:line="719" w:lineRule="exact" w:before="0"/>
        <w:ind w:left="2720" w:right="0" w:firstLine="0"/>
        <w:jc w:val="left"/>
        <w:rPr>
          <w:rFonts w:ascii="Times New Roman" w:hAnsi="Times New Roman" w:cs="Times New Roman" w:eastAsia="Times New Roman"/>
          <w:sz w:val="46"/>
          <w:szCs w:val="46"/>
        </w:rPr>
      </w:pPr>
      <w:r>
        <w:rPr/>
        <w:pict>
          <v:shape style="position:absolute;margin-left:404.640015pt;margin-top:31.5144pt;width:27.61769pt;height:13.320001pt;mso-position-horizontal-relative:page;mso-position-vertical-relative:paragraph;z-index:-12228" type="#_x0000_t202" filled="f" stroked="f">
            <v:textbox inset="0,0,0,0">
              <w:txbxContent>
                <w:p>
                  <w:pPr>
                    <w:spacing w:line="266" w:lineRule="exact" w:before="0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26"/>
                      <w:szCs w:val="26"/>
                    </w:rPr>
                  </w:pPr>
                  <w:r>
                    <w:rPr>
                      <w:rFonts w:ascii="Times New Roman"/>
                      <w:spacing w:val="10"/>
                      <w:sz w:val="26"/>
                    </w:rPr>
                    <w:t>LED</w:t>
                  </w:r>
                  <w:r>
                    <w:rPr>
                      <w:rFonts w:ascii="Times New Roman"/>
                      <w:sz w:val="2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/>
          <w:sz w:val="46"/>
        </w:rPr>
        <w:t>I</w:t>
        <w:tab/>
      </w:r>
      <w:r>
        <w:rPr>
          <w:rFonts w:ascii="Times New Roman"/>
          <w:spacing w:val="19"/>
          <w:sz w:val="46"/>
        </w:rPr>
        <w:t>(</w:t>
      </w:r>
      <w:r>
        <w:rPr>
          <w:rFonts w:ascii="Times New Roman"/>
          <w:spacing w:val="37"/>
          <w:sz w:val="46"/>
        </w:rPr>
        <w:t>m</w:t>
      </w:r>
      <w:r>
        <w:rPr>
          <w:rFonts w:ascii="Times New Roman"/>
          <w:spacing w:val="34"/>
          <w:sz w:val="46"/>
        </w:rPr>
        <w:t>A</w:t>
      </w:r>
      <w:r>
        <w:rPr>
          <w:rFonts w:ascii="Times New Roman"/>
          <w:spacing w:val="19"/>
          <w:sz w:val="46"/>
        </w:rPr>
        <w:t>)</w:t>
      </w:r>
      <w:r>
        <w:rPr>
          <w:rFonts w:ascii="Times New Roman"/>
          <w:sz w:val="46"/>
        </w:rPr>
        <w:t>=</w:t>
        <w:tab/>
      </w:r>
      <w:r>
        <w:rPr>
          <w:rFonts w:ascii="Times New Roman"/>
          <w:spacing w:val="18"/>
          <w:position w:val="30"/>
          <w:sz w:val="46"/>
        </w:rPr>
        <w:t>600</w:t>
      </w:r>
      <w:r>
        <w:rPr>
          <w:rFonts w:ascii="Times New Roman"/>
          <w:sz w:val="46"/>
        </w:rPr>
      </w:r>
    </w:p>
    <w:p>
      <w:pPr>
        <w:spacing w:after="0" w:line="719" w:lineRule="exact"/>
        <w:jc w:val="left"/>
        <w:rPr>
          <w:rFonts w:ascii="Times New Roman" w:hAnsi="Times New Roman" w:cs="Times New Roman" w:eastAsia="Times New Roman"/>
          <w:sz w:val="46"/>
          <w:szCs w:val="46"/>
        </w:rPr>
        <w:sectPr>
          <w:type w:val="continuous"/>
          <w:pgSz w:w="16838" w:h="11920" w:orient="landscape"/>
          <w:pgMar w:top="1100" w:bottom="280" w:left="1700" w:right="2420"/>
          <w:cols w:num="3" w:equalWidth="0">
            <w:col w:w="1321" w:space="789"/>
            <w:col w:w="1323" w:space="52"/>
            <w:col w:w="9233"/>
          </w:cols>
        </w:sectPr>
      </w:pPr>
    </w:p>
    <w:p>
      <w:pPr>
        <w:spacing w:line="240" w:lineRule="exact" w:before="0"/>
        <w:rPr>
          <w:sz w:val="24"/>
          <w:szCs w:val="24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29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1850;top:2729;width:3226;height:7877" coordorigin="1850,2729" coordsize="3226,7877">
              <v:shape style="position:absolute;left:1850;top:2729;width:3226;height:7877" coordorigin="1850,2729" coordsize="3226,7877" path="m1850,2729l1850,10606,5076,10606,5076,2729,1850,2729xe" filled="t" fillcolor="#333399" stroked="f">
                <v:path arrowok="t"/>
                <v:fill type="solid"/>
              </v:shape>
            </v:group>
            <v:group style="position:absolute;left:1980;top:3442;width:252;height:2" coordorigin="1980,3442" coordsize="252,2">
              <v:shape style="position:absolute;left:1980;top:3442;width:252;height:2" coordorigin="1980,3442" coordsize="252,0" path="m2232,3442l1980,3442e" filled="f" stroked="t" strokeweight="1.08pt" strokecolor="#FF0000">
                <v:path arrowok="t"/>
              </v:shape>
            </v:group>
            <v:group style="position:absolute;left:1980;top:4010;width:252;height:2" coordorigin="1980,4010" coordsize="252,2">
              <v:shape style="position:absolute;left:1980;top:4010;width:252;height:2" coordorigin="1980,4010" coordsize="252,0" path="m2232,4010l1980,4010e" filled="f" stroked="t" strokeweight="1.08pt" strokecolor="#FF0000">
                <v:path arrowok="t"/>
              </v:shape>
            </v:group>
            <v:group style="position:absolute;left:1980;top:4579;width:252;height:2" coordorigin="1980,4579" coordsize="252,2">
              <v:shape style="position:absolute;left:1980;top:4579;width:252;height:2" coordorigin="1980,4579" coordsize="252,0" path="m2232,4579l1980,4579e" filled="f" stroked="t" strokeweight="1.08pt" strokecolor="#FF0000">
                <v:path arrowok="t"/>
              </v:shape>
            </v:group>
            <v:group style="position:absolute;left:1980;top:5141;width:252;height:2" coordorigin="1980,5141" coordsize="252,2">
              <v:shape style="position:absolute;left:1980;top:5141;width:252;height:2" coordorigin="1980,5141" coordsize="252,0" path="m2232,5141l1980,5141e" filled="f" stroked="t" strokeweight="1.08pt" strokecolor="#FF0000">
                <v:path arrowok="t"/>
              </v:shape>
            </v:group>
            <v:group style="position:absolute;left:1980;top:5710;width:252;height:2" coordorigin="1980,5710" coordsize="252,2">
              <v:shape style="position:absolute;left:1980;top:5710;width:252;height:2" coordorigin="1980,5710" coordsize="252,0" path="m2232,5710l1980,5710e" filled="f" stroked="t" strokeweight="1.08pt" strokecolor="#FF0000">
                <v:path arrowok="t"/>
              </v:shape>
            </v:group>
            <v:group style="position:absolute;left:1980;top:6278;width:252;height:2" coordorigin="1980,6278" coordsize="252,2">
              <v:shape style="position:absolute;left:1980;top:6278;width:252;height:2" coordorigin="1980,6278" coordsize="252,0" path="m2232,6278l1980,6278e" filled="f" stroked="t" strokeweight="1.08pt" strokecolor="#FF0000">
                <v:path arrowok="t"/>
              </v:shape>
            </v:group>
            <v:group style="position:absolute;left:1980;top:6847;width:252;height:2" coordorigin="1980,6847" coordsize="252,2">
              <v:shape style="position:absolute;left:1980;top:6847;width:252;height:2" coordorigin="1980,6847" coordsize="252,0" path="m2232,6847l1980,6847e" filled="f" stroked="t" strokeweight="1.08pt" strokecolor="#FF0000">
                <v:path arrowok="t"/>
              </v:shape>
            </v:group>
            <v:group style="position:absolute;left:1980;top:7409;width:252;height:2" coordorigin="1980,7409" coordsize="252,2">
              <v:shape style="position:absolute;left:1980;top:7409;width:252;height:2" coordorigin="1980,7409" coordsize="252,0" path="m2232,7409l1980,7409e" filled="f" stroked="t" strokeweight="1.08pt" strokecolor="#FF0000">
                <v:path arrowok="t"/>
              </v:shape>
            </v:group>
            <v:group style="position:absolute;left:1980;top:7978;width:252;height:2" coordorigin="1980,7978" coordsize="252,2">
              <v:shape style="position:absolute;left:1980;top:7978;width:252;height:2" coordorigin="1980,7978" coordsize="252,0" path="m2232,7978l1980,7978e" filled="f" stroked="t" strokeweight="1.08pt" strokecolor="#FF0000">
                <v:path arrowok="t"/>
              </v:shape>
            </v:group>
            <v:group style="position:absolute;left:1980;top:8546;width:252;height:2" coordorigin="1980,8546" coordsize="252,2">
              <v:shape style="position:absolute;left:1980;top:8546;width:252;height:2" coordorigin="1980,8546" coordsize="252,0" path="m2232,8546l1980,8546e" filled="f" stroked="t" strokeweight="1.08pt" strokecolor="#FF0000">
                <v:path arrowok="t"/>
              </v:shape>
            </v:group>
            <v:group style="position:absolute;left:1980;top:9108;width:252;height:2" coordorigin="1980,9108" coordsize="252,2">
              <v:shape style="position:absolute;left:1980;top:9108;width:252;height:2" coordorigin="1980,9108" coordsize="252,0" path="m2232,9108l1980,9108e" filled="f" stroked="t" strokeweight="1.08pt" strokecolor="#FF0000">
                <v:path arrowok="t"/>
              </v:shape>
            </v:group>
            <v:group style="position:absolute;left:1980;top:9677;width:252;height:2" coordorigin="1980,9677" coordsize="252,2">
              <v:shape style="position:absolute;left:1980;top:9677;width:252;height:2" coordorigin="1980,9677" coordsize="252,0" path="m2232,9677l1980,9677e" filled="f" stroked="t" strokeweight="1.08pt" strokecolor="#FF0000">
                <v:path arrowok="t"/>
              </v:shape>
            </v:group>
            <v:group style="position:absolute;left:4709;top:9677;width:252;height:2" coordorigin="4709,9677" coordsize="252,2">
              <v:shape style="position:absolute;left:4709;top:9677;width:252;height:2" coordorigin="4709,9677" coordsize="252,0" path="m4709,9677l4961,9677e" filled="f" stroked="t" strokeweight="1.08pt" strokecolor="#FF0000">
                <v:path arrowok="t"/>
              </v:shape>
            </v:group>
            <v:group style="position:absolute;left:4709;top:9108;width:252;height:2" coordorigin="4709,9108" coordsize="252,2">
              <v:shape style="position:absolute;left:4709;top:9108;width:252;height:2" coordorigin="4709,9108" coordsize="252,0" path="m4709,9108l4961,9108e" filled="f" stroked="t" strokeweight="1.08pt" strokecolor="#FF0000">
                <v:path arrowok="t"/>
              </v:shape>
            </v:group>
            <v:group style="position:absolute;left:4709;top:8546;width:252;height:2" coordorigin="4709,8546" coordsize="252,2">
              <v:shape style="position:absolute;left:4709;top:8546;width:252;height:2" coordorigin="4709,8546" coordsize="252,0" path="m4709,8546l4961,8546e" filled="f" stroked="t" strokeweight="1.08pt" strokecolor="#FF0000">
                <v:path arrowok="t"/>
              </v:shape>
            </v:group>
            <v:group style="position:absolute;left:4709;top:7978;width:252;height:2" coordorigin="4709,7978" coordsize="252,2">
              <v:shape style="position:absolute;left:4709;top:7978;width:252;height:2" coordorigin="4709,7978" coordsize="252,0" path="m4709,7978l4961,7978e" filled="f" stroked="t" strokeweight="1.08pt" strokecolor="#FF0000">
                <v:path arrowok="t"/>
              </v:shape>
            </v:group>
            <v:group style="position:absolute;left:4709;top:7409;width:252;height:2" coordorigin="4709,7409" coordsize="252,2">
              <v:shape style="position:absolute;left:4709;top:7409;width:252;height:2" coordorigin="4709,7409" coordsize="252,0" path="m4709,7409l4961,7409e" filled="f" stroked="t" strokeweight="1.08pt" strokecolor="#FF0000">
                <v:path arrowok="t"/>
              </v:shape>
            </v:group>
            <v:group style="position:absolute;left:4709;top:6847;width:252;height:2" coordorigin="4709,6847" coordsize="252,2">
              <v:shape style="position:absolute;left:4709;top:6847;width:252;height:2" coordorigin="4709,6847" coordsize="252,0" path="m4709,6847l4961,6847e" filled="f" stroked="t" strokeweight="1.08pt" strokecolor="#FF0000">
                <v:path arrowok="t"/>
              </v:shape>
            </v:group>
            <v:group style="position:absolute;left:4709;top:6278;width:252;height:2" coordorigin="4709,6278" coordsize="252,2">
              <v:shape style="position:absolute;left:4709;top:6278;width:252;height:2" coordorigin="4709,6278" coordsize="252,0" path="m4709,6278l4961,6278e" filled="f" stroked="t" strokeweight="1.08pt" strokecolor="#FF0000">
                <v:path arrowok="t"/>
              </v:shape>
            </v:group>
            <v:group style="position:absolute;left:4709;top:5710;width:252;height:2" coordorigin="4709,5710" coordsize="252,2">
              <v:shape style="position:absolute;left:4709;top:5710;width:252;height:2" coordorigin="4709,5710" coordsize="252,0" path="m4709,5710l4961,5710e" filled="f" stroked="t" strokeweight="1.08pt" strokecolor="#FF0000">
                <v:path arrowok="t"/>
              </v:shape>
            </v:group>
            <v:group style="position:absolute;left:4709;top:5141;width:252;height:2" coordorigin="4709,5141" coordsize="252,2">
              <v:shape style="position:absolute;left:4709;top:5141;width:252;height:2" coordorigin="4709,5141" coordsize="252,0" path="m4709,5141l4961,5141e" filled="f" stroked="t" strokeweight="1.08pt" strokecolor="#FF0000">
                <v:path arrowok="t"/>
              </v:shape>
            </v:group>
            <v:group style="position:absolute;left:4709;top:4579;width:252;height:2" coordorigin="4709,4579" coordsize="252,2">
              <v:shape style="position:absolute;left:4709;top:4579;width:252;height:2" coordorigin="4709,4579" coordsize="252,0" path="m4709,4579l4961,4579e" filled="f" stroked="t" strokeweight="1.08pt" strokecolor="#FF0000">
                <v:path arrowok="t"/>
              </v:shape>
            </v:group>
            <v:group style="position:absolute;left:4709;top:4010;width:252;height:2" coordorigin="4709,4010" coordsize="252,2">
              <v:shape style="position:absolute;left:4709;top:4010;width:252;height:2" coordorigin="4709,4010" coordsize="252,0" path="m4709,4010l4961,4010e" filled="f" stroked="t" strokeweight="1.08pt" strokecolor="#FF0000">
                <v:path arrowok="t"/>
              </v:shape>
            </v:group>
            <v:group style="position:absolute;left:4882;top:3924;width:180;height:202" coordorigin="4882,3924" coordsize="180,202">
              <v:shape style="position:absolute;left:4882;top:3924;width:180;height:202" coordorigin="4882,3924" coordsize="180,202" path="m4882,3924l5062,4126e" filled="f" stroked="t" strokeweight="1.08pt" strokecolor="#804000">
                <v:path arrowok="t"/>
              </v:shape>
            </v:group>
            <v:group style="position:absolute;left:4860;top:3924;width:173;height:202" coordorigin="4860,3924" coordsize="173,202">
              <v:shape style="position:absolute;left:4860;top:3924;width:173;height:202" coordorigin="4860,3924" coordsize="173,202" path="m5033,3924l4860,4126e" filled="f" stroked="t" strokeweight="1.08pt" strokecolor="#804000">
                <v:path arrowok="t"/>
              </v:shape>
            </v:group>
            <v:group style="position:absolute;left:4709;top:3442;width:252;height:2" coordorigin="4709,3442" coordsize="252,2">
              <v:shape style="position:absolute;left:4709;top:3442;width:252;height:2" coordorigin="4709,3442" coordsize="252,0" path="m4709,3442l4961,3442e" filled="f" stroked="t" strokeweight="1.08pt" strokecolor="#FF0000">
                <v:path arrowok="t"/>
              </v:shape>
            </v:group>
            <v:group style="position:absolute;left:2232;top:3161;width:2506;height:6797" coordorigin="2232,3161" coordsize="2506,6797">
              <v:shape style="position:absolute;left:2232;top:3161;width:2506;height:6797" coordorigin="2232,3161" coordsize="2506,6797" path="m2232,9958l4738,9958,4738,3161,2232,3161,2232,9958xe" filled="f" stroked="t" strokeweight="1.08pt" strokecolor="#0000FF">
                <v:path arrowok="t"/>
              </v:shape>
            </v:group>
            <v:group style="position:absolute;left:10224;top:9562;width:2254;height:2" coordorigin="10224,9562" coordsize="2254,2">
              <v:shape style="position:absolute;left:10224;top:9562;width:2254;height:2" coordorigin="10224,9562" coordsize="2254,0" path="m10224,9562l12478,9562e" filled="f" stroked="t" strokeweight="1.44pt" strokecolor="#000000">
                <v:path arrowok="t"/>
              </v:shape>
            </v:group>
            <w10:wrap type="none"/>
          </v:group>
        </w:pict>
      </w:r>
    </w:p>
    <w:p>
      <w:pPr>
        <w:spacing w:line="320" w:lineRule="exact" w:before="15"/>
        <w:rPr>
          <w:sz w:val="32"/>
          <w:szCs w:val="32"/>
        </w:rPr>
      </w:pPr>
    </w:p>
    <w:p>
      <w:pPr>
        <w:spacing w:before="0"/>
        <w:ind w:left="1028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0080"/>
          <w:spacing w:val="-9"/>
          <w:w w:val="90"/>
          <w:sz w:val="25"/>
        </w:rPr>
        <w:t>OZ9998-SOP24</w:t>
      </w:r>
      <w:r>
        <w:rPr>
          <w:rFonts w:ascii="Arial"/>
          <w:color w:val="000000"/>
          <w:sz w:val="25"/>
        </w:rPr>
      </w:r>
    </w:p>
    <w:p>
      <w:pPr>
        <w:spacing w:line="547" w:lineRule="exact" w:before="0"/>
        <w:ind w:left="1028" w:right="0" w:firstLine="0"/>
        <w:jc w:val="left"/>
        <w:rPr>
          <w:rFonts w:ascii="Times New Roman" w:hAnsi="Times New Roman" w:cs="Times New Roman" w:eastAsia="Times New Roman"/>
          <w:sz w:val="46"/>
          <w:szCs w:val="46"/>
        </w:rPr>
      </w:pPr>
      <w:r>
        <w:rPr/>
        <w:br w:type="column"/>
      </w:r>
      <w:r>
        <w:rPr>
          <w:rFonts w:ascii="Times New Roman" w:hAnsi="Times New Roman"/>
          <w:sz w:val="46"/>
        </w:rPr>
        <w:t>R</w:t>
      </w:r>
      <w:r>
        <w:rPr>
          <w:rFonts w:ascii="Times New Roman" w:hAnsi="Times New Roman"/>
          <w:spacing w:val="-22"/>
          <w:sz w:val="46"/>
        </w:rPr>
        <w:t> </w:t>
      </w:r>
      <w:r>
        <w:rPr>
          <w:rFonts w:ascii="Times New Roman" w:hAnsi="Times New Roman"/>
          <w:spacing w:val="8"/>
          <w:position w:val="-11"/>
          <w:sz w:val="26"/>
        </w:rPr>
        <w:t>ISET</w:t>
      </w:r>
      <w:r>
        <w:rPr>
          <w:rFonts w:ascii="Times New Roman" w:hAnsi="Times New Roman"/>
          <w:spacing w:val="29"/>
          <w:position w:val="-11"/>
          <w:sz w:val="26"/>
        </w:rPr>
        <w:t> </w:t>
      </w:r>
      <w:r>
        <w:rPr>
          <w:rFonts w:ascii="Times New Roman" w:hAnsi="Times New Roman"/>
          <w:spacing w:val="9"/>
          <w:sz w:val="46"/>
        </w:rPr>
        <w:t>(K</w:t>
      </w:r>
      <w:r>
        <w:rPr>
          <w:rFonts w:ascii="Times New Roman" w:hAnsi="Times New Roman"/>
          <w:spacing w:val="-72"/>
          <w:sz w:val="46"/>
        </w:rPr>
        <w:t> </w:t>
      </w:r>
      <w:r>
        <w:rPr>
          <w:rFonts w:ascii="Times New Roman" w:hAnsi="Times New Roman"/>
          <w:sz w:val="46"/>
        </w:rPr>
        <w:t>Ω</w:t>
      </w:r>
      <w:r>
        <w:rPr>
          <w:rFonts w:ascii="Times New Roman" w:hAnsi="Times New Roman"/>
          <w:spacing w:val="-67"/>
          <w:sz w:val="46"/>
        </w:rPr>
        <w:t> </w:t>
      </w:r>
      <w:r>
        <w:rPr>
          <w:rFonts w:ascii="Times New Roman" w:hAnsi="Times New Roman"/>
          <w:sz w:val="46"/>
        </w:rPr>
        <w:t>)</w:t>
      </w:r>
    </w:p>
    <w:p>
      <w:pPr>
        <w:spacing w:after="0" w:line="547" w:lineRule="exact"/>
        <w:jc w:val="left"/>
        <w:rPr>
          <w:rFonts w:ascii="Times New Roman" w:hAnsi="Times New Roman" w:cs="Times New Roman" w:eastAsia="Times New Roman"/>
          <w:sz w:val="46"/>
          <w:szCs w:val="46"/>
        </w:rPr>
        <w:sectPr>
          <w:type w:val="continuous"/>
          <w:pgSz w:w="16838" w:h="11920" w:orient="landscape"/>
          <w:pgMar w:top="1100" w:bottom="280" w:left="1700" w:right="2420"/>
          <w:cols w:num="2" w:equalWidth="0">
            <w:col w:w="2613" w:space="4919"/>
            <w:col w:w="5186"/>
          </w:cols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40" w:lineRule="exact" w:before="8"/>
        <w:rPr>
          <w:sz w:val="24"/>
          <w:szCs w:val="24"/>
        </w:rPr>
      </w:pPr>
    </w:p>
    <w:p>
      <w:pPr>
        <w:spacing w:after="0" w:line="240" w:lineRule="exact"/>
        <w:rPr>
          <w:sz w:val="24"/>
          <w:szCs w:val="24"/>
        </w:rPr>
        <w:sectPr>
          <w:pgSz w:w="16838" w:h="11920" w:orient="landscape"/>
          <w:pgMar w:top="1100" w:bottom="280" w:left="1700" w:right="2420"/>
        </w:sectPr>
      </w:pPr>
    </w:p>
    <w:p>
      <w:pPr>
        <w:spacing w:line="481" w:lineRule="exact" w:before="0"/>
        <w:ind w:left="41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3"/>
          <w:sz w:val="38"/>
          <w:szCs w:val="38"/>
        </w:rPr>
        <w:t>6、LED驱动IC介绍</w:t>
      </w:r>
    </w:p>
    <w:p>
      <w:pPr>
        <w:spacing w:line="520" w:lineRule="exact" w:before="6"/>
        <w:rPr>
          <w:sz w:val="52"/>
          <w:szCs w:val="52"/>
        </w:rPr>
      </w:pPr>
    </w:p>
    <w:p>
      <w:pPr>
        <w:spacing w:before="0"/>
        <w:ind w:left="70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0080"/>
          <w:spacing w:val="-10"/>
          <w:w w:val="95"/>
          <w:sz w:val="25"/>
        </w:rPr>
        <w:t>U701</w:t>
      </w:r>
      <w:r>
        <w:rPr>
          <w:rFonts w:ascii="Arial"/>
          <w:color w:val="000000"/>
          <w:sz w:val="25"/>
        </w:rPr>
      </w:r>
    </w:p>
    <w:p>
      <w:pPr>
        <w:tabs>
          <w:tab w:pos="3181" w:val="left" w:leader="none"/>
        </w:tabs>
        <w:spacing w:line="203" w:lineRule="exact" w:before="10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1</w:t>
        <w:tab/>
      </w:r>
      <w:r>
        <w:rPr>
          <w:rFonts w:ascii="Arial"/>
          <w:spacing w:val="-6"/>
          <w:w w:val="95"/>
          <w:sz w:val="25"/>
        </w:rPr>
        <w:t>24</w:t>
      </w:r>
      <w:r>
        <w:rPr>
          <w:rFonts w:ascii="Arial"/>
          <w:sz w:val="25"/>
        </w:rPr>
      </w:r>
    </w:p>
    <w:p>
      <w:pPr>
        <w:spacing w:line="320" w:lineRule="exact" w:before="0"/>
        <w:rPr>
          <w:sz w:val="32"/>
          <w:szCs w:val="32"/>
        </w:rPr>
      </w:pPr>
      <w:r>
        <w:rPr/>
        <w:br w:type="column"/>
      </w:r>
      <w:r>
        <w:rPr>
          <w:sz w:val="32"/>
        </w:rPr>
      </w:r>
    </w:p>
    <w:p>
      <w:pPr>
        <w:spacing w:line="360" w:lineRule="exact" w:before="10"/>
        <w:rPr>
          <w:sz w:val="36"/>
          <w:szCs w:val="36"/>
        </w:rPr>
      </w:pPr>
    </w:p>
    <w:p>
      <w:pPr>
        <w:tabs>
          <w:tab w:pos="643" w:val="left" w:leader="none"/>
          <w:tab w:pos="7167" w:val="left" w:leader="none"/>
        </w:tabs>
        <w:spacing w:line="261" w:lineRule="auto" w:before="0"/>
        <w:ind w:left="643" w:right="471" w:hanging="54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6.STATUS：</w:t>
      </w:r>
      <w:r>
        <w:rPr>
          <w:rFonts w:ascii="SimSun" w:hAnsi="SimSun" w:cs="SimSun" w:eastAsia="SimSun"/>
          <w:sz w:val="31"/>
          <w:szCs w:val="31"/>
        </w:rPr>
        <w:t>LED状态输出脚，正常工作时为高电平，约</w:t>
      </w:r>
      <w:r>
        <w:rPr>
          <w:rFonts w:ascii="SimSun" w:hAnsi="SimSun" w:cs="SimSun" w:eastAsia="SimSun"/>
          <w:spacing w:val="31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5V，</w:t>
      </w:r>
      <w:r>
        <w:rPr>
          <w:rFonts w:ascii="SimSun" w:hAnsi="SimSun" w:cs="SimSun" w:eastAsia="SimSun"/>
          <w:spacing w:val="27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当出现以下状态时变为低电平输出：a.任一</w:t>
        <w:tab/>
        <w:t>LED灯串开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after="0" w:line="261" w:lineRule="auto"/>
        <w:jc w:val="left"/>
        <w:rPr>
          <w:rFonts w:ascii="SimSun" w:hAnsi="SimSun" w:cs="SimSun" w:eastAsia="SimSun"/>
          <w:sz w:val="31"/>
          <w:szCs w:val="31"/>
        </w:rPr>
        <w:sectPr>
          <w:type w:val="continuous"/>
          <w:pgSz w:w="16838" w:h="11920" w:orient="landscape"/>
          <w:pgMar w:top="1100" w:bottom="280" w:left="1700" w:right="2420"/>
          <w:cols w:num="2" w:equalWidth="0">
            <w:col w:w="3449" w:space="40"/>
            <w:col w:w="9229"/>
          </w:cols>
        </w:sectPr>
      </w:pPr>
    </w:p>
    <w:p>
      <w:pPr>
        <w:spacing w:line="257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5"/>
          <w:sz w:val="25"/>
        </w:rPr>
        <w:t>PWM</w:t>
      </w:r>
      <w:r>
        <w:rPr>
          <w:rFonts w:ascii="Arial"/>
          <w:color w:val="000000"/>
          <w:sz w:val="25"/>
        </w:rPr>
      </w:r>
    </w:p>
    <w:p>
      <w:pPr>
        <w:tabs>
          <w:tab w:pos="654" w:val="left" w:leader="none"/>
        </w:tabs>
        <w:spacing w:before="104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position w:val="17"/>
          <w:sz w:val="25"/>
        </w:rPr>
        <w:t>2</w:t>
        <w:tab/>
      </w:r>
      <w:r>
        <w:rPr>
          <w:rFonts w:ascii="Arial"/>
          <w:color w:val="004080"/>
          <w:spacing w:val="-3"/>
          <w:w w:val="90"/>
          <w:sz w:val="25"/>
        </w:rPr>
        <w:t>ISEN1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3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ISEN2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4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ISEN3</w:t>
      </w:r>
      <w:r>
        <w:rPr>
          <w:rFonts w:ascii="Arial"/>
          <w:color w:val="000000"/>
          <w:sz w:val="25"/>
        </w:rPr>
      </w:r>
    </w:p>
    <w:p>
      <w:pPr>
        <w:numPr>
          <w:ilvl w:val="0"/>
          <w:numId w:val="4"/>
        </w:numPr>
        <w:tabs>
          <w:tab w:pos="654" w:val="left" w:leader="none"/>
        </w:tabs>
        <w:spacing w:before="104"/>
        <w:ind w:left="654" w:right="0" w:hanging="425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ISEN4</w:t>
      </w:r>
      <w:r>
        <w:rPr>
          <w:rFonts w:ascii="Arial"/>
          <w:color w:val="000000"/>
          <w:sz w:val="25"/>
        </w:rPr>
      </w:r>
    </w:p>
    <w:p>
      <w:pPr>
        <w:numPr>
          <w:ilvl w:val="0"/>
          <w:numId w:val="4"/>
        </w:numPr>
        <w:tabs>
          <w:tab w:pos="654" w:val="left" w:leader="none"/>
        </w:tabs>
        <w:spacing w:before="111"/>
        <w:ind w:left="654" w:right="0" w:hanging="425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7"/>
          <w:w w:val="95"/>
          <w:sz w:val="25"/>
        </w:rPr>
        <w:t>GNDA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7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ISEN8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sz w:val="25"/>
        </w:rPr>
        <w:t>8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0"/>
          <w:sz w:val="25"/>
        </w:rPr>
        <w:t>ISEN6</w:t>
      </w:r>
      <w:r>
        <w:rPr>
          <w:rFonts w:ascii="Arial"/>
          <w:color w:val="000000"/>
          <w:sz w:val="25"/>
        </w:rPr>
      </w:r>
    </w:p>
    <w:p>
      <w:pPr>
        <w:spacing w:line="257" w:lineRule="exact" w:before="0"/>
        <w:ind w:left="0" w:right="231" w:firstLine="0"/>
        <w:jc w:val="center"/>
        <w:rPr>
          <w:rFonts w:ascii="Arial" w:hAnsi="Arial" w:cs="Arial" w:eastAsia="Arial"/>
          <w:sz w:val="25"/>
          <w:szCs w:val="25"/>
        </w:rPr>
      </w:pPr>
      <w:r>
        <w:rPr>
          <w:w w:val="95"/>
        </w:rPr>
        <w:br w:type="column"/>
      </w:r>
      <w:r>
        <w:rPr>
          <w:rFonts w:ascii="Arial"/>
          <w:color w:val="004080"/>
          <w:spacing w:val="-4"/>
          <w:w w:val="95"/>
          <w:sz w:val="25"/>
        </w:rPr>
        <w:t>STATUS</w:t>
      </w:r>
      <w:r>
        <w:rPr>
          <w:rFonts w:ascii="Arial"/>
          <w:color w:val="000000"/>
          <w:sz w:val="25"/>
        </w:rPr>
      </w:r>
    </w:p>
    <w:p>
      <w:pPr>
        <w:tabs>
          <w:tab w:pos="640" w:val="left" w:leader="none"/>
        </w:tabs>
        <w:spacing w:before="108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9"/>
          <w:w w:val="95"/>
          <w:position w:val="-16"/>
          <w:sz w:val="25"/>
        </w:rPr>
        <w:t>NC</w:t>
        <w:tab/>
      </w:r>
      <w:r>
        <w:rPr>
          <w:rFonts w:ascii="Arial"/>
          <w:color w:val="000000"/>
          <w:spacing w:val="-5"/>
          <w:w w:val="90"/>
          <w:sz w:val="25"/>
        </w:rPr>
        <w:t>23</w:t>
      </w:r>
      <w:r>
        <w:rPr>
          <w:rFonts w:ascii="Arial"/>
          <w:color w:val="000000"/>
          <w:sz w:val="25"/>
        </w:rPr>
      </w:r>
    </w:p>
    <w:p>
      <w:pPr>
        <w:spacing w:line="230" w:lineRule="exact" w:before="104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5"/>
          <w:w w:val="90"/>
          <w:sz w:val="25"/>
        </w:rPr>
        <w:t>22</w:t>
      </w:r>
      <w:r>
        <w:rPr>
          <w:rFonts w:ascii="Arial"/>
          <w:sz w:val="25"/>
        </w:rPr>
      </w:r>
    </w:p>
    <w:p>
      <w:pPr>
        <w:spacing w:line="230" w:lineRule="exact" w:before="0"/>
        <w:ind w:left="0" w:right="257" w:firstLine="0"/>
        <w:jc w:val="center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5"/>
          <w:sz w:val="25"/>
        </w:rPr>
        <w:t>SSTCMP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5"/>
          <w:w w:val="90"/>
          <w:sz w:val="25"/>
        </w:rPr>
        <w:t>21</w:t>
      </w:r>
      <w:r>
        <w:rPr>
          <w:rFonts w:ascii="Arial"/>
          <w:sz w:val="25"/>
        </w:rPr>
      </w:r>
    </w:p>
    <w:p>
      <w:pPr>
        <w:spacing w:line="230" w:lineRule="exact" w:before="0"/>
        <w:ind w:left="0" w:right="55" w:firstLine="0"/>
        <w:jc w:val="center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6"/>
          <w:w w:val="95"/>
          <w:sz w:val="25"/>
        </w:rPr>
        <w:t>COMP</w:t>
      </w:r>
      <w:r>
        <w:rPr>
          <w:rFonts w:ascii="Arial"/>
          <w:color w:val="000000"/>
          <w:sz w:val="25"/>
        </w:rPr>
      </w:r>
    </w:p>
    <w:p>
      <w:pPr>
        <w:tabs>
          <w:tab w:pos="719" w:val="left" w:leader="none"/>
        </w:tabs>
        <w:spacing w:before="104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3"/>
          <w:w w:val="95"/>
          <w:sz w:val="25"/>
        </w:rPr>
        <w:t>SEL</w:t>
        <w:tab/>
      </w:r>
      <w:r>
        <w:rPr>
          <w:rFonts w:ascii="Arial"/>
          <w:color w:val="000000"/>
          <w:spacing w:val="-5"/>
          <w:w w:val="90"/>
          <w:position w:val="17"/>
          <w:sz w:val="25"/>
        </w:rPr>
        <w:t>20</w:t>
      </w:r>
      <w:r>
        <w:rPr>
          <w:rFonts w:ascii="Arial"/>
          <w:color w:val="000000"/>
          <w:sz w:val="25"/>
        </w:rPr>
      </w:r>
    </w:p>
    <w:p>
      <w:pPr>
        <w:tabs>
          <w:tab w:pos="691" w:val="left" w:leader="none"/>
        </w:tabs>
        <w:spacing w:before="111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1"/>
          <w:w w:val="95"/>
          <w:sz w:val="25"/>
        </w:rPr>
        <w:t>VIN</w:t>
        <w:tab/>
      </w:r>
      <w:r>
        <w:rPr>
          <w:rFonts w:ascii="Arial"/>
          <w:color w:val="000000"/>
          <w:spacing w:val="-5"/>
          <w:w w:val="90"/>
          <w:position w:val="17"/>
          <w:sz w:val="25"/>
        </w:rPr>
        <w:t>19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5"/>
          <w:w w:val="90"/>
          <w:sz w:val="25"/>
        </w:rPr>
        <w:t>18</w:t>
      </w:r>
      <w:r>
        <w:rPr>
          <w:rFonts w:ascii="Arial"/>
          <w:sz w:val="25"/>
        </w:rPr>
      </w:r>
    </w:p>
    <w:p>
      <w:pPr>
        <w:spacing w:line="230" w:lineRule="exact" w:before="0"/>
        <w:ind w:left="0" w:right="82" w:firstLine="0"/>
        <w:jc w:val="center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7"/>
          <w:w w:val="95"/>
          <w:sz w:val="25"/>
        </w:rPr>
        <w:t>GNDP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0" w:right="0" w:firstLine="0"/>
        <w:jc w:val="righ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5"/>
          <w:w w:val="90"/>
          <w:sz w:val="25"/>
        </w:rPr>
        <w:t>17</w:t>
      </w:r>
      <w:r>
        <w:rPr>
          <w:rFonts w:ascii="Arial"/>
          <w:sz w:val="25"/>
        </w:rPr>
      </w:r>
    </w:p>
    <w:p>
      <w:pPr>
        <w:spacing w:line="230" w:lineRule="exact" w:before="0"/>
        <w:ind w:left="52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1"/>
          <w:w w:val="95"/>
          <w:sz w:val="25"/>
        </w:rPr>
        <w:t>VREF</w:t>
      </w:r>
      <w:r>
        <w:rPr>
          <w:rFonts w:ascii="Arial"/>
          <w:color w:val="000000"/>
          <w:sz w:val="25"/>
        </w:rPr>
      </w:r>
    </w:p>
    <w:p>
      <w:pPr>
        <w:spacing w:line="271" w:lineRule="auto" w:before="5"/>
        <w:ind w:left="659" w:right="637" w:firstLine="0"/>
        <w:jc w:val="left"/>
        <w:rPr>
          <w:rFonts w:ascii="SimSun" w:hAnsi="SimSun" w:cs="SimSun" w:eastAsia="SimSun"/>
          <w:sz w:val="31"/>
          <w:szCs w:val="31"/>
        </w:rPr>
      </w:pPr>
      <w:r>
        <w:rPr/>
        <w:br w:type="column"/>
      </w:r>
      <w:r>
        <w:rPr>
          <w:rFonts w:ascii="SimSun" w:hAnsi="SimSun" w:cs="SimSun" w:eastAsia="SimSun"/>
          <w:sz w:val="31"/>
          <w:szCs w:val="31"/>
        </w:rPr>
        <w:t>路；b.发生短路保护时；c.发生过压保护时；d.发生过温</w:t>
      </w:r>
      <w:r>
        <w:rPr>
          <w:rFonts w:ascii="SimSun" w:hAnsi="SimSun" w:cs="SimSun" w:eastAsia="SimSun"/>
          <w:spacing w:val="56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保护时。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59" w:val="left" w:leader="none"/>
        </w:tabs>
        <w:spacing w:before="91"/>
        <w:ind w:left="119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7.SSTCMP：</w:t>
      </w:r>
      <w:r>
        <w:rPr>
          <w:rFonts w:ascii="SimSun" w:hAnsi="SimSun" w:cs="SimSun" w:eastAsia="SimSun"/>
          <w:sz w:val="31"/>
          <w:szCs w:val="31"/>
        </w:rPr>
        <w:t>软启动和反馈环路补偿脚。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59" w:val="left" w:leader="none"/>
        </w:tabs>
        <w:spacing w:before="110"/>
        <w:ind w:left="119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8.COMP：</w:t>
      </w:r>
      <w:r>
        <w:rPr>
          <w:rFonts w:ascii="SimSun" w:hAnsi="SimSun" w:cs="SimSun" w:eastAsia="SimSun"/>
          <w:sz w:val="31"/>
          <w:szCs w:val="31"/>
        </w:rPr>
        <w:t>大于8路输出时多颗IC级联使用的同步脚。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59" w:val="left" w:leader="none"/>
        </w:tabs>
        <w:spacing w:before="110"/>
        <w:ind w:left="119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9.SEL：</w:t>
      </w:r>
      <w:r>
        <w:rPr>
          <w:rFonts w:ascii="SimSun" w:hAnsi="SimSun" w:cs="SimSun" w:eastAsia="SimSun"/>
          <w:sz w:val="31"/>
          <w:szCs w:val="31"/>
        </w:rPr>
        <w:t>单颗IC使用通道的定义脚。使用ISENS1～4，则SEL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271" w:lineRule="auto" w:before="38"/>
        <w:ind w:left="659" w:right="471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SimSun" w:hAnsi="SimSun" w:cs="SimSun" w:eastAsia="SimSun"/>
          <w:sz w:val="31"/>
          <w:szCs w:val="31"/>
        </w:rPr>
        <w:t>＝NC；使用ISENS1～6，则SEL＝VREF；使用ISENS1～8，则</w:t>
      </w:r>
      <w:r>
        <w:rPr>
          <w:rFonts w:ascii="SimSun" w:hAnsi="SimSun" w:cs="SimSun" w:eastAsia="SimSun"/>
          <w:spacing w:val="70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SEL＝GNDA；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59" w:val="left" w:leader="none"/>
        </w:tabs>
        <w:spacing w:before="91"/>
        <w:ind w:left="119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10.VIN：</w:t>
      </w:r>
      <w:r>
        <w:rPr>
          <w:rFonts w:ascii="SimSun" w:hAnsi="SimSun" w:cs="SimSun" w:eastAsia="SimSun"/>
          <w:sz w:val="31"/>
          <w:szCs w:val="31"/>
        </w:rPr>
        <w:t>IC工作电压输入。范围：4.5V～33V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59" w:val="left" w:leader="none"/>
        </w:tabs>
        <w:spacing w:line="319" w:lineRule="exact" w:before="117"/>
        <w:ind w:left="119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11.VREF：</w:t>
      </w:r>
      <w:r>
        <w:rPr>
          <w:rFonts w:ascii="SimSun" w:hAnsi="SimSun" w:cs="SimSun" w:eastAsia="SimSun"/>
          <w:sz w:val="31"/>
          <w:szCs w:val="31"/>
        </w:rPr>
        <w:t>芯片内部电压基准，正常电压值为5V。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after="0" w:line="319" w:lineRule="exact"/>
        <w:jc w:val="left"/>
        <w:rPr>
          <w:rFonts w:ascii="SimSun" w:hAnsi="SimSun" w:cs="SimSun" w:eastAsia="SimSun"/>
          <w:sz w:val="31"/>
          <w:szCs w:val="31"/>
        </w:rPr>
        <w:sectPr>
          <w:type w:val="continuous"/>
          <w:pgSz w:w="16838" w:h="11920" w:orient="landscape"/>
          <w:pgMar w:top="1100" w:bottom="280" w:left="1700" w:right="2420"/>
          <w:cols w:num="3" w:equalWidth="0">
            <w:col w:w="1321" w:space="422"/>
            <w:col w:w="1691" w:space="40"/>
            <w:col w:w="9244"/>
          </w:cols>
        </w:sectPr>
      </w:pPr>
    </w:p>
    <w:p>
      <w:pPr>
        <w:tabs>
          <w:tab w:pos="654" w:val="left" w:leader="none"/>
        </w:tabs>
        <w:spacing w:line="423" w:lineRule="exact" w:before="0"/>
        <w:ind w:left="229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w w:val="95"/>
          <w:position w:val="17"/>
          <w:sz w:val="25"/>
        </w:rPr>
        <w:t>9</w:t>
        <w:tab/>
      </w:r>
      <w:r>
        <w:rPr>
          <w:rFonts w:ascii="Arial"/>
          <w:color w:val="004080"/>
          <w:spacing w:val="-3"/>
          <w:w w:val="90"/>
          <w:sz w:val="25"/>
        </w:rPr>
        <w:t>ISEN7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10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spacing w:val="-5"/>
          <w:w w:val="95"/>
          <w:sz w:val="25"/>
        </w:rPr>
        <w:t>OVP</w:t>
      </w:r>
      <w:r>
        <w:rPr>
          <w:rFonts w:ascii="Arial"/>
          <w:color w:val="000000"/>
          <w:sz w:val="25"/>
        </w:rPr>
      </w:r>
    </w:p>
    <w:p>
      <w:pPr>
        <w:spacing w:line="230" w:lineRule="exact" w:before="108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11</w:t>
      </w:r>
      <w:r>
        <w:rPr>
          <w:rFonts w:ascii="Arial"/>
          <w:sz w:val="25"/>
        </w:rPr>
      </w:r>
    </w:p>
    <w:p>
      <w:pPr>
        <w:spacing w:line="230" w:lineRule="exact" w:before="0"/>
        <w:ind w:left="654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w w:val="95"/>
          <w:sz w:val="25"/>
        </w:rPr>
        <w:t>ISET</w:t>
      </w:r>
      <w:r>
        <w:rPr>
          <w:rFonts w:ascii="Arial"/>
          <w:color w:val="000000"/>
          <w:sz w:val="25"/>
        </w:rPr>
      </w:r>
    </w:p>
    <w:p>
      <w:pPr>
        <w:spacing w:line="474" w:lineRule="auto" w:before="135"/>
        <w:ind w:left="107" w:right="6" w:firstLine="201"/>
        <w:jc w:val="left"/>
        <w:rPr>
          <w:rFonts w:ascii="Arial" w:hAnsi="Arial" w:cs="Arial" w:eastAsia="Arial"/>
          <w:sz w:val="25"/>
          <w:szCs w:val="25"/>
        </w:rPr>
      </w:pPr>
      <w:r>
        <w:rPr>
          <w:w w:val="95"/>
        </w:rPr>
        <w:br w:type="column"/>
      </w:r>
      <w:r>
        <w:rPr>
          <w:rFonts w:ascii="Arial"/>
          <w:color w:val="004080"/>
          <w:spacing w:val="-8"/>
          <w:w w:val="95"/>
          <w:sz w:val="25"/>
        </w:rPr>
        <w:t>LDR</w:t>
      </w:r>
      <w:r>
        <w:rPr>
          <w:rFonts w:ascii="Arial"/>
          <w:color w:val="004080"/>
          <w:spacing w:val="22"/>
          <w:w w:val="93"/>
          <w:sz w:val="25"/>
        </w:rPr>
        <w:t> </w:t>
      </w:r>
      <w:r>
        <w:rPr>
          <w:rFonts w:ascii="Arial"/>
          <w:color w:val="004080"/>
          <w:spacing w:val="-3"/>
          <w:w w:val="90"/>
          <w:sz w:val="25"/>
        </w:rPr>
        <w:t>ISEN5</w:t>
      </w:r>
      <w:r>
        <w:rPr>
          <w:rFonts w:ascii="Arial"/>
          <w:color w:val="000000"/>
          <w:sz w:val="25"/>
        </w:rPr>
      </w:r>
    </w:p>
    <w:p>
      <w:pPr>
        <w:spacing w:before="8"/>
        <w:ind w:left="330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4080"/>
          <w:w w:val="90"/>
          <w:sz w:val="25"/>
        </w:rPr>
        <w:t>ISW</w:t>
      </w:r>
      <w:r>
        <w:rPr>
          <w:rFonts w:ascii="Arial"/>
          <w:color w:val="000000"/>
          <w:sz w:val="25"/>
        </w:rPr>
      </w:r>
    </w:p>
    <w:p>
      <w:pPr>
        <w:spacing w:line="236" w:lineRule="exact" w:before="0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w w:val="95"/>
        </w:rPr>
        <w:br w:type="column"/>
      </w:r>
      <w:r>
        <w:rPr>
          <w:rFonts w:ascii="Arial"/>
          <w:spacing w:val="-5"/>
          <w:w w:val="95"/>
          <w:sz w:val="25"/>
        </w:rPr>
        <w:t>16</w:t>
      </w:r>
      <w:r>
        <w:rPr>
          <w:rFonts w:ascii="Arial"/>
          <w:sz w:val="25"/>
        </w:rPr>
      </w:r>
    </w:p>
    <w:p>
      <w:pPr>
        <w:tabs>
          <w:tab w:pos="1057" w:val="left" w:leader="none"/>
        </w:tabs>
        <w:spacing w:line="349" w:lineRule="exact" w:before="0"/>
        <w:ind w:left="51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12.LDR：</w:t>
      </w:r>
      <w:r>
        <w:rPr>
          <w:rFonts w:ascii="SimSun" w:hAnsi="SimSun" w:cs="SimSun" w:eastAsia="SimSun"/>
          <w:sz w:val="31"/>
          <w:szCs w:val="31"/>
        </w:rPr>
        <w:t>驱动输出脚。目前均设</w:t>
      </w:r>
      <w:r>
        <w:rPr>
          <w:rFonts w:ascii="SimSun" w:hAnsi="SimSun" w:cs="SimSun" w:eastAsia="SimSun"/>
          <w:spacing w:val="20"/>
          <w:sz w:val="31"/>
          <w:szCs w:val="31"/>
        </w:rPr>
        <w:t>为</w:t>
      </w:r>
      <w:r>
        <w:rPr>
          <w:rFonts w:ascii="SimSun" w:hAnsi="SimSun" w:cs="SimSun" w:eastAsia="SimSun"/>
          <w:sz w:val="31"/>
          <w:szCs w:val="31"/>
        </w:rPr>
        <w:t>500KHz的频率。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199" w:lineRule="exact" w:before="0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15</w:t>
      </w:r>
      <w:r>
        <w:rPr>
          <w:rFonts w:ascii="Arial"/>
          <w:sz w:val="25"/>
        </w:rPr>
      </w:r>
    </w:p>
    <w:p>
      <w:pPr>
        <w:tabs>
          <w:tab w:pos="1057" w:val="left" w:leader="none"/>
        </w:tabs>
        <w:spacing w:line="352" w:lineRule="exact" w:before="0"/>
        <w:ind w:left="51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13.ISW：</w:t>
      </w:r>
      <w:r>
        <w:rPr>
          <w:rFonts w:ascii="SimSun" w:hAnsi="SimSun" w:cs="SimSun" w:eastAsia="SimSun"/>
          <w:sz w:val="31"/>
          <w:szCs w:val="31"/>
        </w:rPr>
        <w:t>MO</w:t>
      </w:r>
      <w:r>
        <w:rPr>
          <w:rFonts w:ascii="SimSun" w:hAnsi="SimSun" w:cs="SimSun" w:eastAsia="SimSun"/>
          <w:spacing w:val="6"/>
          <w:sz w:val="31"/>
          <w:szCs w:val="31"/>
        </w:rPr>
        <w:t>S</w:t>
      </w:r>
      <w:r>
        <w:rPr>
          <w:rFonts w:ascii="SimSun" w:hAnsi="SimSun" w:cs="SimSun" w:eastAsia="SimSun"/>
          <w:sz w:val="31"/>
          <w:szCs w:val="31"/>
        </w:rPr>
        <w:t>过电流保护，内部保护电压</w:t>
      </w:r>
      <w:r>
        <w:rPr>
          <w:rFonts w:ascii="SimSun" w:hAnsi="SimSun" w:cs="SimSun" w:eastAsia="SimSun"/>
          <w:spacing w:val="20"/>
          <w:sz w:val="31"/>
          <w:szCs w:val="31"/>
        </w:rPr>
        <w:t>是</w:t>
      </w:r>
      <w:r>
        <w:rPr>
          <w:rFonts w:ascii="SimSun" w:hAnsi="SimSun" w:cs="SimSun" w:eastAsia="SimSun"/>
          <w:sz w:val="31"/>
          <w:szCs w:val="31"/>
        </w:rPr>
        <w:t>0.5V，此处接的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line="159" w:lineRule="exact" w:before="0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14</w:t>
      </w:r>
      <w:r>
        <w:rPr>
          <w:rFonts w:ascii="Arial"/>
          <w:sz w:val="25"/>
        </w:rPr>
      </w:r>
    </w:p>
    <w:p>
      <w:pPr>
        <w:spacing w:line="307" w:lineRule="exact" w:before="0"/>
        <w:ind w:left="105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SimSun" w:hAnsi="SimSun" w:cs="SimSun" w:eastAsia="SimSun"/>
          <w:sz w:val="31"/>
          <w:szCs w:val="31"/>
        </w:rPr>
        <w:t>是GND。</w:t>
      </w:r>
    </w:p>
    <w:p>
      <w:pPr>
        <w:spacing w:after="0" w:line="307" w:lineRule="exact"/>
        <w:jc w:val="left"/>
        <w:rPr>
          <w:rFonts w:ascii="SimSun" w:hAnsi="SimSun" w:cs="SimSun" w:eastAsia="SimSun"/>
          <w:sz w:val="31"/>
          <w:szCs w:val="31"/>
        </w:rPr>
        <w:sectPr>
          <w:type w:val="continuous"/>
          <w:pgSz w:w="16838" w:h="11920" w:orient="landscape"/>
          <w:pgMar w:top="1100" w:bottom="280" w:left="1700" w:right="2420"/>
          <w:cols w:num="3" w:equalWidth="0">
            <w:col w:w="1321" w:space="789"/>
            <w:col w:w="780" w:space="185"/>
            <w:col w:w="9643"/>
          </w:cols>
        </w:sectPr>
      </w:pPr>
    </w:p>
    <w:p>
      <w:pPr>
        <w:tabs>
          <w:tab w:pos="654" w:val="left" w:leader="none"/>
        </w:tabs>
        <w:spacing w:before="67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spacing w:val="-6"/>
          <w:w w:val="95"/>
          <w:sz w:val="25"/>
        </w:rPr>
        <w:t>12</w:t>
        <w:tab/>
      </w:r>
      <w:r>
        <w:rPr>
          <w:rFonts w:ascii="Arial"/>
          <w:color w:val="004080"/>
          <w:spacing w:val="-8"/>
          <w:w w:val="90"/>
          <w:position w:val="-16"/>
          <w:sz w:val="25"/>
        </w:rPr>
        <w:t>RT</w:t>
      </w:r>
      <w:r>
        <w:rPr>
          <w:rFonts w:ascii="Arial"/>
          <w:color w:val="000000"/>
          <w:sz w:val="25"/>
        </w:rPr>
      </w:r>
    </w:p>
    <w:p>
      <w:pPr>
        <w:tabs>
          <w:tab w:pos="870" w:val="left" w:leader="none"/>
        </w:tabs>
        <w:spacing w:before="63"/>
        <w:ind w:left="107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w w:val="95"/>
        </w:rPr>
        <w:br w:type="column"/>
      </w:r>
      <w:r>
        <w:rPr>
          <w:rFonts w:ascii="Arial"/>
          <w:color w:val="004080"/>
          <w:spacing w:val="-6"/>
          <w:w w:val="95"/>
          <w:sz w:val="25"/>
        </w:rPr>
        <w:t>ENA</w:t>
        <w:tab/>
      </w:r>
      <w:r>
        <w:rPr>
          <w:rFonts w:ascii="Arial"/>
          <w:color w:val="000000"/>
          <w:spacing w:val="-5"/>
          <w:w w:val="90"/>
          <w:position w:val="17"/>
          <w:sz w:val="25"/>
        </w:rPr>
        <w:t>13</w:t>
      </w:r>
      <w:r>
        <w:rPr>
          <w:rFonts w:ascii="Arial"/>
          <w:color w:val="000000"/>
          <w:sz w:val="25"/>
        </w:rPr>
      </w:r>
    </w:p>
    <w:p>
      <w:pPr>
        <w:tabs>
          <w:tab w:pos="647" w:val="left" w:leader="none"/>
        </w:tabs>
        <w:spacing w:before="132"/>
        <w:ind w:left="107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/>
        <w:br w:type="column"/>
      </w: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SimSun" w:hAnsi="SimSun" w:cs="SimSun" w:eastAsia="SimSun"/>
          <w:sz w:val="31"/>
          <w:szCs w:val="31"/>
        </w:rPr>
        <w:t>14.ENA：</w:t>
      </w:r>
      <w:r>
        <w:rPr>
          <w:rFonts w:ascii="SimSun" w:hAnsi="SimSun" w:cs="SimSun" w:eastAsia="SimSun"/>
          <w:sz w:val="31"/>
          <w:szCs w:val="31"/>
        </w:rPr>
        <w:t>IC使能脚，大于2.4V开启。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after="0"/>
        <w:jc w:val="left"/>
        <w:rPr>
          <w:rFonts w:ascii="SimSun" w:hAnsi="SimSun" w:cs="SimSun" w:eastAsia="SimSun"/>
          <w:sz w:val="31"/>
          <w:szCs w:val="31"/>
        </w:rPr>
        <w:sectPr>
          <w:type w:val="continuous"/>
          <w:pgSz w:w="16838" w:h="11920" w:orient="landscape"/>
          <w:pgMar w:top="1100" w:bottom="280" w:left="1700" w:right="2420"/>
          <w:cols w:num="3" w:equalWidth="0">
            <w:col w:w="952" w:space="1359"/>
            <w:col w:w="1122" w:space="52"/>
            <w:col w:w="9233"/>
          </w:cols>
        </w:sectPr>
      </w:pPr>
    </w:p>
    <w:p>
      <w:pPr>
        <w:spacing w:line="280" w:lineRule="exact" w:before="13"/>
        <w:rPr>
          <w:sz w:val="28"/>
          <w:szCs w:val="28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27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1850;top:2729;width:3226;height:7877" coordorigin="1850,2729" coordsize="3226,7877">
              <v:shape style="position:absolute;left:1850;top:2729;width:3226;height:7877" coordorigin="1850,2729" coordsize="3226,7877" path="m1850,2729l1850,10606,5076,10606,5076,2729,1850,2729xe" filled="t" fillcolor="#333399" stroked="f">
                <v:path arrowok="t"/>
                <v:fill type="solid"/>
              </v:shape>
            </v:group>
            <v:group style="position:absolute;left:1980;top:3442;width:252;height:2" coordorigin="1980,3442" coordsize="252,2">
              <v:shape style="position:absolute;left:1980;top:3442;width:252;height:2" coordorigin="1980,3442" coordsize="252,0" path="m2232,3442l1980,3442e" filled="f" stroked="t" strokeweight="1.08pt" strokecolor="#FF0000">
                <v:path arrowok="t"/>
              </v:shape>
            </v:group>
            <v:group style="position:absolute;left:1980;top:4010;width:252;height:2" coordorigin="1980,4010" coordsize="252,2">
              <v:shape style="position:absolute;left:1980;top:4010;width:252;height:2" coordorigin="1980,4010" coordsize="252,0" path="m2232,4010l1980,4010e" filled="f" stroked="t" strokeweight="1.08pt" strokecolor="#FF0000">
                <v:path arrowok="t"/>
              </v:shape>
            </v:group>
            <v:group style="position:absolute;left:1980;top:4579;width:252;height:2" coordorigin="1980,4579" coordsize="252,2">
              <v:shape style="position:absolute;left:1980;top:4579;width:252;height:2" coordorigin="1980,4579" coordsize="252,0" path="m2232,4579l1980,4579e" filled="f" stroked="t" strokeweight="1.08pt" strokecolor="#FF0000">
                <v:path arrowok="t"/>
              </v:shape>
            </v:group>
            <v:group style="position:absolute;left:1980;top:5141;width:252;height:2" coordorigin="1980,5141" coordsize="252,2">
              <v:shape style="position:absolute;left:1980;top:5141;width:252;height:2" coordorigin="1980,5141" coordsize="252,0" path="m2232,5141l1980,5141e" filled="f" stroked="t" strokeweight="1.08pt" strokecolor="#FF0000">
                <v:path arrowok="t"/>
              </v:shape>
            </v:group>
            <v:group style="position:absolute;left:1980;top:5710;width:252;height:2" coordorigin="1980,5710" coordsize="252,2">
              <v:shape style="position:absolute;left:1980;top:5710;width:252;height:2" coordorigin="1980,5710" coordsize="252,0" path="m2232,5710l1980,5710e" filled="f" stroked="t" strokeweight="1.08pt" strokecolor="#FF0000">
                <v:path arrowok="t"/>
              </v:shape>
            </v:group>
            <v:group style="position:absolute;left:1980;top:6278;width:252;height:2" coordorigin="1980,6278" coordsize="252,2">
              <v:shape style="position:absolute;left:1980;top:6278;width:252;height:2" coordorigin="1980,6278" coordsize="252,0" path="m2232,6278l1980,6278e" filled="f" stroked="t" strokeweight="1.08pt" strokecolor="#FF0000">
                <v:path arrowok="t"/>
              </v:shape>
            </v:group>
            <v:group style="position:absolute;left:1980;top:6847;width:252;height:2" coordorigin="1980,6847" coordsize="252,2">
              <v:shape style="position:absolute;left:1980;top:6847;width:252;height:2" coordorigin="1980,6847" coordsize="252,0" path="m2232,6847l1980,6847e" filled="f" stroked="t" strokeweight="1.08pt" strokecolor="#FF0000">
                <v:path arrowok="t"/>
              </v:shape>
            </v:group>
            <v:group style="position:absolute;left:1980;top:7409;width:252;height:2" coordorigin="1980,7409" coordsize="252,2">
              <v:shape style="position:absolute;left:1980;top:7409;width:252;height:2" coordorigin="1980,7409" coordsize="252,0" path="m2232,7409l1980,7409e" filled="f" stroked="t" strokeweight="1.08pt" strokecolor="#FF0000">
                <v:path arrowok="t"/>
              </v:shape>
            </v:group>
            <v:group style="position:absolute;left:1980;top:7978;width:252;height:2" coordorigin="1980,7978" coordsize="252,2">
              <v:shape style="position:absolute;left:1980;top:7978;width:252;height:2" coordorigin="1980,7978" coordsize="252,0" path="m2232,7978l1980,7978e" filled="f" stroked="t" strokeweight="1.08pt" strokecolor="#FF0000">
                <v:path arrowok="t"/>
              </v:shape>
            </v:group>
            <v:group style="position:absolute;left:1980;top:8546;width:252;height:2" coordorigin="1980,8546" coordsize="252,2">
              <v:shape style="position:absolute;left:1980;top:8546;width:252;height:2" coordorigin="1980,8546" coordsize="252,0" path="m2232,8546l1980,8546e" filled="f" stroked="t" strokeweight="1.08pt" strokecolor="#FF0000">
                <v:path arrowok="t"/>
              </v:shape>
            </v:group>
            <v:group style="position:absolute;left:1980;top:9108;width:252;height:2" coordorigin="1980,9108" coordsize="252,2">
              <v:shape style="position:absolute;left:1980;top:9108;width:252;height:2" coordorigin="1980,9108" coordsize="252,0" path="m2232,9108l1980,9108e" filled="f" stroked="t" strokeweight="1.08pt" strokecolor="#FF0000">
                <v:path arrowok="t"/>
              </v:shape>
            </v:group>
            <v:group style="position:absolute;left:1980;top:9677;width:252;height:2" coordorigin="1980,9677" coordsize="252,2">
              <v:shape style="position:absolute;left:1980;top:9677;width:252;height:2" coordorigin="1980,9677" coordsize="252,0" path="m2232,9677l1980,9677e" filled="f" stroked="t" strokeweight="1.08pt" strokecolor="#FF0000">
                <v:path arrowok="t"/>
              </v:shape>
            </v:group>
            <v:group style="position:absolute;left:4709;top:9677;width:252;height:2" coordorigin="4709,9677" coordsize="252,2">
              <v:shape style="position:absolute;left:4709;top:9677;width:252;height:2" coordorigin="4709,9677" coordsize="252,0" path="m4709,9677l4961,9677e" filled="f" stroked="t" strokeweight="1.08pt" strokecolor="#FF0000">
                <v:path arrowok="t"/>
              </v:shape>
            </v:group>
            <v:group style="position:absolute;left:4709;top:9108;width:252;height:2" coordorigin="4709,9108" coordsize="252,2">
              <v:shape style="position:absolute;left:4709;top:9108;width:252;height:2" coordorigin="4709,9108" coordsize="252,0" path="m4709,9108l4961,9108e" filled="f" stroked="t" strokeweight="1.08pt" strokecolor="#FF0000">
                <v:path arrowok="t"/>
              </v:shape>
            </v:group>
            <v:group style="position:absolute;left:4709;top:8546;width:252;height:2" coordorigin="4709,8546" coordsize="252,2">
              <v:shape style="position:absolute;left:4709;top:8546;width:252;height:2" coordorigin="4709,8546" coordsize="252,0" path="m4709,8546l4961,8546e" filled="f" stroked="t" strokeweight="1.08pt" strokecolor="#FF0000">
                <v:path arrowok="t"/>
              </v:shape>
            </v:group>
            <v:group style="position:absolute;left:4709;top:7978;width:252;height:2" coordorigin="4709,7978" coordsize="252,2">
              <v:shape style="position:absolute;left:4709;top:7978;width:252;height:2" coordorigin="4709,7978" coordsize="252,0" path="m4709,7978l4961,7978e" filled="f" stroked="t" strokeweight="1.08pt" strokecolor="#FF0000">
                <v:path arrowok="t"/>
              </v:shape>
            </v:group>
            <v:group style="position:absolute;left:4709;top:7409;width:252;height:2" coordorigin="4709,7409" coordsize="252,2">
              <v:shape style="position:absolute;left:4709;top:7409;width:252;height:2" coordorigin="4709,7409" coordsize="252,0" path="m4709,7409l4961,7409e" filled="f" stroked="t" strokeweight="1.08pt" strokecolor="#FF0000">
                <v:path arrowok="t"/>
              </v:shape>
            </v:group>
            <v:group style="position:absolute;left:4709;top:6847;width:252;height:2" coordorigin="4709,6847" coordsize="252,2">
              <v:shape style="position:absolute;left:4709;top:6847;width:252;height:2" coordorigin="4709,6847" coordsize="252,0" path="m4709,6847l4961,6847e" filled="f" stroked="t" strokeweight="1.08pt" strokecolor="#FF0000">
                <v:path arrowok="t"/>
              </v:shape>
            </v:group>
            <v:group style="position:absolute;left:4709;top:6278;width:252;height:2" coordorigin="4709,6278" coordsize="252,2">
              <v:shape style="position:absolute;left:4709;top:6278;width:252;height:2" coordorigin="4709,6278" coordsize="252,0" path="m4709,6278l4961,6278e" filled="f" stroked="t" strokeweight="1.08pt" strokecolor="#FF0000">
                <v:path arrowok="t"/>
              </v:shape>
            </v:group>
            <v:group style="position:absolute;left:4709;top:5710;width:252;height:2" coordorigin="4709,5710" coordsize="252,2">
              <v:shape style="position:absolute;left:4709;top:5710;width:252;height:2" coordorigin="4709,5710" coordsize="252,0" path="m4709,5710l4961,5710e" filled="f" stroked="t" strokeweight="1.08pt" strokecolor="#FF0000">
                <v:path arrowok="t"/>
              </v:shape>
            </v:group>
            <v:group style="position:absolute;left:4709;top:5141;width:252;height:2" coordorigin="4709,5141" coordsize="252,2">
              <v:shape style="position:absolute;left:4709;top:5141;width:252;height:2" coordorigin="4709,5141" coordsize="252,0" path="m4709,5141l4961,5141e" filled="f" stroked="t" strokeweight="1.08pt" strokecolor="#FF0000">
                <v:path arrowok="t"/>
              </v:shape>
            </v:group>
            <v:group style="position:absolute;left:4709;top:4579;width:252;height:2" coordorigin="4709,4579" coordsize="252,2">
              <v:shape style="position:absolute;left:4709;top:4579;width:252;height:2" coordorigin="4709,4579" coordsize="252,0" path="m4709,4579l4961,4579e" filled="f" stroked="t" strokeweight="1.08pt" strokecolor="#FF0000">
                <v:path arrowok="t"/>
              </v:shape>
            </v:group>
            <v:group style="position:absolute;left:4709;top:4010;width:252;height:2" coordorigin="4709,4010" coordsize="252,2">
              <v:shape style="position:absolute;left:4709;top:4010;width:252;height:2" coordorigin="4709,4010" coordsize="252,0" path="m4709,4010l4961,4010e" filled="f" stroked="t" strokeweight="1.08pt" strokecolor="#FF0000">
                <v:path arrowok="t"/>
              </v:shape>
            </v:group>
            <v:group style="position:absolute;left:4882;top:3924;width:180;height:202" coordorigin="4882,3924" coordsize="180,202">
              <v:shape style="position:absolute;left:4882;top:3924;width:180;height:202" coordorigin="4882,3924" coordsize="180,202" path="m4882,3924l5062,4126e" filled="f" stroked="t" strokeweight="1.08pt" strokecolor="#804000">
                <v:path arrowok="t"/>
              </v:shape>
            </v:group>
            <v:group style="position:absolute;left:4860;top:3924;width:173;height:202" coordorigin="4860,3924" coordsize="173,202">
              <v:shape style="position:absolute;left:4860;top:3924;width:173;height:202" coordorigin="4860,3924" coordsize="173,202" path="m5033,3924l4860,4126e" filled="f" stroked="t" strokeweight="1.08pt" strokecolor="#804000">
                <v:path arrowok="t"/>
              </v:shape>
            </v:group>
            <v:group style="position:absolute;left:4709;top:3442;width:252;height:2" coordorigin="4709,3442" coordsize="252,2">
              <v:shape style="position:absolute;left:4709;top:3442;width:252;height:2" coordorigin="4709,3442" coordsize="252,0" path="m4709,3442l4961,3442e" filled="f" stroked="t" strokeweight="1.08pt" strokecolor="#FF0000">
                <v:path arrowok="t"/>
              </v:shape>
            </v:group>
            <v:group style="position:absolute;left:2232;top:3161;width:2506;height:6797" coordorigin="2232,3161" coordsize="2506,6797">
              <v:shape style="position:absolute;left:2232;top:3161;width:2506;height:6797" coordorigin="2232,3161" coordsize="2506,6797" path="m2232,9958l4738,9958,4738,3161,2232,3161,2232,9958xe" filled="f" stroked="t" strokeweight="1.08pt" strokecolor="#0000FF">
                <v:path arrowok="t"/>
              </v:shape>
            </v:group>
            <w10:wrap type="none"/>
          </v:group>
        </w:pict>
      </w:r>
    </w:p>
    <w:p>
      <w:pPr>
        <w:spacing w:before="69"/>
        <w:ind w:left="1028" w:right="0" w:firstLine="0"/>
        <w:jc w:val="left"/>
        <w:rPr>
          <w:rFonts w:ascii="Arial" w:hAnsi="Arial" w:cs="Arial" w:eastAsia="Arial"/>
          <w:sz w:val="25"/>
          <w:szCs w:val="25"/>
        </w:rPr>
      </w:pPr>
      <w:r>
        <w:rPr>
          <w:rFonts w:ascii="Arial"/>
          <w:color w:val="000080"/>
          <w:spacing w:val="-10"/>
          <w:w w:val="95"/>
          <w:sz w:val="25"/>
        </w:rPr>
        <w:t>OZ9998-SOP24</w:t>
      </w:r>
      <w:r>
        <w:rPr>
          <w:rFonts w:ascii="Arial"/>
          <w:color w:val="000000"/>
          <w:sz w:val="25"/>
        </w:rPr>
      </w:r>
    </w:p>
    <w:p>
      <w:pPr>
        <w:spacing w:after="0"/>
        <w:jc w:val="left"/>
        <w:rPr>
          <w:rFonts w:ascii="Arial" w:hAnsi="Arial" w:cs="Arial" w:eastAsia="Arial"/>
          <w:sz w:val="25"/>
          <w:szCs w:val="25"/>
        </w:rPr>
        <w:sectPr>
          <w:type w:val="continuous"/>
          <w:pgSz w:w="16838" w:h="11920" w:orient="landscape"/>
          <w:pgMar w:top="1100" w:bottom="280" w:left="1700" w:right="2420"/>
        </w:sectPr>
      </w:pPr>
    </w:p>
    <w:p>
      <w:pPr>
        <w:spacing w:line="160" w:lineRule="exact" w:before="8"/>
        <w:rPr>
          <w:sz w:val="16"/>
          <w:szCs w:val="16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81" w:lineRule="exact" w:before="0"/>
        <w:ind w:left="59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1"/>
          <w:sz w:val="38"/>
          <w:szCs w:val="38"/>
        </w:rPr>
        <w:t>7.电路图举例介绍</w:t>
      </w:r>
    </w:p>
    <w:p>
      <w:pPr>
        <w:spacing w:line="220" w:lineRule="exact" w:before="17"/>
        <w:rPr>
          <w:sz w:val="22"/>
          <w:szCs w:val="22"/>
        </w:rPr>
      </w:pPr>
    </w:p>
    <w:p>
      <w:pPr>
        <w:spacing w:after="0" w:line="220" w:lineRule="exact"/>
        <w:rPr>
          <w:sz w:val="22"/>
          <w:szCs w:val="22"/>
        </w:rPr>
        <w:sectPr>
          <w:pgSz w:w="16838" w:h="11920" w:orient="landscape"/>
          <w:pgMar w:top="1100" w:bottom="280" w:left="1520" w:right="2080"/>
        </w:sect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3"/>
        <w:rPr>
          <w:sz w:val="12"/>
          <w:szCs w:val="12"/>
        </w:rPr>
      </w:pPr>
    </w:p>
    <w:p>
      <w:pPr>
        <w:spacing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w w:val="115"/>
          <w:sz w:val="12"/>
        </w:rPr>
        <w:t>+</w:t>
      </w:r>
      <w:r>
        <w:rPr>
          <w:rFonts w:ascii="Arial"/>
          <w:spacing w:val="-22"/>
          <w:w w:val="115"/>
          <w:sz w:val="12"/>
        </w:rPr>
        <w:t> </w:t>
      </w:r>
      <w:r>
        <w:rPr>
          <w:rFonts w:ascii="Arial"/>
          <w:spacing w:val="2"/>
          <w:w w:val="115"/>
          <w:sz w:val="12"/>
        </w:rPr>
        <w:t>12V</w:t>
      </w:r>
      <w:r>
        <w:rPr>
          <w:rFonts w:ascii="Arial"/>
          <w:sz w:val="12"/>
        </w:rPr>
      </w:r>
    </w:p>
    <w:p>
      <w:pPr>
        <w:spacing w:line="120" w:lineRule="exact" w:before="0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160" w:lineRule="exact" w:before="15"/>
        <w:rPr>
          <w:sz w:val="16"/>
          <w:szCs w:val="16"/>
        </w:rPr>
      </w:pPr>
    </w:p>
    <w:p>
      <w:pPr>
        <w:spacing w:line="129" w:lineRule="exact" w:before="0"/>
        <w:ind w:left="230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w w:val="115"/>
          <w:sz w:val="12"/>
        </w:rPr>
        <w:t>F</w:t>
      </w:r>
      <w:r>
        <w:rPr>
          <w:rFonts w:ascii="Arial"/>
          <w:color w:val="000080"/>
          <w:spacing w:val="-26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702</w:t>
      </w:r>
      <w:r>
        <w:rPr>
          <w:rFonts w:ascii="Arial"/>
          <w:color w:val="000000"/>
          <w:sz w:val="12"/>
        </w:rPr>
      </w:r>
    </w:p>
    <w:p>
      <w:pPr>
        <w:tabs>
          <w:tab w:pos="882" w:val="right" w:leader="none"/>
        </w:tabs>
        <w:spacing w:line="139" w:lineRule="exact" w:before="0"/>
        <w:ind w:left="114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w w:val="115"/>
          <w:position w:val="1"/>
          <w:sz w:val="12"/>
        </w:rPr>
        <w:t>+</w:t>
      </w:r>
      <w:r>
        <w:rPr>
          <w:rFonts w:ascii="Arial"/>
          <w:color w:val="FF0000"/>
          <w:spacing w:val="-22"/>
          <w:w w:val="115"/>
          <w:position w:val="1"/>
          <w:sz w:val="12"/>
        </w:rPr>
        <w:t> </w:t>
      </w:r>
      <w:r>
        <w:rPr>
          <w:rFonts w:ascii="Arial"/>
          <w:shadow/>
          <w:color w:val="FF0000"/>
          <w:spacing w:val="2"/>
          <w:w w:val="115"/>
          <w:position w:val="1"/>
          <w:sz w:val="12"/>
        </w:rPr>
        <w:t>1</w:t>
      </w:r>
      <w:r>
        <w:rPr>
          <w:rFonts w:ascii="Arial"/>
          <w:shadow w:val="0"/>
          <w:color w:val="FF0000"/>
          <w:w w:val="115"/>
          <w:position w:val="1"/>
          <w:sz w:val="12"/>
        </w:rPr>
      </w:r>
      <w:r>
        <w:rPr>
          <w:rFonts w:ascii="Arial"/>
          <w:shadow w:val="0"/>
          <w:color w:val="FF0000"/>
          <w:spacing w:val="2"/>
          <w:w w:val="115"/>
          <w:position w:val="1"/>
          <w:sz w:val="12"/>
        </w:rPr>
        <w:t>2V</w:t>
      </w:r>
      <w:r>
        <w:rPr>
          <w:rFonts w:ascii="Arial"/>
          <w:shadow w:val="0"/>
          <w:color w:val="000000"/>
          <w:w w:val="102"/>
          <w:sz w:val="12"/>
        </w:rPr>
        <w:t> </w:t>
      </w:r>
      <w:r>
        <w:rPr>
          <w:rFonts w:ascii="Arial"/>
          <w:shadow w:val="0"/>
          <w:color w:val="000000"/>
          <w:sz w:val="12"/>
        </w:rPr>
        <w:tab/>
      </w:r>
      <w:r>
        <w:rPr>
          <w:rFonts w:ascii="Arial"/>
          <w:shadow w:val="0"/>
          <w:color w:val="000000"/>
          <w:sz w:val="12"/>
        </w:rPr>
        <w:t> </w:t>
      </w:r>
      <w:r>
        <w:rPr>
          <w:rFonts w:ascii="Arial"/>
          <w:shadow w:val="0"/>
          <w:color w:val="000000"/>
          <w:w w:val="115"/>
          <w:sz w:val="12"/>
        </w:rPr>
        <w:t>2</w:t>
      </w:r>
      <w:r>
        <w:rPr>
          <w:rFonts w:ascii="Arial"/>
          <w:shadow w:val="0"/>
          <w:color w:val="000000"/>
          <w:sz w:val="12"/>
        </w:rPr>
      </w:r>
    </w:p>
    <w:p>
      <w:pPr>
        <w:spacing w:before="41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FF0000"/>
          <w:spacing w:val="1"/>
          <w:w w:val="115"/>
          <w:sz w:val="12"/>
        </w:rPr>
        <w:t>VIN</w:t>
      </w:r>
      <w:r>
        <w:rPr>
          <w:rFonts w:ascii="Arial"/>
          <w:color w:val="000000"/>
          <w:sz w:val="12"/>
        </w:rPr>
      </w:r>
    </w:p>
    <w:p>
      <w:pPr>
        <w:spacing w:line="160" w:lineRule="exact" w:before="6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before="0"/>
        <w:ind w:left="0" w:right="192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4"/>
          <w:w w:val="115"/>
          <w:sz w:val="12"/>
        </w:rPr>
        <w:t>L70</w:t>
      </w:r>
      <w:r>
        <w:rPr>
          <w:rFonts w:ascii="Arial"/>
          <w:color w:val="000080"/>
          <w:w w:val="115"/>
          <w:sz w:val="12"/>
        </w:rPr>
        <w:t>1</w:t>
      </w:r>
      <w:r>
        <w:rPr>
          <w:rFonts w:ascii="Arial"/>
          <w:color w:val="000000"/>
          <w:sz w:val="12"/>
        </w:rPr>
      </w:r>
    </w:p>
    <w:p>
      <w:pPr>
        <w:spacing w:line="120" w:lineRule="exact" w:before="1"/>
        <w:rPr>
          <w:sz w:val="12"/>
          <w:szCs w:val="12"/>
        </w:rPr>
      </w:pPr>
    </w:p>
    <w:p>
      <w:pPr>
        <w:tabs>
          <w:tab w:pos="907" w:val="left" w:leader="none"/>
        </w:tabs>
        <w:spacing w:before="0"/>
        <w:ind w:left="0" w:right="206" w:firstLine="0"/>
        <w:jc w:val="center"/>
        <w:rPr>
          <w:rFonts w:ascii="Arial" w:hAnsi="Arial" w:cs="Arial" w:eastAsia="Arial"/>
          <w:sz w:val="12"/>
          <w:szCs w:val="12"/>
        </w:rPr>
      </w:pPr>
      <w:bookmarkStart w:name="_TOC_250001" w:id="2"/>
      <w:r>
        <w:rPr>
          <w:rFonts w:ascii="Arial"/>
          <w:w w:val="115"/>
          <w:sz w:val="12"/>
        </w:rPr>
        <w:t>1</w:t>
        <w:tab/>
        <w:t>2</w:t>
      </w:r>
      <w:bookmarkEnd w:id="2"/>
      <w:r>
        <w:rPr>
          <w:rFonts w:ascii="Arial"/>
          <w:sz w:val="12"/>
        </w:rPr>
      </w:r>
    </w:p>
    <w:p>
      <w:pPr>
        <w:spacing w:line="120" w:lineRule="exact" w:before="8"/>
        <w:rPr>
          <w:sz w:val="12"/>
          <w:szCs w:val="12"/>
        </w:rPr>
      </w:pPr>
    </w:p>
    <w:p>
      <w:pPr>
        <w:spacing w:before="0"/>
        <w:ind w:left="0" w:right="169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4"/>
          <w:w w:val="115"/>
          <w:sz w:val="12"/>
        </w:rPr>
        <w:t>10u</w:t>
      </w:r>
      <w:r>
        <w:rPr>
          <w:rFonts w:ascii="Arial"/>
          <w:color w:val="000080"/>
          <w:w w:val="115"/>
          <w:sz w:val="12"/>
        </w:rPr>
        <w:t>H</w:t>
      </w:r>
      <w:r>
        <w:rPr>
          <w:rFonts w:ascii="Arial"/>
          <w:color w:val="000000"/>
          <w:sz w:val="12"/>
        </w:rPr>
      </w:r>
    </w:p>
    <w:p>
      <w:pPr>
        <w:spacing w:line="132" w:lineRule="exact" w:before="56"/>
        <w:ind w:left="292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R707</w:t>
      </w:r>
      <w:r>
        <w:rPr>
          <w:rFonts w:ascii="Arial"/>
          <w:color w:val="000000"/>
          <w:sz w:val="12"/>
        </w:rPr>
      </w:r>
    </w:p>
    <w:p>
      <w:pPr>
        <w:tabs>
          <w:tab w:pos="1348" w:val="left" w:leader="none"/>
        </w:tabs>
        <w:spacing w:line="83" w:lineRule="exact" w:before="0"/>
        <w:ind w:left="10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w w:val="115"/>
          <w:position w:val="1"/>
          <w:sz w:val="12"/>
        </w:rPr>
        <w:t>DRV</w:t>
      </w:r>
      <w:r>
        <w:rPr>
          <w:rFonts w:ascii="Arial"/>
          <w:color w:val="000000"/>
          <w:w w:val="115"/>
          <w:sz w:val="12"/>
        </w:rPr>
        <w:tab/>
      </w:r>
      <w:r>
        <w:rPr>
          <w:rFonts w:ascii="Arial"/>
          <w:color w:val="000000"/>
          <w:w w:val="115"/>
          <w:sz w:val="12"/>
        </w:rPr>
        <w:t>1</w:t>
      </w:r>
      <w:r>
        <w:rPr>
          <w:rFonts w:ascii="Arial"/>
          <w:color w:val="000000"/>
          <w:sz w:val="12"/>
        </w:rPr>
      </w:r>
    </w:p>
    <w:p>
      <w:pPr>
        <w:spacing w:before="94"/>
        <w:ind w:left="14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L702</w:t>
      </w:r>
      <w:r>
        <w:rPr>
          <w:rFonts w:ascii="Arial"/>
          <w:color w:val="000000"/>
          <w:sz w:val="12"/>
        </w:rPr>
      </w:r>
    </w:p>
    <w:p>
      <w:pPr>
        <w:spacing w:line="70" w:lineRule="exact" w:before="3"/>
        <w:rPr>
          <w:sz w:val="7"/>
          <w:szCs w:val="7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tabs>
          <w:tab w:pos="711" w:val="left" w:leader="none"/>
        </w:tabs>
        <w:spacing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w w:val="115"/>
          <w:sz w:val="12"/>
        </w:rPr>
        <w:t>1</w:t>
        <w:tab/>
        <w:t>2</w:t>
      </w:r>
      <w:r>
        <w:rPr>
          <w:rFonts w:ascii="Arial"/>
          <w:sz w:val="12"/>
        </w:rPr>
      </w:r>
    </w:p>
    <w:p>
      <w:pPr>
        <w:spacing w:line="100" w:lineRule="exact" w:before="3"/>
        <w:rPr>
          <w:sz w:val="10"/>
          <w:szCs w:val="10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206" w:lineRule="auto" w:before="0"/>
        <w:ind w:left="128" w:right="0" w:firstLine="165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0805</w:t>
      </w:r>
      <w:r>
        <w:rPr>
          <w:rFonts w:ascii="Arial"/>
          <w:color w:val="000080"/>
          <w:spacing w:val="-18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_2A</w:t>
      </w:r>
      <w:r>
        <w:rPr>
          <w:rFonts w:ascii="Arial"/>
          <w:color w:val="000080"/>
          <w:spacing w:val="22"/>
          <w:w w:val="115"/>
          <w:sz w:val="12"/>
        </w:rPr>
        <w:t> </w:t>
      </w:r>
      <w:r>
        <w:rPr>
          <w:rFonts w:ascii="Arial"/>
          <w:color w:val="000080"/>
          <w:spacing w:val="1"/>
          <w:w w:val="115"/>
          <w:sz w:val="12"/>
        </w:rPr>
        <w:t>Q703</w:t>
      </w:r>
      <w:r>
        <w:rPr>
          <w:rFonts w:ascii="Arial"/>
          <w:color w:val="000080"/>
          <w:spacing w:val="22"/>
          <w:w w:val="115"/>
          <w:sz w:val="12"/>
        </w:rPr>
        <w:t> </w:t>
      </w:r>
      <w:r>
        <w:rPr>
          <w:rFonts w:ascii="Arial"/>
          <w:color w:val="000080"/>
          <w:spacing w:val="6"/>
          <w:w w:val="115"/>
          <w:sz w:val="12"/>
        </w:rPr>
        <w:t>M</w:t>
      </w:r>
      <w:r>
        <w:rPr>
          <w:rFonts w:ascii="Arial"/>
          <w:color w:val="000080"/>
          <w:spacing w:val="5"/>
          <w:w w:val="115"/>
          <w:sz w:val="12"/>
        </w:rPr>
        <w:t>E</w:t>
      </w:r>
      <w:r>
        <w:rPr>
          <w:rFonts w:ascii="Arial"/>
          <w:color w:val="000080"/>
          <w:spacing w:val="4"/>
          <w:w w:val="115"/>
          <w:sz w:val="12"/>
        </w:rPr>
        <w:t>50</w:t>
      </w:r>
      <w:r>
        <w:rPr>
          <w:rFonts w:ascii="Arial"/>
          <w:color w:val="000080"/>
          <w:spacing w:val="5"/>
          <w:w w:val="115"/>
          <w:sz w:val="12"/>
        </w:rPr>
        <w:t>N</w:t>
      </w:r>
      <w:r>
        <w:rPr>
          <w:rFonts w:ascii="Arial"/>
          <w:color w:val="000080"/>
          <w:spacing w:val="4"/>
          <w:w w:val="115"/>
          <w:sz w:val="12"/>
        </w:rPr>
        <w:t>0</w:t>
      </w:r>
      <w:r>
        <w:rPr>
          <w:rFonts w:ascii="Arial"/>
          <w:color w:val="000080"/>
          <w:w w:val="115"/>
          <w:sz w:val="12"/>
        </w:rPr>
        <w:t>6</w:t>
      </w:r>
      <w:r>
        <w:rPr>
          <w:rFonts w:ascii="Arial"/>
          <w:color w:val="000000"/>
          <w:sz w:val="12"/>
        </w:rPr>
      </w:r>
    </w:p>
    <w:p>
      <w:pPr>
        <w:spacing w:line="160" w:lineRule="exact" w:before="14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line="130" w:lineRule="exact" w:before="0"/>
        <w:ind w:left="186" w:right="0" w:hanging="72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D704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RGB20B</w:t>
      </w:r>
      <w:r>
        <w:rPr>
          <w:rFonts w:ascii="Arial"/>
          <w:color w:val="000000"/>
          <w:sz w:val="12"/>
        </w:rPr>
      </w:r>
    </w:p>
    <w:p>
      <w:pPr>
        <w:spacing w:line="120" w:lineRule="exact" w:before="16"/>
        <w:rPr>
          <w:sz w:val="12"/>
          <w:szCs w:val="12"/>
        </w:rPr>
      </w:pPr>
    </w:p>
    <w:p>
      <w:pPr>
        <w:spacing w:line="130" w:lineRule="exact" w:before="0"/>
        <w:ind w:left="186" w:right="0" w:hanging="72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D703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RGB20B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60" w:lineRule="exact" w:before="6"/>
        <w:rPr>
          <w:sz w:val="16"/>
          <w:szCs w:val="16"/>
        </w:rPr>
      </w:pPr>
    </w:p>
    <w:p>
      <w:pPr>
        <w:spacing w:before="0"/>
        <w:ind w:left="87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C702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60" w:lineRule="exact" w:before="6"/>
        <w:rPr>
          <w:sz w:val="16"/>
          <w:szCs w:val="16"/>
        </w:rPr>
      </w:pPr>
    </w:p>
    <w:p>
      <w:pPr>
        <w:spacing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C703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60" w:lineRule="exact" w:before="11"/>
        <w:rPr>
          <w:sz w:val="16"/>
          <w:szCs w:val="16"/>
        </w:rPr>
      </w:pPr>
    </w:p>
    <w:p>
      <w:pPr>
        <w:spacing w:before="0"/>
        <w:ind w:left="236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VLED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10"/>
        <w:rPr>
          <w:sz w:val="12"/>
          <w:szCs w:val="12"/>
        </w:rPr>
      </w:pPr>
    </w:p>
    <w:p>
      <w:pPr>
        <w:spacing w:line="160" w:lineRule="atLeast" w:before="0"/>
        <w:ind w:left="114" w:right="153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R709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4"/>
          <w:w w:val="115"/>
          <w:sz w:val="12"/>
        </w:rPr>
        <w:t>1</w:t>
      </w:r>
      <w:r>
        <w:rPr>
          <w:rFonts w:ascii="Arial"/>
          <w:color w:val="000080"/>
          <w:w w:val="115"/>
          <w:sz w:val="12"/>
        </w:rPr>
        <w:t>M</w:t>
      </w:r>
      <w:r>
        <w:rPr>
          <w:rFonts w:ascii="Arial"/>
          <w:color w:val="000000"/>
          <w:sz w:val="12"/>
        </w:rPr>
      </w:r>
    </w:p>
    <w:p>
      <w:pPr>
        <w:spacing w:before="86"/>
        <w:ind w:left="50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FF0000"/>
          <w:spacing w:val="2"/>
          <w:w w:val="115"/>
          <w:sz w:val="12"/>
        </w:rPr>
        <w:t>VLED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40" w:lineRule="exact" w:before="12"/>
        <w:rPr>
          <w:sz w:val="14"/>
          <w:szCs w:val="14"/>
        </w:rPr>
      </w:pPr>
    </w:p>
    <w:p>
      <w:pPr>
        <w:spacing w:line="229" w:lineRule="auto" w:before="0"/>
        <w:ind w:left="114" w:right="183" w:firstLine="0"/>
        <w:jc w:val="both"/>
        <w:rPr>
          <w:rFonts w:ascii="Arial" w:hAnsi="Arial" w:cs="Arial" w:eastAsia="Arial"/>
          <w:sz w:val="12"/>
          <w:szCs w:val="12"/>
        </w:rPr>
      </w:pPr>
      <w:r>
        <w:rPr/>
        <w:pict>
          <v:shape style="position:absolute;margin-left:294.640869pt;margin-top:10.260868pt;width:8.120000pt;height:5.845074pt;mso-position-horizontal-relative:page;mso-position-vertical-relative:paragraph;z-index:-12223" type="#_x0000_t202" filled="f" stroked="f">
            <v:textbox inset="0,0,0,0" style="layout-flow:vertical;mso-layout-flow-alt:bottom-to-top">
              <w:txbxContent>
                <w:p>
                  <w:pPr>
                    <w:spacing w:before="6"/>
                    <w:ind w:left="20" w:right="0" w:firstLine="0"/>
                    <w:jc w:val="left"/>
                    <w:rPr>
                      <w:rFonts w:ascii="Arial" w:hAnsi="Arial" w:cs="Arial" w:eastAsia="Arial"/>
                      <w:sz w:val="12"/>
                      <w:szCs w:val="12"/>
                    </w:rPr>
                  </w:pPr>
                  <w:r>
                    <w:rPr>
                      <w:rFonts w:ascii="Arial"/>
                      <w:w w:val="115"/>
                      <w:sz w:val="12"/>
                    </w:rPr>
                    <w:t>2</w:t>
                  </w:r>
                  <w:r>
                    <w:rPr>
                      <w:rFonts w:ascii="Arial"/>
                      <w:sz w:val="12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FF0000"/>
          <w:spacing w:val="3"/>
          <w:w w:val="115"/>
          <w:sz w:val="12"/>
        </w:rPr>
        <w:t>ISEN1_1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ISEN2_1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ISEN3_1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ISEN4_1</w:t>
      </w:r>
      <w:r>
        <w:rPr>
          <w:rFonts w:ascii="Arial"/>
          <w:color w:val="000000"/>
          <w:sz w:val="12"/>
        </w:rPr>
      </w:r>
    </w:p>
    <w:p>
      <w:pPr>
        <w:spacing w:line="160" w:lineRule="exact" w:before="13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line="137" w:lineRule="exact"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bookmarkStart w:name="_TOC_250000" w:id="3"/>
      <w:r>
        <w:rPr>
          <w:rFonts w:ascii="Arial"/>
          <w:color w:val="004080"/>
          <w:w w:val="115"/>
          <w:sz w:val="12"/>
        </w:rPr>
        <w:t>1</w:t>
      </w:r>
      <w:bookmarkEnd w:id="3"/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2</w:t>
      </w:r>
      <w:r>
        <w:rPr>
          <w:rFonts w:ascii="Arial"/>
          <w:color w:val="000000"/>
          <w:sz w:val="12"/>
        </w:rPr>
      </w:r>
    </w:p>
    <w:p>
      <w:pPr>
        <w:spacing w:line="130" w:lineRule="exact"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3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4</w:t>
      </w:r>
      <w:r>
        <w:rPr>
          <w:rFonts w:ascii="Arial"/>
          <w:color w:val="000000"/>
          <w:sz w:val="12"/>
        </w:rPr>
      </w:r>
    </w:p>
    <w:p>
      <w:pPr>
        <w:tabs>
          <w:tab w:pos="423" w:val="left" w:leader="none"/>
        </w:tabs>
        <w:spacing w:line="158" w:lineRule="exact"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position w:val="5"/>
          <w:sz w:val="12"/>
        </w:rPr>
        <w:t>5</w:t>
        <w:tab/>
      </w:r>
      <w:r>
        <w:rPr>
          <w:rFonts w:ascii="Arial"/>
          <w:color w:val="000080"/>
          <w:spacing w:val="3"/>
          <w:w w:val="115"/>
          <w:sz w:val="12"/>
        </w:rPr>
        <w:t>XS75</w:t>
      </w:r>
      <w:r>
        <w:rPr>
          <w:rFonts w:ascii="Arial"/>
          <w:color w:val="000080"/>
          <w:spacing w:val="-18"/>
          <w:w w:val="115"/>
          <w:sz w:val="12"/>
        </w:rPr>
        <w:t> </w:t>
      </w:r>
      <w:r>
        <w:rPr>
          <w:rFonts w:ascii="Arial"/>
          <w:color w:val="000080"/>
          <w:w w:val="115"/>
          <w:sz w:val="12"/>
        </w:rPr>
        <w:t>3</w:t>
      </w:r>
      <w:r>
        <w:rPr>
          <w:rFonts w:ascii="Arial"/>
          <w:color w:val="000000"/>
          <w:sz w:val="12"/>
        </w:rPr>
      </w:r>
    </w:p>
    <w:p>
      <w:pPr>
        <w:spacing w:line="104" w:lineRule="exact"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6</w:t>
      </w:r>
      <w:r>
        <w:rPr>
          <w:rFonts w:ascii="Arial"/>
          <w:color w:val="000000"/>
          <w:sz w:val="12"/>
        </w:rPr>
      </w:r>
    </w:p>
    <w:p>
      <w:pPr>
        <w:spacing w:line="132" w:lineRule="exact" w:before="0"/>
        <w:ind w:left="1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7</w:t>
      </w:r>
      <w:r>
        <w:rPr>
          <w:rFonts w:ascii="Arial"/>
          <w:color w:val="000000"/>
          <w:sz w:val="12"/>
        </w:rPr>
      </w:r>
    </w:p>
    <w:p>
      <w:pPr>
        <w:spacing w:after="0" w:line="132" w:lineRule="exact"/>
        <w:jc w:val="lef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11" w:equalWidth="0">
            <w:col w:w="467" w:space="562"/>
            <w:col w:w="883" w:space="499"/>
            <w:col w:w="353" w:space="40"/>
            <w:col w:w="1426" w:space="420"/>
            <w:col w:w="892" w:space="368"/>
            <w:col w:w="751" w:space="40"/>
            <w:col w:w="433" w:space="389"/>
            <w:col w:w="460" w:space="937"/>
            <w:col w:w="614" w:space="1316"/>
            <w:col w:w="880" w:space="394"/>
            <w:col w:w="1114"/>
          </w:cols>
        </w:sectPr>
      </w:pPr>
    </w:p>
    <w:p>
      <w:pPr>
        <w:tabs>
          <w:tab w:pos="1662" w:val="left" w:leader="none"/>
        </w:tabs>
        <w:spacing w:line="44" w:lineRule="exact" w:before="0"/>
        <w:ind w:left="128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w w:val="101"/>
          <w:sz w:val="12"/>
        </w:rPr>
      </w:r>
      <w:r>
        <w:rPr>
          <w:rFonts w:ascii="Arial"/>
          <w:color w:val="000080"/>
          <w:w w:val="101"/>
          <w:sz w:val="12"/>
          <w:u w:val="single" w:color="0000FF"/>
        </w:rPr>
        <w:t> </w:t>
      </w:r>
      <w:r>
        <w:rPr>
          <w:rFonts w:ascii="Arial"/>
          <w:color w:val="000080"/>
          <w:w w:val="101"/>
          <w:sz w:val="12"/>
        </w:rPr>
      </w:r>
      <w:r>
        <w:rPr>
          <w:rFonts w:ascii="Arial"/>
          <w:color w:val="000080"/>
          <w:sz w:val="12"/>
        </w:rPr>
        <w:tab/>
      </w:r>
      <w:r>
        <w:rPr>
          <w:rFonts w:ascii="Arial"/>
          <w:color w:val="000080"/>
          <w:spacing w:val="3"/>
          <w:w w:val="115"/>
          <w:sz w:val="12"/>
        </w:rPr>
        <w:t>C720</w:t>
      </w:r>
      <w:r>
        <w:rPr>
          <w:rFonts w:ascii="Arial"/>
          <w:color w:val="000000"/>
          <w:sz w:val="12"/>
        </w:rPr>
      </w:r>
    </w:p>
    <w:p>
      <w:pPr>
        <w:tabs>
          <w:tab w:pos="381" w:val="left" w:leader="none"/>
        </w:tabs>
        <w:spacing w:line="56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w w:val="101"/>
          <w:sz w:val="12"/>
        </w:rPr>
      </w:r>
      <w:r>
        <w:rPr>
          <w:rFonts w:ascii="Arial"/>
          <w:color w:val="000080"/>
          <w:w w:val="101"/>
          <w:sz w:val="12"/>
          <w:u w:val="single" w:color="0000FF"/>
        </w:rPr>
        <w:t> </w:t>
      </w:r>
      <w:r>
        <w:rPr>
          <w:rFonts w:ascii="Arial"/>
          <w:color w:val="000080"/>
          <w:w w:val="101"/>
          <w:sz w:val="12"/>
        </w:rPr>
      </w:r>
      <w:r>
        <w:rPr>
          <w:rFonts w:ascii="Arial"/>
          <w:color w:val="000080"/>
          <w:sz w:val="12"/>
        </w:rPr>
        <w:tab/>
      </w:r>
      <w:r>
        <w:rPr>
          <w:rFonts w:ascii="Arial"/>
          <w:color w:val="000080"/>
          <w:spacing w:val="3"/>
          <w:w w:val="115"/>
          <w:sz w:val="12"/>
        </w:rPr>
        <w:t>C721</w:t>
      </w:r>
      <w:r>
        <w:rPr>
          <w:rFonts w:ascii="Arial"/>
          <w:color w:val="000000"/>
          <w:sz w:val="12"/>
        </w:rPr>
      </w:r>
    </w:p>
    <w:p>
      <w:pPr>
        <w:spacing w:line="28" w:lineRule="exact" w:before="72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22uF</w:t>
      </w:r>
      <w:r>
        <w:rPr>
          <w:rFonts w:ascii="Arial"/>
          <w:color w:val="000080"/>
          <w:spacing w:val="-26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/63V</w:t>
      </w:r>
      <w:r>
        <w:rPr>
          <w:rFonts w:ascii="Arial"/>
          <w:color w:val="000000"/>
          <w:sz w:val="12"/>
        </w:rPr>
      </w:r>
    </w:p>
    <w:p>
      <w:pPr>
        <w:spacing w:line="28" w:lineRule="exact" w:before="72"/>
        <w:ind w:left="172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22uF</w:t>
      </w:r>
      <w:r>
        <w:rPr>
          <w:rFonts w:ascii="Arial"/>
          <w:color w:val="000080"/>
          <w:spacing w:val="-26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/63V</w:t>
      </w:r>
      <w:r>
        <w:rPr>
          <w:rFonts w:ascii="Arial"/>
          <w:color w:val="000000"/>
          <w:sz w:val="12"/>
        </w:rPr>
      </w:r>
    </w:p>
    <w:p>
      <w:pPr>
        <w:spacing w:line="42" w:lineRule="exact" w:before="57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FF0000"/>
          <w:spacing w:val="1"/>
          <w:w w:val="115"/>
          <w:sz w:val="12"/>
        </w:rPr>
        <w:t>OVP2</w:t>
      </w:r>
      <w:r>
        <w:rPr>
          <w:rFonts w:ascii="Arial"/>
          <w:color w:val="000000"/>
          <w:sz w:val="12"/>
        </w:rPr>
      </w:r>
    </w:p>
    <w:p>
      <w:pPr>
        <w:tabs>
          <w:tab w:pos="2632" w:val="right" w:leader="none"/>
        </w:tabs>
        <w:spacing w:line="100" w:lineRule="exact" w:before="0"/>
        <w:ind w:left="128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FF0000"/>
          <w:spacing w:val="3"/>
          <w:w w:val="115"/>
          <w:sz w:val="12"/>
        </w:rPr>
        <w:t>ISEN5_1</w:t>
      </w:r>
      <w:r>
        <w:rPr>
          <w:rFonts w:ascii="Arial"/>
          <w:color w:val="004080"/>
          <w:spacing w:val="3"/>
          <w:w w:val="115"/>
          <w:position w:val="4"/>
          <w:sz w:val="12"/>
        </w:rPr>
        <w:tab/>
      </w:r>
      <w:r>
        <w:rPr>
          <w:rFonts w:ascii="Arial"/>
          <w:color w:val="004080"/>
          <w:w w:val="115"/>
          <w:position w:val="4"/>
          <w:sz w:val="12"/>
        </w:rPr>
        <w:t>8</w:t>
      </w:r>
      <w:r>
        <w:rPr>
          <w:rFonts w:ascii="Arial"/>
          <w:color w:val="000000"/>
          <w:sz w:val="12"/>
        </w:rPr>
      </w:r>
    </w:p>
    <w:p>
      <w:pPr>
        <w:spacing w:after="0" w:line="100" w:lineRule="exact"/>
        <w:jc w:val="lef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5" w:equalWidth="0">
            <w:col w:w="2699" w:space="2809"/>
            <w:col w:w="1919" w:space="40"/>
            <w:col w:w="810" w:space="40"/>
            <w:col w:w="1184" w:space="184"/>
            <w:col w:w="3553"/>
          </w:cols>
        </w:sectPr>
      </w:pPr>
    </w:p>
    <w:p>
      <w:pPr>
        <w:spacing w:before="1"/>
        <w:ind w:left="0" w:right="223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0"/>
          <w:sz w:val="12"/>
        </w:rPr>
        <w:t>10u</w:t>
      </w:r>
      <w:r>
        <w:rPr>
          <w:rFonts w:ascii="Arial"/>
          <w:color w:val="000080"/>
          <w:w w:val="110"/>
          <w:sz w:val="12"/>
        </w:rPr>
        <w:t>F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60" w:lineRule="exact" w:before="2"/>
        <w:rPr>
          <w:sz w:val="16"/>
          <w:szCs w:val="16"/>
        </w:rPr>
      </w:pPr>
    </w:p>
    <w:p>
      <w:pPr>
        <w:spacing w:before="0"/>
        <w:ind w:left="1266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XS70</w:t>
      </w:r>
      <w:r>
        <w:rPr>
          <w:rFonts w:ascii="Arial"/>
          <w:color w:val="000080"/>
          <w:spacing w:val="-18"/>
          <w:w w:val="115"/>
          <w:sz w:val="12"/>
        </w:rPr>
        <w:t> </w:t>
      </w:r>
      <w:r>
        <w:rPr>
          <w:rFonts w:ascii="Arial"/>
          <w:color w:val="000080"/>
          <w:w w:val="115"/>
          <w:sz w:val="12"/>
        </w:rPr>
        <w:t>1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77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2"/>
          <w:w w:val="115"/>
          <w:sz w:val="12"/>
        </w:rPr>
        <w:t>VIN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32"/>
          <w:w w:val="115"/>
          <w:sz w:val="12"/>
        </w:rPr>
        <w:t> </w:t>
      </w:r>
      <w:r>
        <w:rPr>
          <w:rFonts w:ascii="Arial"/>
          <w:color w:val="000000"/>
          <w:w w:val="115"/>
          <w:position w:val="8"/>
          <w:sz w:val="12"/>
        </w:rPr>
        <w:t>1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2"/>
          <w:w w:val="115"/>
          <w:sz w:val="12"/>
        </w:rPr>
        <w:t>VIN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32"/>
          <w:w w:val="115"/>
          <w:sz w:val="12"/>
        </w:rPr>
        <w:t> </w:t>
      </w:r>
      <w:r>
        <w:rPr>
          <w:rFonts w:ascii="Arial"/>
          <w:color w:val="000000"/>
          <w:w w:val="115"/>
          <w:position w:val="8"/>
          <w:sz w:val="12"/>
        </w:rPr>
        <w:t>2</w:t>
      </w:r>
      <w:r>
        <w:rPr>
          <w:rFonts w:ascii="Arial"/>
          <w:color w:val="000000"/>
          <w:sz w:val="12"/>
        </w:rPr>
      </w:r>
    </w:p>
    <w:p>
      <w:pPr>
        <w:tabs>
          <w:tab w:pos="734" w:val="left" w:leader="none"/>
        </w:tabs>
        <w:spacing w:line="130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-1"/>
          <w:w w:val="115"/>
          <w:sz w:val="12"/>
        </w:rPr>
        <w:t>ON/OF</w:t>
      </w:r>
      <w:r>
        <w:rPr>
          <w:rFonts w:ascii="Arial"/>
          <w:color w:val="004080"/>
          <w:spacing w:val="-26"/>
          <w:w w:val="115"/>
          <w:sz w:val="12"/>
        </w:rPr>
        <w:t> </w:t>
      </w:r>
      <w:r>
        <w:rPr>
          <w:rFonts w:ascii="Arial"/>
          <w:color w:val="004080"/>
          <w:w w:val="115"/>
          <w:sz w:val="12"/>
        </w:rPr>
        <w:t>F</w:t>
        <w:tab/>
      </w:r>
      <w:r>
        <w:rPr>
          <w:rFonts w:ascii="Arial"/>
          <w:color w:val="000000"/>
          <w:w w:val="110"/>
          <w:position w:val="8"/>
          <w:sz w:val="12"/>
        </w:rPr>
        <w:t>3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5"/>
          <w:w w:val="115"/>
          <w:sz w:val="12"/>
        </w:rPr>
        <w:t>P</w:t>
      </w:r>
      <w:r>
        <w:rPr>
          <w:rFonts w:ascii="Arial"/>
          <w:color w:val="004080"/>
          <w:spacing w:val="7"/>
          <w:w w:val="115"/>
          <w:sz w:val="12"/>
        </w:rPr>
        <w:t>W</w:t>
      </w:r>
      <w:r>
        <w:rPr>
          <w:rFonts w:ascii="Arial"/>
          <w:color w:val="004080"/>
          <w:w w:val="115"/>
          <w:sz w:val="12"/>
        </w:rPr>
        <w:t>M   </w:t>
      </w:r>
      <w:r>
        <w:rPr>
          <w:rFonts w:ascii="Arial"/>
          <w:color w:val="004080"/>
          <w:spacing w:val="13"/>
          <w:w w:val="115"/>
          <w:sz w:val="12"/>
        </w:rPr>
        <w:t> </w:t>
      </w:r>
      <w:r>
        <w:rPr>
          <w:rFonts w:ascii="Arial"/>
          <w:color w:val="000000"/>
          <w:w w:val="115"/>
          <w:position w:val="8"/>
          <w:sz w:val="12"/>
        </w:rPr>
        <w:t>4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1"/>
          <w:w w:val="115"/>
          <w:sz w:val="12"/>
        </w:rPr>
        <w:t>GND</w:t>
      </w:r>
      <w:r>
        <w:rPr>
          <w:rFonts w:ascii="Arial"/>
          <w:color w:val="004080"/>
          <w:w w:val="115"/>
          <w:sz w:val="12"/>
        </w:rPr>
        <w:t>     </w:t>
      </w:r>
      <w:r>
        <w:rPr>
          <w:rFonts w:ascii="Arial"/>
          <w:color w:val="000000"/>
          <w:w w:val="115"/>
          <w:position w:val="8"/>
          <w:sz w:val="12"/>
        </w:rPr>
        <w:t>5</w:t>
      </w:r>
      <w:r>
        <w:rPr>
          <w:rFonts w:ascii="Arial"/>
          <w:color w:val="000000"/>
          <w:sz w:val="12"/>
        </w:rPr>
      </w:r>
    </w:p>
    <w:p>
      <w:pPr>
        <w:spacing w:line="85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1"/>
          <w:w w:val="115"/>
          <w:sz w:val="12"/>
        </w:rPr>
        <w:t>GND</w:t>
      </w:r>
      <w:r>
        <w:rPr>
          <w:rFonts w:ascii="Arial"/>
          <w:color w:val="004080"/>
          <w:w w:val="115"/>
          <w:sz w:val="12"/>
        </w:rPr>
        <w:t>     </w:t>
      </w:r>
      <w:r>
        <w:rPr>
          <w:rFonts w:ascii="Arial"/>
          <w:color w:val="000000"/>
          <w:w w:val="115"/>
          <w:position w:val="8"/>
          <w:sz w:val="12"/>
        </w:rPr>
        <w:t>6</w:t>
      </w:r>
      <w:r>
        <w:rPr>
          <w:rFonts w:ascii="Arial"/>
          <w:color w:val="000000"/>
          <w:sz w:val="12"/>
        </w:rPr>
      </w:r>
    </w:p>
    <w:p>
      <w:pPr>
        <w:spacing w:before="66"/>
        <w:ind w:left="9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10uF</w:t>
      </w:r>
      <w:r>
        <w:rPr>
          <w:rFonts w:ascii="Arial"/>
          <w:color w:val="000000"/>
          <w:sz w:val="12"/>
        </w:rPr>
      </w:r>
    </w:p>
    <w:p>
      <w:pPr>
        <w:spacing w:line="60" w:lineRule="exact" w:before="6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before="0"/>
        <w:ind w:left="265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w w:val="115"/>
          <w:sz w:val="12"/>
        </w:rPr>
        <w:t>+</w:t>
      </w:r>
      <w:r>
        <w:rPr>
          <w:rFonts w:ascii="Arial"/>
          <w:color w:val="FF0000"/>
          <w:spacing w:val="-22"/>
          <w:w w:val="115"/>
          <w:sz w:val="12"/>
        </w:rPr>
        <w:t> </w:t>
      </w:r>
      <w:r>
        <w:rPr>
          <w:rFonts w:ascii="Arial"/>
          <w:color w:val="FF0000"/>
          <w:spacing w:val="2"/>
          <w:w w:val="115"/>
          <w:sz w:val="12"/>
        </w:rPr>
        <w:t>12V</w:t>
      </w:r>
      <w:r>
        <w:rPr>
          <w:rFonts w:ascii="Arial"/>
          <w:color w:val="000000"/>
          <w:sz w:val="12"/>
        </w:rPr>
      </w:r>
    </w:p>
    <w:p>
      <w:pPr>
        <w:spacing w:line="130" w:lineRule="exact" w:before="37"/>
        <w:ind w:left="262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1"/>
          <w:w w:val="115"/>
          <w:sz w:val="12"/>
        </w:rPr>
        <w:t>10</w:t>
      </w:r>
      <w:r>
        <w:rPr>
          <w:rFonts w:ascii="Arial"/>
          <w:color w:val="000000"/>
          <w:sz w:val="12"/>
        </w:rPr>
      </w:r>
    </w:p>
    <w:p>
      <w:pPr>
        <w:spacing w:line="130" w:lineRule="exact" w:before="0"/>
        <w:ind w:left="21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/>
        <w:pict>
          <v:shape style="position:absolute;margin-left:294.640869pt;margin-top:-3.926847pt;width:8.120000pt;height:5.845074pt;mso-position-horizontal-relative:page;mso-position-vertical-relative:paragraph;z-index:-12224" type="#_x0000_t202" filled="f" stroked="f">
            <v:textbox inset="0,0,0,0" style="layout-flow:vertical;mso-layout-flow-alt:bottom-to-top">
              <w:txbxContent>
                <w:p>
                  <w:pPr>
                    <w:spacing w:before="6"/>
                    <w:ind w:left="20" w:right="0" w:firstLine="0"/>
                    <w:jc w:val="left"/>
                    <w:rPr>
                      <w:rFonts w:ascii="Arial" w:hAnsi="Arial" w:cs="Arial" w:eastAsia="Arial"/>
                      <w:sz w:val="12"/>
                      <w:szCs w:val="12"/>
                    </w:rPr>
                  </w:pPr>
                  <w:r>
                    <w:rPr>
                      <w:rFonts w:ascii="Arial"/>
                      <w:w w:val="115"/>
                      <w:sz w:val="12"/>
                    </w:rPr>
                    <w:t>3</w:t>
                  </w:r>
                  <w:r>
                    <w:rPr>
                      <w:rFonts w:ascii="Arial"/>
                      <w:sz w:val="12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FF0000"/>
          <w:spacing w:val="2"/>
          <w:w w:val="115"/>
          <w:sz w:val="12"/>
        </w:rPr>
        <w:t>I</w:t>
      </w:r>
      <w:r>
        <w:rPr>
          <w:rFonts w:ascii="Arial"/>
          <w:color w:val="FF0000"/>
          <w:w w:val="115"/>
          <w:sz w:val="12"/>
        </w:rPr>
        <w:t>S</w:t>
      </w:r>
      <w:r>
        <w:rPr>
          <w:rFonts w:ascii="Arial"/>
          <w:color w:val="000000"/>
          <w:sz w:val="12"/>
        </w:rPr>
      </w:r>
    </w:p>
    <w:p>
      <w:pPr>
        <w:spacing w:line="120" w:lineRule="exact" w:before="19"/>
        <w:rPr>
          <w:sz w:val="12"/>
          <w:szCs w:val="12"/>
        </w:rPr>
      </w:pPr>
    </w:p>
    <w:p>
      <w:pPr>
        <w:spacing w:line="136" w:lineRule="exact" w:before="0"/>
        <w:ind w:left="881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R734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0.05</w:t>
      </w:r>
      <w:r>
        <w:rPr>
          <w:rFonts w:ascii="Arial"/>
          <w:color w:val="000000"/>
          <w:sz w:val="12"/>
        </w:rPr>
      </w:r>
    </w:p>
    <w:p>
      <w:pPr>
        <w:spacing w:line="110" w:lineRule="exact" w:before="2"/>
        <w:rPr>
          <w:sz w:val="11"/>
          <w:szCs w:val="11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before="0"/>
        <w:ind w:left="0" w:right="2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ENA</w:t>
      </w:r>
      <w:r>
        <w:rPr>
          <w:rFonts w:ascii="Arial"/>
          <w:color w:val="000000"/>
          <w:sz w:val="12"/>
        </w:rPr>
      </w:r>
    </w:p>
    <w:p>
      <w:pPr>
        <w:spacing w:line="70" w:lineRule="exact" w:before="7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36" w:lineRule="exact" w:before="0"/>
        <w:ind w:left="-4" w:right="0" w:firstLine="72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R717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0.05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18"/>
        <w:rPr>
          <w:sz w:val="12"/>
          <w:szCs w:val="12"/>
        </w:rPr>
      </w:pPr>
    </w:p>
    <w:p>
      <w:pPr>
        <w:spacing w:before="0"/>
        <w:ind w:left="0" w:right="0" w:firstLine="0"/>
        <w:jc w:val="righ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spacing w:val="-6"/>
          <w:w w:val="110"/>
          <w:sz w:val="12"/>
        </w:rPr>
        <w:t>12.4</w:t>
      </w:r>
      <w:r>
        <w:rPr>
          <w:rFonts w:ascii="Courier New"/>
          <w:sz w:val="12"/>
        </w:rPr>
      </w:r>
    </w:p>
    <w:p>
      <w:pPr>
        <w:spacing w:line="110" w:lineRule="exact" w:before="9"/>
        <w:rPr>
          <w:sz w:val="11"/>
          <w:szCs w:val="11"/>
        </w:rPr>
      </w:pPr>
      <w:r>
        <w:rPr/>
        <w:br w:type="column"/>
      </w:r>
      <w:r>
        <w:rPr>
          <w:sz w:val="11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275" w:lineRule="auto" w:before="0"/>
        <w:ind w:left="1266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R710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5.1K</w:t>
      </w:r>
      <w:r>
        <w:rPr>
          <w:rFonts w:ascii="Arial"/>
          <w:color w:val="000000"/>
          <w:sz w:val="12"/>
        </w:rPr>
      </w:r>
    </w:p>
    <w:p>
      <w:pPr>
        <w:spacing w:before="65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2"/>
          <w:w w:val="115"/>
          <w:sz w:val="12"/>
        </w:rPr>
        <w:t>OVP1</w:t>
      </w:r>
      <w:r>
        <w:rPr>
          <w:rFonts w:ascii="Arial"/>
          <w:color w:val="000000"/>
          <w:sz w:val="12"/>
        </w:rPr>
      </w:r>
    </w:p>
    <w:p>
      <w:pPr>
        <w:spacing w:line="140" w:lineRule="exact" w:before="3"/>
        <w:rPr>
          <w:sz w:val="14"/>
          <w:szCs w:val="14"/>
        </w:rPr>
      </w:pPr>
    </w:p>
    <w:p>
      <w:pPr>
        <w:spacing w:line="275" w:lineRule="auto" w:before="0"/>
        <w:ind w:left="1266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R711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47K</w:t>
      </w:r>
      <w:r>
        <w:rPr>
          <w:rFonts w:ascii="Arial"/>
          <w:color w:val="000000"/>
          <w:sz w:val="12"/>
        </w:rPr>
      </w:r>
    </w:p>
    <w:p>
      <w:pPr>
        <w:spacing w:line="130" w:lineRule="exact" w:before="38"/>
        <w:ind w:left="1266" w:right="183" w:firstLine="0"/>
        <w:jc w:val="both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FF0000"/>
          <w:spacing w:val="3"/>
          <w:w w:val="115"/>
          <w:sz w:val="12"/>
        </w:rPr>
        <w:t>ISEN6_1</w:t>
      </w:r>
      <w:r>
        <w:rPr>
          <w:rFonts w:ascii="Arial"/>
          <w:color w:val="FF0000"/>
          <w:spacing w:val="21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ISEN7_1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ISEN8_1</w:t>
      </w:r>
      <w:r>
        <w:rPr>
          <w:rFonts w:ascii="Arial"/>
          <w:color w:val="000000"/>
          <w:sz w:val="12"/>
        </w:rPr>
      </w:r>
    </w:p>
    <w:p>
      <w:pPr>
        <w:spacing w:line="70" w:lineRule="exact" w:before="3"/>
        <w:rPr>
          <w:sz w:val="7"/>
          <w:szCs w:val="7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VLED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40" w:lineRule="exact" w:before="12"/>
        <w:rPr>
          <w:sz w:val="14"/>
          <w:szCs w:val="14"/>
        </w:rPr>
      </w:pPr>
    </w:p>
    <w:p>
      <w:pPr>
        <w:spacing w:line="230" w:lineRule="auto" w:before="0"/>
        <w:ind w:left="1266" w:right="183" w:firstLine="0"/>
        <w:jc w:val="both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ISEN1_2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ISEN2_2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ISEN3_2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ISEN4_2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ISEN5_2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ISEN6_2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w w:val="115"/>
          <w:sz w:val="12"/>
        </w:rPr>
        <w:t>9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4"/>
          <w:w w:val="115"/>
          <w:sz w:val="12"/>
        </w:rPr>
        <w:t>1</w:t>
      </w:r>
      <w:r>
        <w:rPr>
          <w:rFonts w:ascii="Arial"/>
          <w:color w:val="004080"/>
          <w:w w:val="115"/>
          <w:sz w:val="12"/>
        </w:rPr>
        <w:t>0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4"/>
          <w:w w:val="115"/>
          <w:sz w:val="12"/>
        </w:rPr>
        <w:t>1</w:t>
      </w:r>
      <w:r>
        <w:rPr>
          <w:rFonts w:ascii="Arial"/>
          <w:color w:val="004080"/>
          <w:w w:val="115"/>
          <w:sz w:val="12"/>
        </w:rPr>
        <w:t>1</w:t>
      </w:r>
      <w:r>
        <w:rPr>
          <w:rFonts w:ascii="Arial"/>
          <w:color w:val="000000"/>
          <w:sz w:val="12"/>
        </w:rPr>
      </w:r>
    </w:p>
    <w:p>
      <w:pPr>
        <w:spacing w:line="134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4"/>
          <w:w w:val="115"/>
          <w:sz w:val="12"/>
        </w:rPr>
        <w:t>1</w:t>
      </w:r>
      <w:r>
        <w:rPr>
          <w:rFonts w:ascii="Arial"/>
          <w:color w:val="004080"/>
          <w:w w:val="115"/>
          <w:sz w:val="12"/>
        </w:rPr>
        <w:t>2</w:t>
      </w:r>
      <w:r>
        <w:rPr>
          <w:rFonts w:ascii="Arial"/>
          <w:color w:val="000000"/>
          <w:sz w:val="12"/>
        </w:rPr>
      </w:r>
    </w:p>
    <w:p>
      <w:pPr>
        <w:spacing w:line="70" w:lineRule="exact" w:before="3"/>
        <w:rPr>
          <w:sz w:val="7"/>
          <w:szCs w:val="7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34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1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2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3</w:t>
      </w:r>
      <w:r>
        <w:rPr>
          <w:rFonts w:ascii="Arial"/>
          <w:color w:val="000000"/>
          <w:sz w:val="12"/>
        </w:rPr>
      </w:r>
    </w:p>
    <w:p>
      <w:pPr>
        <w:spacing w:line="128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4</w:t>
      </w:r>
      <w:r>
        <w:rPr>
          <w:rFonts w:ascii="Arial"/>
          <w:color w:val="000000"/>
          <w:sz w:val="12"/>
        </w:rPr>
      </w:r>
    </w:p>
    <w:p>
      <w:pPr>
        <w:tabs>
          <w:tab w:pos="778" w:val="left" w:leader="none"/>
        </w:tabs>
        <w:spacing w:line="163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position w:val="6"/>
          <w:sz w:val="12"/>
        </w:rPr>
        <w:t>5</w:t>
        <w:tab/>
      </w:r>
      <w:r>
        <w:rPr>
          <w:rFonts w:ascii="Arial"/>
          <w:color w:val="000080"/>
          <w:spacing w:val="3"/>
          <w:w w:val="115"/>
          <w:sz w:val="12"/>
        </w:rPr>
        <w:t>XS75</w:t>
      </w:r>
      <w:r>
        <w:rPr>
          <w:rFonts w:ascii="Arial"/>
          <w:color w:val="000080"/>
          <w:spacing w:val="-18"/>
          <w:w w:val="115"/>
          <w:sz w:val="12"/>
        </w:rPr>
        <w:t> </w:t>
      </w:r>
      <w:r>
        <w:rPr>
          <w:rFonts w:ascii="Arial"/>
          <w:color w:val="000080"/>
          <w:w w:val="115"/>
          <w:sz w:val="12"/>
        </w:rPr>
        <w:t>4</w:t>
      </w:r>
      <w:r>
        <w:rPr>
          <w:rFonts w:ascii="Arial"/>
          <w:color w:val="000000"/>
          <w:sz w:val="12"/>
        </w:rPr>
      </w:r>
    </w:p>
    <w:p>
      <w:pPr>
        <w:spacing w:line="104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6</w:t>
      </w:r>
      <w:r>
        <w:rPr>
          <w:rFonts w:ascii="Arial"/>
          <w:color w:val="000000"/>
          <w:sz w:val="12"/>
        </w:rPr>
      </w:r>
    </w:p>
    <w:p>
      <w:pPr>
        <w:spacing w:line="130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7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8</w:t>
      </w:r>
      <w:r>
        <w:rPr>
          <w:rFonts w:ascii="Arial"/>
          <w:color w:val="000000"/>
          <w:sz w:val="12"/>
        </w:rPr>
      </w:r>
    </w:p>
    <w:p>
      <w:pPr>
        <w:spacing w:line="133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9</w:t>
      </w:r>
      <w:r>
        <w:rPr>
          <w:rFonts w:ascii="Arial"/>
          <w:color w:val="000000"/>
          <w:sz w:val="12"/>
        </w:rPr>
      </w:r>
    </w:p>
    <w:p>
      <w:pPr>
        <w:spacing w:line="45" w:lineRule="exact" w:before="0"/>
        <w:ind w:left="46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4"/>
          <w:w w:val="115"/>
          <w:sz w:val="12"/>
        </w:rPr>
        <w:t>1</w:t>
      </w:r>
      <w:r>
        <w:rPr>
          <w:rFonts w:ascii="Arial"/>
          <w:color w:val="004080"/>
          <w:w w:val="115"/>
          <w:sz w:val="12"/>
        </w:rPr>
        <w:t>0</w:t>
      </w:r>
      <w:r>
        <w:rPr>
          <w:rFonts w:ascii="Arial"/>
          <w:color w:val="000000"/>
          <w:sz w:val="12"/>
        </w:rPr>
      </w:r>
    </w:p>
    <w:p>
      <w:pPr>
        <w:spacing w:after="0" w:line="45" w:lineRule="exact"/>
        <w:jc w:val="lef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9" w:equalWidth="0">
            <w:col w:w="2215" w:space="40"/>
            <w:col w:w="428" w:space="40"/>
            <w:col w:w="618" w:space="40"/>
            <w:col w:w="1228" w:space="40"/>
            <w:col w:w="414" w:space="461"/>
            <w:col w:w="1569" w:space="677"/>
            <w:col w:w="1731" w:space="198"/>
            <w:col w:w="2032" w:space="40"/>
            <w:col w:w="1467"/>
          </w:cols>
        </w:sectPr>
      </w:pPr>
    </w:p>
    <w:p>
      <w:pPr>
        <w:spacing w:before="1"/>
        <w:ind w:left="155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2"/>
          <w:w w:val="115"/>
          <w:position w:val="-7"/>
          <w:sz w:val="12"/>
        </w:rPr>
        <w:t>PSON</w:t>
      </w:r>
      <w:r>
        <w:rPr>
          <w:rFonts w:ascii="Arial"/>
          <w:color w:val="004080"/>
          <w:w w:val="115"/>
          <w:position w:val="-7"/>
          <w:sz w:val="12"/>
        </w:rPr>
        <w:t>   </w:t>
      </w:r>
      <w:r>
        <w:rPr>
          <w:rFonts w:ascii="Arial"/>
          <w:color w:val="004080"/>
          <w:spacing w:val="28"/>
          <w:w w:val="115"/>
          <w:position w:val="-7"/>
          <w:sz w:val="12"/>
        </w:rPr>
        <w:t> </w:t>
      </w:r>
      <w:r>
        <w:rPr>
          <w:rFonts w:ascii="Arial"/>
          <w:color w:val="000000"/>
          <w:spacing w:val="-14"/>
          <w:w w:val="115"/>
          <w:sz w:val="12"/>
        </w:rPr>
        <w:t>7</w:t>
      </w:r>
      <w:r>
        <w:rPr>
          <w:rFonts w:ascii="Arial"/>
          <w:color w:val="000080"/>
          <w:spacing w:val="-14"/>
          <w:w w:val="115"/>
          <w:sz w:val="12"/>
        </w:rPr>
        <w:t>7</w:t>
      </w:r>
      <w:r>
        <w:rPr>
          <w:rFonts w:ascii="Arial"/>
          <w:color w:val="000080"/>
          <w:spacing w:val="6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PIN</w:t>
      </w:r>
      <w:r>
        <w:rPr>
          <w:rFonts w:ascii="Arial"/>
          <w:color w:val="000000"/>
          <w:sz w:val="12"/>
        </w:rPr>
      </w:r>
    </w:p>
    <w:p>
      <w:pPr>
        <w:spacing w:line="137" w:lineRule="exact" w:before="1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w w:val="110"/>
        </w:rPr>
        <w:br w:type="column"/>
      </w:r>
      <w:r>
        <w:rPr>
          <w:rFonts w:ascii="Arial"/>
          <w:color w:val="000080"/>
          <w:w w:val="110"/>
          <w:sz w:val="12"/>
        </w:rPr>
        <w:t>2</w:t>
      </w:r>
      <w:r>
        <w:rPr>
          <w:rFonts w:ascii="Arial"/>
          <w:color w:val="000000"/>
          <w:sz w:val="12"/>
        </w:rPr>
      </w:r>
    </w:p>
    <w:p>
      <w:pPr>
        <w:spacing w:line="137" w:lineRule="exact" w:before="0"/>
        <w:ind w:left="521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/>
        <w:pict>
          <v:shape style="position:absolute;margin-left:258.119995pt;margin-top:-19.961796pt;width:111.960017pt;height:27.000032pt;mso-position-horizontal-relative:page;mso-position-vertical-relative:paragraph;z-index:-12225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10"/>
                    <w:gridCol w:w="922"/>
                    <w:gridCol w:w="533"/>
                    <w:gridCol w:w="461"/>
                  </w:tblGrid>
                  <w:tr>
                    <w:trPr>
                      <w:trHeight w:val="130" w:hRule="exact"/>
                    </w:trPr>
                    <w:tc>
                      <w:tcPr>
                        <w:tcW w:w="310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single" w:sz="6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2" w:type="dxa"/>
                        <w:tcBorders>
                          <w:top w:val="single" w:sz="6" w:space="0" w:color="800040"/>
                          <w:left w:val="single" w:sz="6" w:space="0" w:color="800040"/>
                          <w:bottom w:val="nil" w:sz="6" w:space="0" w:color="auto"/>
                          <w:right w:val="single" w:sz="6" w:space="0" w:color="FF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533" w:type="dxa"/>
                        <w:tcBorders>
                          <w:top w:val="single" w:sz="6" w:space="0" w:color="800040"/>
                          <w:left w:val="single" w:sz="6" w:space="0" w:color="FF0000"/>
                          <w:bottom w:val="nil" w:sz="6" w:space="0" w:color="auto"/>
                          <w:right w:val="single" w:sz="6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461" w:type="dxa"/>
                        <w:vMerge w:val="restart"/>
                        <w:tcBorders>
                          <w:top w:val="single" w:sz="6" w:space="0" w:color="800040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130" w:hRule="exact"/>
                    </w:trPr>
                    <w:tc>
                      <w:tcPr>
                        <w:tcW w:w="310" w:type="dxa"/>
                        <w:vMerge/>
                        <w:tcBorders>
                          <w:left w:val="nil" w:sz="6" w:space="0" w:color="auto"/>
                          <w:right w:val="single" w:sz="6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454" w:type="dxa"/>
                        <w:gridSpan w:val="2"/>
                        <w:tcBorders>
                          <w:top w:val="nil" w:sz="6" w:space="0" w:color="auto"/>
                          <w:left w:val="single" w:sz="6" w:space="0" w:color="800040"/>
                          <w:bottom w:val="nil" w:sz="6" w:space="0" w:color="auto"/>
                          <w:right w:val="single" w:sz="6" w:space="0" w:color="FF0000"/>
                        </w:tcBorders>
                      </w:tcPr>
                      <w:p>
                        <w:pPr>
                          <w:pStyle w:val="TableParagraph"/>
                          <w:spacing w:line="130" w:lineRule="exact"/>
                          <w:ind w:right="95"/>
                          <w:jc w:val="right"/>
                          <w:rPr>
                            <w:rFonts w:ascii="Arial" w:hAnsi="Arial" w:cs="Arial" w:eastAsia="Arial"/>
                            <w:sz w:val="12"/>
                            <w:szCs w:val="12"/>
                          </w:rPr>
                        </w:pPr>
                        <w:r>
                          <w:rPr>
                            <w:rFonts w:ascii="Arial"/>
                            <w:color w:val="000080"/>
                            <w:spacing w:val="-3"/>
                            <w:w w:val="115"/>
                            <w:sz w:val="12"/>
                          </w:rPr>
                          <w:t>R718</w:t>
                        </w:r>
                        <w:r>
                          <w:rPr>
                            <w:rFonts w:ascii="Arial"/>
                            <w:color w:val="000080"/>
                            <w:spacing w:val="-22"/>
                            <w:w w:val="101"/>
                            <w:sz w:val="12"/>
                          </w:rPr>
                        </w:r>
                        <w:r>
                          <w:rPr>
                            <w:rFonts w:ascii="Arial"/>
                            <w:color w:val="000080"/>
                            <w:w w:val="101"/>
                            <w:sz w:val="12"/>
                            <w:u w:val="single" w:color="0000FF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101"/>
                            <w:sz w:val="12"/>
                          </w:rPr>
                        </w:r>
                        <w:r>
                          <w:rPr>
                            <w:rFonts w:ascii="Arial"/>
                            <w:color w:val="000000"/>
                            <w:sz w:val="12"/>
                          </w:rPr>
                        </w:r>
                      </w:p>
                    </w:tc>
                    <w:tc>
                      <w:tcPr>
                        <w:tcW w:w="461" w:type="dxa"/>
                        <w:vMerge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66" w:hRule="exact"/>
                    </w:trPr>
                    <w:tc>
                      <w:tcPr>
                        <w:tcW w:w="310" w:type="dxa"/>
                        <w:vMerge/>
                        <w:tcBorders>
                          <w:left w:val="nil" w:sz="6" w:space="0" w:color="auto"/>
                          <w:bottom w:val="nil" w:sz="6" w:space="0" w:color="auto"/>
                          <w:right w:val="single" w:sz="6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915" w:type="dxa"/>
                        <w:gridSpan w:val="3"/>
                        <w:tcBorders>
                          <w:top w:val="nil" w:sz="6" w:space="0" w:color="auto"/>
                          <w:left w:val="single" w:sz="6" w:space="0" w:color="800040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12" w:val="left" w:leader="none"/>
                          </w:tabs>
                          <w:spacing w:line="133" w:lineRule="exact"/>
                          <w:ind w:right="-56"/>
                          <w:jc w:val="right"/>
                          <w:rPr>
                            <w:rFonts w:ascii="Arial" w:hAnsi="Arial" w:cs="Arial" w:eastAsia="Arial"/>
                            <w:sz w:val="12"/>
                            <w:szCs w:val="12"/>
                          </w:rPr>
                        </w:pPr>
                        <w:r>
                          <w:rPr>
                            <w:rFonts w:ascii="Arial"/>
                            <w:color w:val="000080"/>
                            <w:spacing w:val="-1"/>
                            <w:w w:val="115"/>
                            <w:sz w:val="12"/>
                          </w:rPr>
                          <w:t>100K</w:t>
                        </w:r>
                        <w:r>
                          <w:rPr>
                            <w:rFonts w:ascii="Arial"/>
                            <w:color w:val="000080"/>
                            <w:spacing w:val="-1"/>
                            <w:w w:val="115"/>
                            <w:sz w:val="12"/>
                            <w:u w:val="single" w:color="0000FF"/>
                          </w:rPr>
                        </w:r>
                        <w:r>
                          <w:rPr>
                            <w:rFonts w:ascii="Arial"/>
                            <w:color w:val="000080"/>
                            <w:spacing w:val="-1"/>
                            <w:w w:val="115"/>
                            <w:sz w:val="12"/>
                          </w:rPr>
                          <w:tab/>
                        </w:r>
                        <w:r>
                          <w:rPr>
                            <w:rFonts w:ascii="Arial"/>
                            <w:color w:val="000080"/>
                            <w:spacing w:val="3"/>
                            <w:w w:val="115"/>
                            <w:sz w:val="12"/>
                          </w:rPr>
                          <w:t>C72</w:t>
                        </w:r>
                        <w:r>
                          <w:rPr>
                            <w:rFonts w:ascii="Arial"/>
                            <w:color w:val="000000"/>
                            <w:sz w:val="12"/>
                          </w:rPr>
                        </w:r>
                      </w:p>
                      <w:p>
                        <w:pPr>
                          <w:pStyle w:val="TableParagraph"/>
                          <w:spacing w:line="113" w:lineRule="exact" w:before="20"/>
                          <w:ind w:right="-31"/>
                          <w:jc w:val="right"/>
                          <w:rPr>
                            <w:rFonts w:ascii="Arial" w:hAnsi="Arial" w:cs="Arial" w:eastAsia="Arial"/>
                            <w:sz w:val="12"/>
                            <w:szCs w:val="12"/>
                          </w:rPr>
                        </w:pPr>
                        <w:r>
                          <w:rPr>
                            <w:rFonts w:ascii="Arial"/>
                            <w:color w:val="000080"/>
                            <w:spacing w:val="2"/>
                            <w:w w:val="115"/>
                            <w:sz w:val="12"/>
                          </w:rPr>
                          <w:t>102</w:t>
                        </w:r>
                        <w:r>
                          <w:rPr>
                            <w:rFonts w:ascii="Arial"/>
                            <w:color w:val="000000"/>
                            <w:sz w:val="12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3"/>
          <w:w w:val="115"/>
          <w:sz w:val="12"/>
        </w:rPr>
        <w:t>R712</w:t>
      </w:r>
      <w:r>
        <w:rPr>
          <w:rFonts w:ascii="Arial"/>
          <w:color w:val="000080"/>
          <w:w w:val="115"/>
          <w:sz w:val="12"/>
        </w:rPr>
        <w:t> </w:t>
      </w:r>
      <w:r>
        <w:rPr>
          <w:rFonts w:ascii="Arial"/>
          <w:color w:val="000080"/>
          <w:spacing w:val="38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10K</w:t>
      </w:r>
      <w:r>
        <w:rPr>
          <w:rFonts w:ascii="Arial"/>
          <w:color w:val="000000"/>
          <w:sz w:val="12"/>
        </w:rPr>
      </w:r>
    </w:p>
    <w:p>
      <w:pPr>
        <w:spacing w:line="104" w:lineRule="exact" w:before="0"/>
        <w:ind w:left="0" w:right="137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FF0000"/>
          <w:spacing w:val="3"/>
          <w:w w:val="115"/>
          <w:sz w:val="12"/>
        </w:rPr>
        <w:t>ISEN7_2</w:t>
      </w:r>
      <w:r>
        <w:rPr>
          <w:rFonts w:ascii="Arial"/>
          <w:color w:val="000000"/>
          <w:sz w:val="12"/>
        </w:rPr>
      </w:r>
    </w:p>
    <w:p>
      <w:pPr>
        <w:tabs>
          <w:tab w:pos="1432" w:val="right" w:leader="none"/>
        </w:tabs>
        <w:spacing w:line="135" w:lineRule="exact" w:before="0"/>
        <w:ind w:left="0" w:right="84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ISEN8_2</w:t>
      </w:r>
      <w:r>
        <w:rPr>
          <w:rFonts w:ascii="Arial"/>
          <w:color w:val="004080"/>
          <w:spacing w:val="3"/>
          <w:w w:val="115"/>
          <w:position w:val="4"/>
          <w:sz w:val="12"/>
        </w:rPr>
        <w:tab/>
      </w:r>
      <w:r>
        <w:rPr>
          <w:rFonts w:ascii="Arial"/>
          <w:color w:val="004080"/>
          <w:spacing w:val="1"/>
          <w:w w:val="110"/>
          <w:position w:val="4"/>
          <w:sz w:val="12"/>
        </w:rPr>
        <w:t>11</w:t>
      </w:r>
      <w:r>
        <w:rPr>
          <w:rFonts w:ascii="Arial"/>
          <w:color w:val="000000"/>
          <w:sz w:val="12"/>
        </w:rPr>
      </w:r>
    </w:p>
    <w:p>
      <w:pPr>
        <w:spacing w:line="116" w:lineRule="exact" w:before="0"/>
        <w:ind w:left="0" w:right="84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4"/>
          <w:w w:val="115"/>
          <w:sz w:val="12"/>
        </w:rPr>
        <w:t>1</w:t>
      </w:r>
      <w:r>
        <w:rPr>
          <w:rFonts w:ascii="Arial"/>
          <w:color w:val="004080"/>
          <w:w w:val="115"/>
          <w:sz w:val="12"/>
        </w:rPr>
        <w:t>2</w:t>
      </w:r>
      <w:r>
        <w:rPr>
          <w:rFonts w:ascii="Arial"/>
          <w:color w:val="000000"/>
          <w:sz w:val="12"/>
        </w:rPr>
      </w:r>
    </w:p>
    <w:p>
      <w:pPr>
        <w:spacing w:after="0" w:line="116" w:lineRule="exact"/>
        <w:jc w:val="righ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3" w:equalWidth="0">
            <w:col w:w="2549" w:space="40"/>
            <w:col w:w="3416" w:space="3406"/>
            <w:col w:w="3827"/>
          </w:cols>
        </w:sectPr>
      </w:pPr>
    </w:p>
    <w:p>
      <w:pPr>
        <w:spacing w:before="654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U701</w:t>
      </w:r>
      <w:r>
        <w:rPr>
          <w:rFonts w:ascii="Arial"/>
          <w:color w:val="000000"/>
          <w:sz w:val="12"/>
        </w:rPr>
      </w:r>
    </w:p>
    <w:p>
      <w:pPr>
        <w:spacing w:before="42"/>
        <w:ind w:left="277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R708</w:t>
      </w:r>
      <w:r>
        <w:rPr>
          <w:rFonts w:ascii="Arial"/>
          <w:color w:val="000080"/>
          <w:w w:val="115"/>
          <w:sz w:val="12"/>
        </w:rPr>
        <w:t> </w:t>
      </w:r>
      <w:r>
        <w:rPr>
          <w:rFonts w:ascii="Arial"/>
          <w:color w:val="000080"/>
          <w:spacing w:val="38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position w:val="-5"/>
          <w:sz w:val="12"/>
        </w:rPr>
        <w:t>10K</w:t>
      </w:r>
      <w:r>
        <w:rPr>
          <w:rFonts w:ascii="Arial"/>
          <w:color w:val="000000"/>
          <w:sz w:val="12"/>
        </w:rPr>
      </w:r>
    </w:p>
    <w:p>
      <w:pPr>
        <w:tabs>
          <w:tab w:pos="979" w:val="left" w:leader="none"/>
        </w:tabs>
        <w:spacing w:before="99"/>
        <w:ind w:left="345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FF0000"/>
          <w:spacing w:val="5"/>
          <w:w w:val="115"/>
          <w:sz w:val="12"/>
        </w:rPr>
        <w:t>P</w:t>
      </w:r>
      <w:r>
        <w:rPr>
          <w:rFonts w:ascii="Arial"/>
          <w:color w:val="FF0000"/>
          <w:spacing w:val="7"/>
          <w:w w:val="115"/>
          <w:sz w:val="12"/>
        </w:rPr>
        <w:t>W</w:t>
      </w:r>
      <w:r>
        <w:rPr>
          <w:rFonts w:ascii="Arial"/>
          <w:color w:val="FF0000"/>
          <w:w w:val="115"/>
          <w:sz w:val="12"/>
        </w:rPr>
        <w:t>M</w:t>
      </w:r>
      <w:r>
        <w:rPr>
          <w:rFonts w:ascii="Arial"/>
          <w:color w:val="FF0000"/>
          <w:sz w:val="12"/>
        </w:rPr>
        <w:tab/>
      </w:r>
      <w:r>
        <w:rPr>
          <w:rFonts w:ascii="Arial"/>
          <w:color w:val="FF0000"/>
          <w:w w:val="102"/>
          <w:sz w:val="12"/>
        </w:rPr>
      </w:r>
      <w:r>
        <w:rPr>
          <w:rFonts w:ascii="Arial"/>
          <w:color w:val="FF0000"/>
          <w:spacing w:val="9"/>
          <w:w w:val="102"/>
          <w:sz w:val="12"/>
          <w:u w:val="single" w:color="FF0000"/>
        </w:rPr>
        <w:t> </w:t>
      </w:r>
      <w:r>
        <w:rPr>
          <w:rFonts w:ascii="Arial"/>
          <w:color w:val="FF0000"/>
          <w:w w:val="102"/>
          <w:sz w:val="12"/>
          <w:u w:val="single" w:color="FF0000"/>
        </w:rPr>
        <w:t> </w:t>
      </w:r>
      <w:r>
        <w:rPr>
          <w:rFonts w:ascii="Arial"/>
          <w:color w:val="FF0000"/>
          <w:w w:val="102"/>
          <w:sz w:val="12"/>
        </w:rPr>
      </w:r>
      <w:r>
        <w:rPr>
          <w:rFonts w:ascii="Arial"/>
          <w:color w:val="000000"/>
          <w:sz w:val="12"/>
        </w:rPr>
      </w:r>
    </w:p>
    <w:p>
      <w:pPr>
        <w:spacing w:line="90" w:lineRule="exact" w:before="7"/>
        <w:rPr>
          <w:sz w:val="9"/>
          <w:szCs w:val="9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39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Courier New"/>
          <w:spacing w:val="-2"/>
          <w:w w:val="110"/>
          <w:sz w:val="12"/>
        </w:rPr>
        <w:t>1</w:t>
      </w:r>
      <w:r>
        <w:rPr>
          <w:rFonts w:ascii="Courier New"/>
          <w:spacing w:val="-18"/>
          <w:w w:val="110"/>
          <w:sz w:val="12"/>
        </w:rPr>
        <w:t>2</w:t>
      </w:r>
      <w:r>
        <w:rPr>
          <w:rFonts w:ascii="Courier New"/>
          <w:spacing w:val="-72"/>
          <w:w w:val="110"/>
          <w:sz w:val="12"/>
        </w:rPr>
        <w:t>.</w:t>
      </w:r>
      <w:r>
        <w:rPr>
          <w:rFonts w:ascii="Arial"/>
          <w:color w:val="000080"/>
          <w:spacing w:val="-29"/>
          <w:w w:val="110"/>
          <w:sz w:val="12"/>
        </w:rPr>
        <w:t>R</w:t>
      </w:r>
      <w:r>
        <w:rPr>
          <w:rFonts w:ascii="Courier New"/>
          <w:color w:val="000000"/>
          <w:spacing w:val="-46"/>
          <w:w w:val="110"/>
          <w:sz w:val="12"/>
        </w:rPr>
        <w:t>4</w:t>
      </w:r>
      <w:r>
        <w:rPr>
          <w:rFonts w:ascii="Arial"/>
          <w:color w:val="000080"/>
          <w:spacing w:val="3"/>
          <w:w w:val="110"/>
          <w:sz w:val="12"/>
        </w:rPr>
        <w:t>71</w:t>
      </w:r>
      <w:r>
        <w:rPr>
          <w:rFonts w:ascii="Arial"/>
          <w:color w:val="000080"/>
          <w:w w:val="110"/>
          <w:sz w:val="12"/>
        </w:rPr>
        <w:t>3</w:t>
      </w:r>
      <w:r>
        <w:rPr>
          <w:rFonts w:ascii="Arial"/>
          <w:color w:val="000000"/>
          <w:sz w:val="12"/>
        </w:rPr>
      </w:r>
    </w:p>
    <w:p>
      <w:pPr>
        <w:spacing w:line="119" w:lineRule="exact" w:before="0"/>
        <w:ind w:left="0" w:right="9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4"/>
          <w:w w:val="115"/>
          <w:sz w:val="12"/>
        </w:rPr>
        <w:t>100</w:t>
      </w:r>
      <w:r>
        <w:rPr>
          <w:rFonts w:ascii="Arial"/>
          <w:color w:val="000080"/>
          <w:w w:val="115"/>
          <w:sz w:val="12"/>
        </w:rPr>
        <w:t>K</w:t>
      </w:r>
      <w:r>
        <w:rPr>
          <w:rFonts w:ascii="Arial"/>
          <w:color w:val="000000"/>
          <w:sz w:val="12"/>
        </w:rPr>
      </w:r>
    </w:p>
    <w:p>
      <w:pPr>
        <w:spacing w:line="60" w:lineRule="exact" w:before="4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49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U702</w:t>
      </w:r>
      <w:r>
        <w:rPr>
          <w:rFonts w:ascii="Arial"/>
          <w:color w:val="000000"/>
          <w:sz w:val="12"/>
        </w:rPr>
      </w:r>
    </w:p>
    <w:p>
      <w:pPr>
        <w:spacing w:line="110" w:lineRule="exact" w:before="9"/>
        <w:rPr>
          <w:sz w:val="11"/>
          <w:szCs w:val="11"/>
        </w:rPr>
      </w:pPr>
      <w:r>
        <w:rPr/>
        <w:br w:type="column"/>
      </w:r>
      <w:r>
        <w:rPr>
          <w:sz w:val="11"/>
        </w:rPr>
      </w:r>
    </w:p>
    <w:p>
      <w:pPr>
        <w:spacing w:line="279" w:lineRule="auto" w:before="0"/>
        <w:ind w:left="118" w:right="713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color w:val="FF0000"/>
          <w:spacing w:val="-5"/>
          <w:w w:val="110"/>
          <w:sz w:val="12"/>
        </w:rPr>
        <w:t>Slave</w:t>
      </w:r>
      <w:r>
        <w:rPr>
          <w:rFonts w:ascii="Courier New"/>
          <w:color w:val="FF0000"/>
          <w:spacing w:val="-12"/>
          <w:w w:val="110"/>
          <w:sz w:val="12"/>
        </w:rPr>
        <w:t> </w:t>
      </w:r>
      <w:r>
        <w:rPr>
          <w:rFonts w:ascii="Courier New"/>
          <w:color w:val="FF0000"/>
          <w:spacing w:val="-2"/>
          <w:w w:val="110"/>
          <w:sz w:val="12"/>
        </w:rPr>
        <w:t>OVP</w:t>
      </w:r>
      <w:r>
        <w:rPr>
          <w:rFonts w:ascii="Courier New"/>
          <w:color w:val="FF0000"/>
          <w:spacing w:val="-11"/>
          <w:w w:val="110"/>
          <w:sz w:val="12"/>
        </w:rPr>
        <w:t> </w:t>
      </w:r>
      <w:r>
        <w:rPr>
          <w:rFonts w:ascii="Courier New"/>
          <w:color w:val="FF0000"/>
          <w:spacing w:val="-7"/>
          <w:w w:val="110"/>
          <w:sz w:val="12"/>
        </w:rPr>
        <w:t>setting</w:t>
      </w:r>
      <w:r>
        <w:rPr>
          <w:rFonts w:ascii="Courier New"/>
          <w:color w:val="FF0000"/>
          <w:spacing w:val="-11"/>
          <w:w w:val="110"/>
          <w:sz w:val="12"/>
        </w:rPr>
        <w:t> </w:t>
      </w:r>
      <w:r>
        <w:rPr>
          <w:rFonts w:ascii="Courier New"/>
          <w:color w:val="FF0000"/>
          <w:spacing w:val="-1"/>
          <w:w w:val="110"/>
          <w:sz w:val="12"/>
        </w:rPr>
        <w:t>is</w:t>
      </w:r>
      <w:r>
        <w:rPr>
          <w:rFonts w:ascii="Courier New"/>
          <w:color w:val="FF0000"/>
          <w:spacing w:val="-11"/>
          <w:w w:val="110"/>
          <w:sz w:val="12"/>
        </w:rPr>
        <w:t> </w:t>
      </w:r>
      <w:r>
        <w:rPr>
          <w:rFonts w:ascii="Courier New"/>
          <w:color w:val="FF0000"/>
          <w:spacing w:val="-2"/>
          <w:w w:val="110"/>
          <w:sz w:val="12"/>
        </w:rPr>
        <w:t>~10%</w:t>
      </w:r>
      <w:r>
        <w:rPr>
          <w:rFonts w:ascii="Courier New"/>
          <w:color w:val="FF0000"/>
          <w:spacing w:val="-11"/>
          <w:w w:val="110"/>
          <w:sz w:val="12"/>
        </w:rPr>
        <w:t> </w:t>
      </w:r>
      <w:r>
        <w:rPr>
          <w:rFonts w:ascii="Courier New"/>
          <w:color w:val="FF0000"/>
          <w:spacing w:val="-5"/>
          <w:w w:val="110"/>
          <w:sz w:val="12"/>
        </w:rPr>
        <w:t>lower</w:t>
      </w:r>
      <w:r>
        <w:rPr>
          <w:rFonts w:ascii="Courier New"/>
          <w:color w:val="FF0000"/>
          <w:spacing w:val="-11"/>
          <w:w w:val="110"/>
          <w:sz w:val="12"/>
        </w:rPr>
        <w:t> </w:t>
      </w:r>
      <w:r>
        <w:rPr>
          <w:rFonts w:ascii="Courier New"/>
          <w:color w:val="FF0000"/>
          <w:spacing w:val="-6"/>
          <w:w w:val="110"/>
          <w:sz w:val="12"/>
        </w:rPr>
        <w:t>than</w:t>
      </w:r>
      <w:r>
        <w:rPr>
          <w:rFonts w:ascii="Courier New"/>
          <w:color w:val="FF0000"/>
          <w:spacing w:val="7"/>
          <w:w w:val="110"/>
          <w:sz w:val="12"/>
        </w:rPr>
        <w:t> </w:t>
      </w:r>
      <w:r>
        <w:rPr>
          <w:rFonts w:ascii="Courier New"/>
          <w:color w:val="FF0000"/>
          <w:spacing w:val="-7"/>
          <w:w w:val="110"/>
          <w:sz w:val="12"/>
        </w:rPr>
        <w:t>Master</w:t>
      </w:r>
      <w:r>
        <w:rPr>
          <w:rFonts w:ascii="Courier New"/>
          <w:color w:val="FF0000"/>
          <w:spacing w:val="27"/>
          <w:w w:val="112"/>
          <w:sz w:val="12"/>
        </w:rPr>
        <w:t> </w:t>
      </w:r>
      <w:r>
        <w:rPr>
          <w:rFonts w:ascii="Courier New"/>
          <w:color w:val="FF0000"/>
          <w:spacing w:val="-7"/>
          <w:w w:val="110"/>
          <w:sz w:val="12"/>
        </w:rPr>
        <w:t>OVP1---</w:t>
      </w:r>
      <w:r>
        <w:rPr>
          <w:rFonts w:ascii="Courier New"/>
          <w:color w:val="FF0000"/>
          <w:spacing w:val="3"/>
          <w:w w:val="110"/>
          <w:sz w:val="12"/>
        </w:rPr>
        <w:t> </w:t>
      </w:r>
      <w:r>
        <w:rPr>
          <w:rFonts w:ascii="Courier New"/>
          <w:color w:val="FF0000"/>
          <w:spacing w:val="-7"/>
          <w:w w:val="110"/>
          <w:sz w:val="12"/>
        </w:rPr>
        <w:t>OVP</w:t>
      </w:r>
      <w:r>
        <w:rPr>
          <w:rFonts w:ascii="Courier New"/>
          <w:color w:val="FF0000"/>
          <w:spacing w:val="-14"/>
          <w:w w:val="110"/>
          <w:sz w:val="12"/>
        </w:rPr>
        <w:t> </w:t>
      </w:r>
      <w:r>
        <w:rPr>
          <w:rFonts w:ascii="Courier New"/>
          <w:color w:val="FF0000"/>
          <w:spacing w:val="-5"/>
          <w:w w:val="110"/>
          <w:sz w:val="12"/>
        </w:rPr>
        <w:t>Point</w:t>
      </w:r>
      <w:r>
        <w:rPr>
          <w:rFonts w:ascii="Courier New"/>
          <w:color w:val="FF0000"/>
          <w:spacing w:val="-13"/>
          <w:w w:val="110"/>
          <w:sz w:val="12"/>
        </w:rPr>
        <w:t> </w:t>
      </w:r>
      <w:r>
        <w:rPr>
          <w:rFonts w:ascii="Courier New"/>
          <w:color w:val="FF0000"/>
          <w:spacing w:val="-2"/>
          <w:w w:val="110"/>
          <w:sz w:val="12"/>
        </w:rPr>
        <w:t>48v</w:t>
      </w:r>
      <w:r>
        <w:rPr>
          <w:rFonts w:ascii="Courier New"/>
          <w:color w:val="FF0000"/>
          <w:spacing w:val="71"/>
          <w:w w:val="110"/>
          <w:sz w:val="12"/>
        </w:rPr>
        <w:t> </w:t>
      </w:r>
      <w:r>
        <w:rPr>
          <w:rFonts w:ascii="Courier New"/>
          <w:color w:val="FF0000"/>
          <w:spacing w:val="-7"/>
          <w:w w:val="110"/>
          <w:sz w:val="12"/>
        </w:rPr>
        <w:t>---</w:t>
      </w:r>
      <w:r>
        <w:rPr>
          <w:rFonts w:ascii="Courier New"/>
          <w:color w:val="FF0000"/>
          <w:spacing w:val="72"/>
          <w:w w:val="110"/>
          <w:sz w:val="12"/>
        </w:rPr>
        <w:t> </w:t>
      </w:r>
      <w:r>
        <w:rPr>
          <w:rFonts w:ascii="Courier New"/>
          <w:color w:val="FF0000"/>
          <w:spacing w:val="-6"/>
          <w:w w:val="110"/>
          <w:sz w:val="12"/>
        </w:rPr>
        <w:t>132%</w:t>
      </w:r>
      <w:r>
        <w:rPr>
          <w:rFonts w:ascii="Courier New"/>
          <w:color w:val="000000"/>
          <w:sz w:val="12"/>
        </w:rPr>
      </w:r>
    </w:p>
    <w:p>
      <w:pPr>
        <w:spacing w:before="0"/>
        <w:ind w:left="118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color w:val="FF0000"/>
          <w:spacing w:val="-7"/>
          <w:w w:val="110"/>
          <w:sz w:val="12"/>
        </w:rPr>
        <w:t>OVP2---</w:t>
      </w:r>
      <w:r>
        <w:rPr>
          <w:rFonts w:ascii="Courier New"/>
          <w:color w:val="FF0000"/>
          <w:spacing w:val="6"/>
          <w:w w:val="110"/>
          <w:sz w:val="12"/>
        </w:rPr>
        <w:t> </w:t>
      </w:r>
      <w:r>
        <w:rPr>
          <w:rFonts w:ascii="Courier New"/>
          <w:color w:val="FF0000"/>
          <w:spacing w:val="-7"/>
          <w:w w:val="110"/>
          <w:sz w:val="12"/>
        </w:rPr>
        <w:t>OVP</w:t>
      </w:r>
      <w:r>
        <w:rPr>
          <w:rFonts w:ascii="Courier New"/>
          <w:color w:val="FF0000"/>
          <w:spacing w:val="-11"/>
          <w:w w:val="110"/>
          <w:sz w:val="12"/>
        </w:rPr>
        <w:t> </w:t>
      </w:r>
      <w:r>
        <w:rPr>
          <w:rFonts w:ascii="Courier New"/>
          <w:color w:val="FF0000"/>
          <w:spacing w:val="-5"/>
          <w:w w:val="110"/>
          <w:sz w:val="12"/>
        </w:rPr>
        <w:t>Point</w:t>
      </w:r>
      <w:r>
        <w:rPr>
          <w:rFonts w:ascii="Courier New"/>
          <w:color w:val="FF0000"/>
          <w:spacing w:val="-11"/>
          <w:w w:val="110"/>
          <w:sz w:val="12"/>
        </w:rPr>
        <w:t> </w:t>
      </w:r>
      <w:r>
        <w:rPr>
          <w:rFonts w:ascii="Courier New"/>
          <w:color w:val="FF0000"/>
          <w:spacing w:val="-5"/>
          <w:w w:val="110"/>
          <w:sz w:val="12"/>
        </w:rPr>
        <w:t>43.9v</w:t>
      </w:r>
      <w:r>
        <w:rPr>
          <w:rFonts w:ascii="Courier New"/>
          <w:color w:val="FF0000"/>
          <w:spacing w:val="77"/>
          <w:w w:val="110"/>
          <w:sz w:val="12"/>
        </w:rPr>
        <w:t> </w:t>
      </w:r>
      <w:r>
        <w:rPr>
          <w:rFonts w:ascii="Courier New"/>
          <w:color w:val="FF0000"/>
          <w:spacing w:val="-7"/>
          <w:w w:val="110"/>
          <w:sz w:val="12"/>
        </w:rPr>
        <w:t>---120%</w:t>
      </w:r>
      <w:r>
        <w:rPr>
          <w:rFonts w:ascii="Courier New"/>
          <w:color w:val="000000"/>
          <w:sz w:val="12"/>
        </w:rPr>
      </w:r>
    </w:p>
    <w:p>
      <w:pPr>
        <w:spacing w:line="120" w:lineRule="exact" w:before="12"/>
        <w:rPr>
          <w:sz w:val="12"/>
          <w:szCs w:val="12"/>
        </w:rPr>
      </w:pPr>
    </w:p>
    <w:p>
      <w:pPr>
        <w:spacing w:line="129" w:lineRule="exact" w:before="0"/>
        <w:ind w:left="854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R714</w:t>
      </w:r>
      <w:r>
        <w:rPr>
          <w:rFonts w:ascii="Arial"/>
          <w:color w:val="000000"/>
          <w:sz w:val="12"/>
        </w:rPr>
      </w:r>
    </w:p>
    <w:p>
      <w:pPr>
        <w:spacing w:after="0" w:line="129" w:lineRule="exact"/>
        <w:jc w:val="center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5" w:equalWidth="0">
            <w:col w:w="2714" w:space="40"/>
            <w:col w:w="993" w:space="40"/>
            <w:col w:w="1505" w:space="1160"/>
            <w:col w:w="2714" w:space="40"/>
            <w:col w:w="4032"/>
          </w:cols>
        </w:sectPr>
      </w:pPr>
    </w:p>
    <w:p>
      <w:pPr>
        <w:spacing w:line="125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5"/>
          <w:w w:val="115"/>
          <w:sz w:val="12"/>
        </w:rPr>
        <w:t>P</w:t>
      </w:r>
      <w:r>
        <w:rPr>
          <w:rFonts w:ascii="Arial"/>
          <w:color w:val="FF0000"/>
          <w:spacing w:val="7"/>
          <w:w w:val="115"/>
          <w:sz w:val="12"/>
        </w:rPr>
        <w:t>W</w:t>
      </w:r>
      <w:r>
        <w:rPr>
          <w:rFonts w:ascii="Arial"/>
          <w:color w:val="FF0000"/>
          <w:w w:val="115"/>
          <w:sz w:val="12"/>
        </w:rPr>
        <w:t>M</w:t>
      </w:r>
      <w:r>
        <w:rPr>
          <w:rFonts w:ascii="Arial"/>
          <w:color w:val="000000"/>
          <w:sz w:val="12"/>
        </w:rPr>
      </w:r>
    </w:p>
    <w:p>
      <w:pPr>
        <w:spacing w:line="120" w:lineRule="exact" w:before="8"/>
        <w:rPr>
          <w:sz w:val="12"/>
          <w:szCs w:val="12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2"/>
          <w:w w:val="110"/>
          <w:sz w:val="12"/>
        </w:rPr>
        <w:t>ISEN1_1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5"/>
        </w:numPr>
        <w:tabs>
          <w:tab w:pos="422" w:val="left" w:leader="none"/>
        </w:tabs>
        <w:spacing w:before="0"/>
        <w:ind w:left="422" w:right="0" w:hanging="26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br w:type="column"/>
      </w:r>
      <w:r>
        <w:rPr>
          <w:rFonts w:ascii="Arial"/>
          <w:color w:val="004080"/>
          <w:spacing w:val="4"/>
          <w:w w:val="115"/>
          <w:sz w:val="12"/>
        </w:rPr>
        <w:t>PWM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5"/>
        </w:numPr>
        <w:tabs>
          <w:tab w:pos="422" w:val="left" w:leader="none"/>
        </w:tabs>
        <w:spacing w:line="129" w:lineRule="exact" w:before="48"/>
        <w:ind w:left="422" w:right="0" w:hanging="26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ISEN1</w:t>
      </w:r>
      <w:r>
        <w:rPr>
          <w:rFonts w:ascii="Arial"/>
          <w:color w:val="000000"/>
          <w:sz w:val="12"/>
        </w:rPr>
      </w:r>
    </w:p>
    <w:p>
      <w:pPr>
        <w:spacing w:line="219" w:lineRule="exact" w:before="0"/>
        <w:ind w:left="38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1"/>
          <w:w w:val="115"/>
          <w:position w:val="-7"/>
          <w:sz w:val="12"/>
        </w:rPr>
        <w:t>ST</w:t>
      </w:r>
      <w:r>
        <w:rPr>
          <w:rFonts w:ascii="Arial"/>
          <w:color w:val="004080"/>
          <w:spacing w:val="-26"/>
          <w:w w:val="115"/>
          <w:position w:val="-7"/>
          <w:sz w:val="12"/>
        </w:rPr>
        <w:t> </w:t>
      </w:r>
      <w:r>
        <w:rPr>
          <w:rFonts w:ascii="Arial"/>
          <w:color w:val="004080"/>
          <w:spacing w:val="1"/>
          <w:w w:val="115"/>
          <w:position w:val="-7"/>
          <w:sz w:val="12"/>
        </w:rPr>
        <w:t>ATUS</w:t>
      </w:r>
      <w:r>
        <w:rPr>
          <w:rFonts w:ascii="Arial"/>
          <w:color w:val="004080"/>
          <w:w w:val="115"/>
          <w:position w:val="-7"/>
          <w:sz w:val="12"/>
        </w:rPr>
        <w:t>  </w:t>
      </w:r>
      <w:r>
        <w:rPr>
          <w:rFonts w:ascii="Arial"/>
          <w:color w:val="004080"/>
          <w:spacing w:val="32"/>
          <w:w w:val="115"/>
          <w:position w:val="-7"/>
          <w:sz w:val="12"/>
        </w:rPr>
        <w:t> </w:t>
      </w:r>
      <w:r>
        <w:rPr>
          <w:rFonts w:ascii="Arial"/>
          <w:color w:val="000000"/>
          <w:spacing w:val="2"/>
          <w:w w:val="115"/>
          <w:sz w:val="12"/>
        </w:rPr>
        <w:t>24</w:t>
      </w:r>
      <w:r>
        <w:rPr>
          <w:rFonts w:ascii="Arial"/>
          <w:color w:val="FF0000"/>
          <w:spacing w:val="2"/>
          <w:w w:val="115"/>
          <w:position w:val="1"/>
          <w:sz w:val="12"/>
        </w:rPr>
        <w:t>ST</w:t>
      </w:r>
      <w:r>
        <w:rPr>
          <w:rFonts w:ascii="Arial"/>
          <w:color w:val="FF0000"/>
          <w:spacing w:val="-26"/>
          <w:w w:val="115"/>
          <w:position w:val="1"/>
          <w:sz w:val="12"/>
        </w:rPr>
        <w:t> </w:t>
      </w:r>
      <w:r>
        <w:rPr>
          <w:rFonts w:ascii="Arial"/>
          <w:color w:val="FF0000"/>
          <w:spacing w:val="1"/>
          <w:w w:val="115"/>
          <w:position w:val="1"/>
          <w:sz w:val="12"/>
        </w:rPr>
        <w:t>ATUS</w:t>
      </w:r>
      <w:r>
        <w:rPr>
          <w:rFonts w:ascii="Arial"/>
          <w:color w:val="000000"/>
          <w:sz w:val="12"/>
        </w:rPr>
      </w:r>
    </w:p>
    <w:p>
      <w:pPr>
        <w:spacing w:line="129" w:lineRule="exact" w:before="48"/>
        <w:ind w:left="707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2"/>
          <w:w w:val="115"/>
          <w:position w:val="-7"/>
          <w:sz w:val="12"/>
        </w:rPr>
        <w:t>NC</w:t>
      </w:r>
      <w:r>
        <w:rPr>
          <w:rFonts w:ascii="Arial"/>
          <w:color w:val="004080"/>
          <w:w w:val="115"/>
          <w:position w:val="-7"/>
          <w:sz w:val="12"/>
        </w:rPr>
        <w:t>   </w:t>
      </w:r>
      <w:r>
        <w:rPr>
          <w:rFonts w:ascii="Arial"/>
          <w:color w:val="004080"/>
          <w:spacing w:val="36"/>
          <w:w w:val="115"/>
          <w:position w:val="-7"/>
          <w:sz w:val="12"/>
        </w:rPr>
        <w:t> </w:t>
      </w:r>
      <w:r>
        <w:rPr>
          <w:rFonts w:ascii="Arial"/>
          <w:color w:val="000000"/>
          <w:spacing w:val="2"/>
          <w:w w:val="115"/>
          <w:sz w:val="12"/>
        </w:rPr>
        <w:t>23</w:t>
      </w:r>
      <w:r>
        <w:rPr>
          <w:rFonts w:ascii="Arial"/>
          <w:color w:val="000000"/>
          <w:sz w:val="12"/>
        </w:rPr>
      </w:r>
    </w:p>
    <w:p>
      <w:pPr>
        <w:spacing w:line="120" w:lineRule="exact" w:before="3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5"/>
          <w:w w:val="115"/>
          <w:sz w:val="12"/>
        </w:rPr>
        <w:t>P</w:t>
      </w:r>
      <w:r>
        <w:rPr>
          <w:rFonts w:ascii="Arial"/>
          <w:color w:val="FF0000"/>
          <w:spacing w:val="7"/>
          <w:w w:val="115"/>
          <w:sz w:val="12"/>
        </w:rPr>
        <w:t>W</w:t>
      </w:r>
      <w:r>
        <w:rPr>
          <w:rFonts w:ascii="Arial"/>
          <w:color w:val="FF0000"/>
          <w:w w:val="115"/>
          <w:sz w:val="12"/>
        </w:rPr>
        <w:t>M</w:t>
      </w:r>
      <w:r>
        <w:rPr>
          <w:rFonts w:ascii="Arial"/>
          <w:color w:val="000000"/>
          <w:sz w:val="12"/>
        </w:rPr>
      </w:r>
    </w:p>
    <w:p>
      <w:pPr>
        <w:spacing w:before="137"/>
        <w:ind w:left="31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w w:val="115"/>
          <w:position w:val="8"/>
          <w:sz w:val="12"/>
        </w:rPr>
        <w:t>1   </w:t>
      </w:r>
      <w:r>
        <w:rPr>
          <w:rFonts w:ascii="Arial"/>
          <w:spacing w:val="35"/>
          <w:w w:val="115"/>
          <w:position w:val="8"/>
          <w:sz w:val="12"/>
        </w:rPr>
        <w:t> </w:t>
      </w:r>
      <w:r>
        <w:rPr>
          <w:rFonts w:ascii="Arial"/>
          <w:color w:val="004080"/>
          <w:spacing w:val="5"/>
          <w:w w:val="115"/>
          <w:sz w:val="12"/>
        </w:rPr>
        <w:t>P</w:t>
      </w:r>
      <w:r>
        <w:rPr>
          <w:rFonts w:ascii="Arial"/>
          <w:color w:val="004080"/>
          <w:spacing w:val="7"/>
          <w:w w:val="115"/>
          <w:sz w:val="12"/>
        </w:rPr>
        <w:t>W</w:t>
      </w:r>
      <w:r>
        <w:rPr>
          <w:rFonts w:ascii="Arial"/>
          <w:color w:val="004080"/>
          <w:w w:val="115"/>
          <w:sz w:val="12"/>
        </w:rPr>
        <w:t>M</w:t>
      </w:r>
      <w:r>
        <w:rPr>
          <w:rFonts w:ascii="Arial"/>
          <w:color w:val="000000"/>
          <w:sz w:val="12"/>
        </w:rPr>
      </w:r>
    </w:p>
    <w:p>
      <w:pPr>
        <w:spacing w:before="128"/>
        <w:ind w:left="451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1"/>
          <w:w w:val="115"/>
          <w:position w:val="-7"/>
          <w:sz w:val="12"/>
        </w:rPr>
        <w:t>ST</w:t>
      </w:r>
      <w:r>
        <w:rPr>
          <w:rFonts w:ascii="Arial"/>
          <w:color w:val="004080"/>
          <w:spacing w:val="-26"/>
          <w:w w:val="115"/>
          <w:position w:val="-7"/>
          <w:sz w:val="12"/>
        </w:rPr>
        <w:t> </w:t>
      </w:r>
      <w:r>
        <w:rPr>
          <w:rFonts w:ascii="Arial"/>
          <w:color w:val="004080"/>
          <w:spacing w:val="1"/>
          <w:w w:val="115"/>
          <w:position w:val="-7"/>
          <w:sz w:val="12"/>
        </w:rPr>
        <w:t>ATUS</w:t>
      </w:r>
      <w:r>
        <w:rPr>
          <w:rFonts w:ascii="Arial"/>
          <w:color w:val="004080"/>
          <w:w w:val="115"/>
          <w:position w:val="-7"/>
          <w:sz w:val="12"/>
        </w:rPr>
        <w:t>  </w:t>
      </w:r>
      <w:r>
        <w:rPr>
          <w:rFonts w:ascii="Arial"/>
          <w:color w:val="004080"/>
          <w:spacing w:val="32"/>
          <w:w w:val="115"/>
          <w:position w:val="-7"/>
          <w:sz w:val="12"/>
        </w:rPr>
        <w:t> </w:t>
      </w:r>
      <w:r>
        <w:rPr>
          <w:rFonts w:ascii="Arial"/>
          <w:color w:val="000000"/>
          <w:w w:val="115"/>
          <w:sz w:val="12"/>
        </w:rPr>
        <w:t>24</w:t>
      </w:r>
      <w:r>
        <w:rPr>
          <w:rFonts w:ascii="Arial"/>
          <w:color w:val="FF0000"/>
          <w:w w:val="115"/>
          <w:position w:val="1"/>
          <w:sz w:val="12"/>
        </w:rPr>
        <w:t>ST</w:t>
      </w:r>
      <w:r>
        <w:rPr>
          <w:rFonts w:ascii="Arial"/>
          <w:color w:val="FF0000"/>
          <w:spacing w:val="-26"/>
          <w:w w:val="115"/>
          <w:position w:val="1"/>
          <w:sz w:val="12"/>
        </w:rPr>
        <w:t> </w:t>
      </w:r>
      <w:r>
        <w:rPr>
          <w:rFonts w:ascii="Arial"/>
          <w:color w:val="FF0000"/>
          <w:spacing w:val="1"/>
          <w:w w:val="115"/>
          <w:position w:val="1"/>
          <w:sz w:val="12"/>
        </w:rPr>
        <w:t>ATUS</w:t>
      </w:r>
      <w:r>
        <w:rPr>
          <w:rFonts w:ascii="Arial"/>
          <w:color w:val="000000"/>
          <w:sz w:val="12"/>
        </w:rPr>
      </w:r>
    </w:p>
    <w:p>
      <w:pPr>
        <w:spacing w:before="1"/>
        <w:ind w:left="35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100K</w:t>
      </w:r>
      <w:r>
        <w:rPr>
          <w:rFonts w:ascii="Arial"/>
          <w:color w:val="000000"/>
          <w:sz w:val="12"/>
        </w:rPr>
      </w:r>
    </w:p>
    <w:p>
      <w:pPr>
        <w:spacing w:after="0"/>
        <w:jc w:val="lef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7" w:equalWidth="0">
            <w:col w:w="1877" w:space="40"/>
            <w:col w:w="842" w:space="40"/>
            <w:col w:w="1835" w:space="1890"/>
            <w:col w:w="1647" w:space="40"/>
            <w:col w:w="933" w:space="40"/>
            <w:col w:w="1895" w:space="40"/>
            <w:col w:w="2119"/>
          </w:cols>
        </w:sectPr>
      </w:pPr>
    </w:p>
    <w:p>
      <w:pPr>
        <w:spacing w:line="120" w:lineRule="exact" w:before="3"/>
        <w:rPr>
          <w:sz w:val="12"/>
          <w:szCs w:val="12"/>
        </w:rPr>
      </w:pPr>
    </w:p>
    <w:p>
      <w:pPr>
        <w:spacing w:line="450" w:lineRule="auto" w:before="0"/>
        <w:ind w:left="75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ISEN2_1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ISEN3_1</w:t>
      </w:r>
      <w:r>
        <w:rPr>
          <w:rFonts w:ascii="Arial"/>
          <w:color w:val="000000"/>
          <w:sz w:val="12"/>
        </w:rPr>
      </w:r>
    </w:p>
    <w:p>
      <w:pPr>
        <w:spacing w:before="1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2"/>
          <w:w w:val="110"/>
          <w:sz w:val="12"/>
        </w:rPr>
        <w:t>ISEN4_1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5"/>
        </w:numPr>
        <w:tabs>
          <w:tab w:pos="422" w:val="left" w:leader="none"/>
        </w:tabs>
        <w:spacing w:before="137"/>
        <w:ind w:left="422" w:right="0" w:hanging="26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br w:type="column"/>
      </w:r>
      <w:r>
        <w:rPr>
          <w:rFonts w:ascii="Arial"/>
          <w:color w:val="004080"/>
          <w:spacing w:val="3"/>
          <w:w w:val="115"/>
          <w:sz w:val="12"/>
        </w:rPr>
        <w:t>ISEN2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5"/>
        </w:numPr>
        <w:tabs>
          <w:tab w:pos="422" w:val="left" w:leader="none"/>
        </w:tabs>
        <w:spacing w:before="41"/>
        <w:ind w:left="422" w:right="0" w:hanging="26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ISEN3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5"/>
        </w:numPr>
        <w:tabs>
          <w:tab w:pos="422" w:val="left" w:leader="none"/>
        </w:tabs>
        <w:spacing w:line="209" w:lineRule="exact" w:before="48"/>
        <w:ind w:left="422" w:right="0" w:hanging="26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ISEN4</w:t>
      </w:r>
      <w:r>
        <w:rPr>
          <w:rFonts w:ascii="Arial"/>
          <w:color w:val="000000"/>
          <w:sz w:val="12"/>
        </w:rPr>
      </w:r>
    </w:p>
    <w:p>
      <w:pPr>
        <w:spacing w:before="137"/>
        <w:ind w:left="354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2"/>
          <w:w w:val="115"/>
          <w:sz w:val="12"/>
        </w:rPr>
        <w:t>SST</w:t>
      </w:r>
      <w:r>
        <w:rPr>
          <w:rFonts w:ascii="Arial"/>
          <w:color w:val="004080"/>
          <w:spacing w:val="-26"/>
          <w:w w:val="115"/>
          <w:sz w:val="12"/>
        </w:rPr>
        <w:t> </w:t>
      </w:r>
      <w:r>
        <w:rPr>
          <w:rFonts w:ascii="Arial"/>
          <w:color w:val="004080"/>
          <w:spacing w:val="1"/>
          <w:w w:val="115"/>
          <w:sz w:val="12"/>
        </w:rPr>
        <w:t>CMP</w:t>
      </w:r>
      <w:r>
        <w:rPr>
          <w:rFonts w:ascii="Arial"/>
          <w:color w:val="004080"/>
          <w:w w:val="115"/>
          <w:sz w:val="12"/>
        </w:rPr>
        <w:t>  </w:t>
      </w:r>
      <w:r>
        <w:rPr>
          <w:rFonts w:ascii="Arial"/>
          <w:color w:val="004080"/>
          <w:spacing w:val="28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22</w:t>
      </w:r>
      <w:r>
        <w:rPr>
          <w:rFonts w:ascii="Arial"/>
          <w:color w:val="000000"/>
          <w:sz w:val="12"/>
        </w:rPr>
      </w:r>
    </w:p>
    <w:p>
      <w:pPr>
        <w:spacing w:before="41"/>
        <w:ind w:left="506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2"/>
          <w:w w:val="115"/>
          <w:sz w:val="12"/>
        </w:rPr>
        <w:t>COMP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17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21</w:t>
      </w:r>
      <w:r>
        <w:rPr>
          <w:rFonts w:ascii="Arial"/>
          <w:color w:val="000000"/>
          <w:sz w:val="12"/>
        </w:rPr>
      </w:r>
    </w:p>
    <w:p>
      <w:pPr>
        <w:spacing w:line="209" w:lineRule="exact" w:before="48"/>
        <w:ind w:left="664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SEL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13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20</w:t>
      </w:r>
      <w:r>
        <w:rPr>
          <w:rFonts w:ascii="Arial"/>
          <w:color w:val="000000"/>
          <w:sz w:val="12"/>
        </w:rPr>
      </w:r>
    </w:p>
    <w:p>
      <w:pPr>
        <w:spacing w:before="66"/>
        <w:ind w:left="161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R715</w:t>
      </w:r>
      <w:r>
        <w:rPr>
          <w:rFonts w:ascii="Arial"/>
          <w:color w:val="000080"/>
          <w:w w:val="115"/>
          <w:sz w:val="12"/>
        </w:rPr>
        <w:t> </w:t>
      </w:r>
      <w:r>
        <w:rPr>
          <w:rFonts w:ascii="Arial"/>
          <w:color w:val="000080"/>
          <w:spacing w:val="31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100</w:t>
      </w:r>
      <w:r>
        <w:rPr>
          <w:rFonts w:ascii="Arial"/>
          <w:color w:val="000000"/>
          <w:sz w:val="12"/>
        </w:rPr>
      </w:r>
    </w:p>
    <w:p>
      <w:pPr>
        <w:spacing w:line="160" w:lineRule="exact" w:before="19"/>
        <w:rPr>
          <w:sz w:val="16"/>
          <w:szCs w:val="16"/>
        </w:rPr>
      </w:pPr>
    </w:p>
    <w:p>
      <w:pPr>
        <w:spacing w:before="0"/>
        <w:ind w:left="19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SYN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40" w:lineRule="exact" w:before="17"/>
        <w:rPr>
          <w:sz w:val="14"/>
          <w:szCs w:val="14"/>
        </w:rPr>
      </w:pPr>
    </w:p>
    <w:p>
      <w:pPr>
        <w:spacing w:line="137" w:lineRule="exact" w:before="0"/>
        <w:ind w:left="411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C717</w:t>
      </w:r>
      <w:r>
        <w:rPr>
          <w:rFonts w:ascii="Arial"/>
          <w:color w:val="000000"/>
          <w:sz w:val="12"/>
        </w:rPr>
      </w:r>
    </w:p>
    <w:p>
      <w:pPr>
        <w:spacing w:line="137" w:lineRule="exact" w:before="0"/>
        <w:ind w:left="49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4"/>
          <w:w w:val="115"/>
          <w:sz w:val="12"/>
        </w:rPr>
        <w:t>1</w:t>
      </w:r>
      <w:r>
        <w:rPr>
          <w:rFonts w:ascii="Arial"/>
          <w:color w:val="000080"/>
          <w:w w:val="115"/>
          <w:sz w:val="12"/>
        </w:rPr>
        <w:t>u</w:t>
      </w:r>
      <w:r>
        <w:rPr>
          <w:rFonts w:ascii="Arial"/>
          <w:color w:val="000000"/>
          <w:sz w:val="12"/>
        </w:rPr>
      </w:r>
    </w:p>
    <w:p>
      <w:pPr>
        <w:spacing w:line="125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w w:val="110"/>
        </w:rPr>
        <w:br w:type="column"/>
      </w:r>
      <w:r>
        <w:rPr>
          <w:rFonts w:ascii="Arial"/>
          <w:color w:val="FF0000"/>
          <w:spacing w:val="2"/>
          <w:w w:val="110"/>
          <w:sz w:val="12"/>
        </w:rPr>
        <w:t>ISEN1_2</w:t>
      </w:r>
      <w:r>
        <w:rPr>
          <w:rFonts w:ascii="Arial"/>
          <w:color w:val="000000"/>
          <w:sz w:val="12"/>
        </w:rPr>
      </w:r>
    </w:p>
    <w:p>
      <w:pPr>
        <w:spacing w:line="120" w:lineRule="exact" w:before="8"/>
        <w:rPr>
          <w:sz w:val="12"/>
          <w:szCs w:val="12"/>
        </w:rPr>
      </w:pPr>
    </w:p>
    <w:p>
      <w:pPr>
        <w:spacing w:line="463" w:lineRule="auto" w:before="0"/>
        <w:ind w:left="75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ISEN2_2</w:t>
      </w:r>
      <w:r>
        <w:rPr>
          <w:rFonts w:ascii="Arial"/>
          <w:color w:val="FF0000"/>
          <w:spacing w:val="24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sz w:val="12"/>
        </w:rPr>
        <w:t>ISEN3_2</w:t>
      </w:r>
      <w:r>
        <w:rPr>
          <w:rFonts w:ascii="Arial"/>
          <w:color w:val="000000"/>
          <w:sz w:val="12"/>
        </w:rPr>
      </w:r>
    </w:p>
    <w:p>
      <w:pPr>
        <w:spacing w:line="89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2"/>
          <w:w w:val="110"/>
          <w:sz w:val="12"/>
        </w:rPr>
        <w:t>ISEN4_2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6"/>
        </w:numPr>
        <w:tabs>
          <w:tab w:pos="422" w:val="left" w:leader="none"/>
        </w:tabs>
        <w:spacing w:before="0"/>
        <w:ind w:left="422" w:right="0" w:hanging="267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br w:type="column"/>
      </w:r>
      <w:r>
        <w:rPr>
          <w:rFonts w:ascii="Arial"/>
          <w:color w:val="004080"/>
          <w:spacing w:val="3"/>
          <w:w w:val="115"/>
          <w:sz w:val="12"/>
        </w:rPr>
        <w:t>ISEN1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6"/>
        </w:numPr>
        <w:tabs>
          <w:tab w:pos="422" w:val="left" w:leader="none"/>
        </w:tabs>
        <w:spacing w:before="48"/>
        <w:ind w:left="422" w:right="0" w:hanging="267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ISEN2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6"/>
        </w:numPr>
        <w:tabs>
          <w:tab w:pos="422" w:val="left" w:leader="none"/>
        </w:tabs>
        <w:spacing w:before="48"/>
        <w:ind w:left="422" w:right="0" w:hanging="267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ISEN3</w:t>
      </w:r>
      <w:r>
        <w:rPr>
          <w:rFonts w:ascii="Arial"/>
          <w:color w:val="000000"/>
          <w:sz w:val="12"/>
        </w:rPr>
      </w:r>
    </w:p>
    <w:p>
      <w:pPr>
        <w:spacing w:line="78" w:lineRule="exact" w:before="42"/>
        <w:ind w:left="156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w w:val="115"/>
          <w:sz w:val="12"/>
        </w:rPr>
        <w:t>5</w:t>
      </w:r>
      <w:r>
        <w:rPr>
          <w:rFonts w:ascii="Arial"/>
          <w:sz w:val="12"/>
        </w:rPr>
      </w:r>
    </w:p>
    <w:p>
      <w:pPr>
        <w:spacing w:before="1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1"/>
          <w:w w:val="115"/>
          <w:position w:val="-7"/>
          <w:sz w:val="12"/>
        </w:rPr>
        <w:t>NC</w:t>
      </w:r>
      <w:r>
        <w:rPr>
          <w:rFonts w:ascii="Arial"/>
          <w:color w:val="004080"/>
          <w:w w:val="115"/>
          <w:position w:val="-7"/>
          <w:sz w:val="12"/>
        </w:rPr>
        <w:t>   </w:t>
      </w:r>
      <w:r>
        <w:rPr>
          <w:rFonts w:ascii="Arial"/>
          <w:color w:val="004080"/>
          <w:spacing w:val="36"/>
          <w:w w:val="115"/>
          <w:position w:val="-7"/>
          <w:sz w:val="12"/>
        </w:rPr>
        <w:t> </w:t>
      </w:r>
      <w:r>
        <w:rPr>
          <w:rFonts w:ascii="Arial"/>
          <w:color w:val="000000"/>
          <w:spacing w:val="2"/>
          <w:w w:val="115"/>
          <w:sz w:val="12"/>
        </w:rPr>
        <w:t>23</w:t>
      </w:r>
      <w:r>
        <w:rPr>
          <w:rFonts w:ascii="Arial"/>
          <w:color w:val="000000"/>
          <w:sz w:val="12"/>
        </w:rPr>
      </w:r>
    </w:p>
    <w:p>
      <w:pPr>
        <w:spacing w:before="47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SST</w:t>
      </w:r>
      <w:r>
        <w:rPr>
          <w:rFonts w:ascii="Arial"/>
          <w:color w:val="004080"/>
          <w:spacing w:val="-26"/>
          <w:w w:val="115"/>
          <w:sz w:val="12"/>
        </w:rPr>
        <w:t> </w:t>
      </w:r>
      <w:r>
        <w:rPr>
          <w:rFonts w:ascii="Arial"/>
          <w:color w:val="004080"/>
          <w:spacing w:val="1"/>
          <w:w w:val="115"/>
          <w:sz w:val="12"/>
        </w:rPr>
        <w:t>CMP</w:t>
      </w:r>
      <w:r>
        <w:rPr>
          <w:rFonts w:ascii="Arial"/>
          <w:color w:val="004080"/>
          <w:w w:val="115"/>
          <w:sz w:val="12"/>
        </w:rPr>
        <w:t>  </w:t>
      </w:r>
      <w:r>
        <w:rPr>
          <w:rFonts w:ascii="Arial"/>
          <w:color w:val="004080"/>
          <w:spacing w:val="28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22</w:t>
      </w:r>
      <w:r>
        <w:rPr>
          <w:rFonts w:ascii="Arial"/>
          <w:color w:val="000000"/>
          <w:sz w:val="12"/>
        </w:rPr>
      </w:r>
    </w:p>
    <w:p>
      <w:pPr>
        <w:spacing w:before="48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2"/>
          <w:w w:val="115"/>
          <w:sz w:val="12"/>
        </w:rPr>
        <w:t>COMP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17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21</w:t>
      </w:r>
      <w:r>
        <w:rPr>
          <w:rFonts w:ascii="Arial"/>
          <w:color w:val="000000"/>
          <w:sz w:val="12"/>
        </w:rPr>
      </w:r>
    </w:p>
    <w:p>
      <w:pPr>
        <w:spacing w:line="78" w:lineRule="exact" w:before="42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spacing w:val="3"/>
          <w:w w:val="110"/>
          <w:sz w:val="12"/>
        </w:rPr>
        <w:t>2</w:t>
      </w:r>
      <w:r>
        <w:rPr>
          <w:rFonts w:ascii="Arial"/>
          <w:w w:val="110"/>
          <w:sz w:val="12"/>
        </w:rPr>
        <w:t>0</w:t>
      </w:r>
      <w:r>
        <w:rPr>
          <w:rFonts w:ascii="Arial"/>
          <w:sz w:val="12"/>
        </w:rPr>
      </w:r>
    </w:p>
    <w:p>
      <w:pPr>
        <w:spacing w:line="80" w:lineRule="exact" w:before="3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before="0"/>
        <w:ind w:left="23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R716</w:t>
      </w:r>
      <w:r>
        <w:rPr>
          <w:rFonts w:ascii="Arial"/>
          <w:color w:val="000080"/>
          <w:w w:val="115"/>
          <w:sz w:val="12"/>
        </w:rPr>
        <w:t> </w:t>
      </w:r>
      <w:r>
        <w:rPr>
          <w:rFonts w:ascii="Arial"/>
          <w:color w:val="000080"/>
          <w:spacing w:val="38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100</w:t>
      </w:r>
      <w:r>
        <w:rPr>
          <w:rFonts w:ascii="Arial"/>
          <w:color w:val="000000"/>
          <w:sz w:val="12"/>
        </w:rPr>
      </w:r>
    </w:p>
    <w:p>
      <w:pPr>
        <w:spacing w:line="160" w:lineRule="exact" w:before="19"/>
        <w:rPr>
          <w:sz w:val="16"/>
          <w:szCs w:val="16"/>
        </w:rPr>
      </w:pPr>
    </w:p>
    <w:p>
      <w:pPr>
        <w:spacing w:before="0"/>
        <w:ind w:left="197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SYN</w:t>
      </w:r>
      <w:r>
        <w:rPr>
          <w:rFonts w:ascii="Arial"/>
          <w:color w:val="000000"/>
          <w:sz w:val="12"/>
        </w:rPr>
      </w:r>
    </w:p>
    <w:p>
      <w:pPr>
        <w:spacing w:line="120" w:lineRule="exact" w:before="0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60" w:lineRule="exact" w:before="14"/>
        <w:rPr>
          <w:sz w:val="16"/>
          <w:szCs w:val="16"/>
        </w:rPr>
      </w:pPr>
    </w:p>
    <w:p>
      <w:pPr>
        <w:spacing w:line="134" w:lineRule="exact" w:before="0"/>
        <w:ind w:left="411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C719</w:t>
      </w:r>
      <w:r>
        <w:rPr>
          <w:rFonts w:ascii="Arial"/>
          <w:color w:val="000000"/>
          <w:sz w:val="12"/>
        </w:rPr>
      </w:r>
    </w:p>
    <w:p>
      <w:pPr>
        <w:spacing w:line="134" w:lineRule="exact" w:before="0"/>
        <w:ind w:left="48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4"/>
          <w:w w:val="115"/>
          <w:sz w:val="12"/>
        </w:rPr>
        <w:t>1</w:t>
      </w:r>
      <w:r>
        <w:rPr>
          <w:rFonts w:ascii="Arial"/>
          <w:color w:val="000080"/>
          <w:w w:val="115"/>
          <w:sz w:val="12"/>
        </w:rPr>
        <w:t>u</w:t>
      </w:r>
      <w:r>
        <w:rPr>
          <w:rFonts w:ascii="Arial"/>
          <w:color w:val="000000"/>
          <w:sz w:val="12"/>
        </w:rPr>
      </w:r>
    </w:p>
    <w:p>
      <w:pPr>
        <w:spacing w:after="0" w:line="134" w:lineRule="exact"/>
        <w:jc w:val="lef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10" w:equalWidth="0">
            <w:col w:w="1877" w:space="40"/>
            <w:col w:w="842" w:space="40"/>
            <w:col w:w="1263" w:space="40"/>
            <w:col w:w="855" w:space="40"/>
            <w:col w:w="757" w:space="699"/>
            <w:col w:w="1877" w:space="40"/>
            <w:col w:w="842" w:space="40"/>
            <w:col w:w="1263" w:space="40"/>
            <w:col w:w="935" w:space="40"/>
            <w:col w:w="1708"/>
          </w:cols>
        </w:sectPr>
      </w:pPr>
    </w:p>
    <w:p>
      <w:pPr>
        <w:tabs>
          <w:tab w:pos="280" w:val="left" w:leader="none"/>
        </w:tabs>
        <w:spacing w:before="58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w w:val="102"/>
          <w:sz w:val="12"/>
        </w:rPr>
      </w:r>
      <w:r>
        <w:rPr>
          <w:rFonts w:ascii="Arial"/>
          <w:w w:val="102"/>
          <w:sz w:val="12"/>
          <w:u w:val="single" w:color="FF0000"/>
        </w:rPr>
        <w:t> </w:t>
      </w:r>
      <w:r>
        <w:rPr>
          <w:rFonts w:ascii="Arial"/>
          <w:w w:val="102"/>
          <w:sz w:val="12"/>
        </w:rPr>
      </w:r>
      <w:r>
        <w:rPr>
          <w:rFonts w:ascii="Arial"/>
          <w:sz w:val="12"/>
        </w:rPr>
        <w:tab/>
      </w:r>
      <w:r>
        <w:rPr>
          <w:rFonts w:ascii="Arial"/>
          <w:w w:val="110"/>
          <w:sz w:val="12"/>
        </w:rPr>
        <w:t>6</w:t>
      </w:r>
      <w:r>
        <w:rPr>
          <w:rFonts w:ascii="Arial"/>
          <w:sz w:val="12"/>
        </w:rPr>
      </w:r>
    </w:p>
    <w:p>
      <w:pPr>
        <w:spacing w:line="110" w:lineRule="exact" w:before="1"/>
        <w:rPr>
          <w:sz w:val="11"/>
          <w:szCs w:val="11"/>
        </w:rPr>
      </w:pPr>
    </w:p>
    <w:p>
      <w:pPr>
        <w:tabs>
          <w:tab w:pos="784" w:val="left" w:leader="none"/>
        </w:tabs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position w:val="1"/>
          <w:sz w:val="12"/>
        </w:rPr>
        <w:t>ISEN6_1</w:t>
        <w:tab/>
      </w:r>
      <w:r>
        <w:rPr>
          <w:rFonts w:ascii="Arial"/>
          <w:color w:val="000000"/>
          <w:w w:val="110"/>
          <w:sz w:val="12"/>
        </w:rPr>
        <w:t>7</w:t>
      </w:r>
      <w:r>
        <w:rPr>
          <w:rFonts w:ascii="Arial"/>
          <w:color w:val="000000"/>
          <w:sz w:val="12"/>
        </w:rPr>
      </w:r>
    </w:p>
    <w:p>
      <w:pPr>
        <w:tabs>
          <w:tab w:pos="784" w:val="left" w:leader="none"/>
        </w:tabs>
        <w:spacing w:before="118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position w:val="1"/>
          <w:sz w:val="12"/>
        </w:rPr>
        <w:t>ISEN7_1</w:t>
        <w:tab/>
      </w:r>
      <w:r>
        <w:rPr>
          <w:rFonts w:ascii="Arial"/>
          <w:color w:val="000000"/>
          <w:w w:val="110"/>
          <w:sz w:val="12"/>
        </w:rPr>
        <w:t>8</w:t>
      </w:r>
      <w:r>
        <w:rPr>
          <w:rFonts w:ascii="Arial"/>
          <w:color w:val="000000"/>
          <w:sz w:val="12"/>
        </w:rPr>
      </w:r>
    </w:p>
    <w:p>
      <w:pPr>
        <w:spacing w:line="120" w:lineRule="exact" w:before="18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spacing w:line="450" w:lineRule="auto" w:before="0"/>
        <w:ind w:left="142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GNDA</w:t>
      </w:r>
      <w:r>
        <w:rPr>
          <w:rFonts w:ascii="Arial"/>
          <w:color w:val="004080"/>
          <w:spacing w:val="20"/>
          <w:w w:val="115"/>
          <w:sz w:val="12"/>
        </w:rPr>
        <w:t> </w:t>
      </w:r>
      <w:r>
        <w:rPr>
          <w:rFonts w:ascii="Arial"/>
          <w:color w:val="004080"/>
          <w:spacing w:val="3"/>
          <w:w w:val="115"/>
          <w:sz w:val="12"/>
        </w:rPr>
        <w:t>ISEN8</w:t>
      </w:r>
      <w:r>
        <w:rPr>
          <w:rFonts w:ascii="Arial"/>
          <w:color w:val="000000"/>
          <w:sz w:val="12"/>
        </w:rPr>
      </w:r>
    </w:p>
    <w:p>
      <w:pPr>
        <w:spacing w:line="64" w:lineRule="exact" w:before="10"/>
        <w:ind w:left="142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ISEN6</w:t>
      </w:r>
      <w:r>
        <w:rPr>
          <w:rFonts w:ascii="Arial"/>
          <w:color w:val="000000"/>
          <w:sz w:val="12"/>
        </w:rPr>
      </w:r>
    </w:p>
    <w:p>
      <w:pPr>
        <w:spacing w:before="58"/>
        <w:ind w:left="678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1"/>
          <w:w w:val="115"/>
          <w:sz w:val="12"/>
        </w:rPr>
        <w:t>VIN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32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19</w:t>
      </w:r>
      <w:r>
        <w:rPr>
          <w:rFonts w:ascii="Arial"/>
          <w:color w:val="000000"/>
          <w:sz w:val="12"/>
        </w:rPr>
      </w:r>
    </w:p>
    <w:p>
      <w:pPr>
        <w:spacing w:before="41"/>
        <w:ind w:left="506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GNDP    </w:t>
      </w:r>
      <w:r>
        <w:rPr>
          <w:rFonts w:ascii="Arial"/>
          <w:color w:val="004080"/>
          <w:spacing w:val="4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18</w:t>
      </w:r>
      <w:r>
        <w:rPr>
          <w:rFonts w:ascii="Arial"/>
          <w:color w:val="000000"/>
          <w:sz w:val="12"/>
        </w:rPr>
      </w:r>
    </w:p>
    <w:p>
      <w:pPr>
        <w:spacing w:line="144" w:lineRule="exact" w:before="48"/>
        <w:ind w:left="542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VREF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22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17</w:t>
      </w:r>
      <w:r>
        <w:rPr>
          <w:rFonts w:ascii="Arial"/>
          <w:color w:val="000000"/>
          <w:sz w:val="12"/>
        </w:rPr>
      </w:r>
    </w:p>
    <w:p>
      <w:pPr>
        <w:spacing w:before="44"/>
        <w:ind w:left="19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FF0000"/>
          <w:spacing w:val="1"/>
          <w:w w:val="115"/>
          <w:sz w:val="12"/>
        </w:rPr>
        <w:t>VIN</w:t>
      </w:r>
      <w:r>
        <w:rPr>
          <w:rFonts w:ascii="Arial"/>
          <w:color w:val="000000"/>
          <w:sz w:val="12"/>
        </w:rPr>
      </w:r>
    </w:p>
    <w:p>
      <w:pPr>
        <w:tabs>
          <w:tab w:pos="1089" w:val="left" w:leader="none"/>
        </w:tabs>
        <w:spacing w:line="125" w:lineRule="exact" w:before="0"/>
        <w:ind w:left="7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C716</w:t>
      </w:r>
      <w:r>
        <w:rPr>
          <w:rFonts w:ascii="Arial"/>
          <w:color w:val="000080"/>
          <w:sz w:val="12"/>
        </w:rPr>
        <w:tab/>
      </w:r>
      <w:r>
        <w:rPr>
          <w:rFonts w:ascii="Arial"/>
          <w:color w:val="000080"/>
          <w:w w:val="102"/>
          <w:sz w:val="12"/>
        </w:rPr>
      </w:r>
      <w:r>
        <w:rPr>
          <w:rFonts w:ascii="Arial"/>
          <w:color w:val="000080"/>
          <w:w w:val="102"/>
          <w:sz w:val="12"/>
          <w:u w:val="single" w:color="FF0000"/>
        </w:rPr>
        <w:t> </w:t>
      </w:r>
      <w:r>
        <w:rPr>
          <w:rFonts w:ascii="Arial"/>
          <w:color w:val="000080"/>
          <w:w w:val="102"/>
          <w:sz w:val="12"/>
        </w:rPr>
      </w:r>
      <w:r>
        <w:rPr>
          <w:rFonts w:ascii="Arial"/>
          <w:color w:val="000000"/>
          <w:sz w:val="12"/>
        </w:rPr>
      </w:r>
    </w:p>
    <w:p>
      <w:pPr>
        <w:spacing w:line="120" w:lineRule="exact" w:before="8"/>
        <w:rPr>
          <w:sz w:val="12"/>
          <w:szCs w:val="12"/>
        </w:rPr>
      </w:pPr>
    </w:p>
    <w:p>
      <w:pPr>
        <w:spacing w:before="0"/>
        <w:ind w:left="0" w:right="13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2"/>
          <w:w w:val="115"/>
          <w:sz w:val="12"/>
        </w:rPr>
        <w:t>105</w:t>
      </w:r>
      <w:r>
        <w:rPr>
          <w:rFonts w:ascii="Arial"/>
          <w:color w:val="000000"/>
          <w:sz w:val="12"/>
        </w:rPr>
      </w:r>
    </w:p>
    <w:p>
      <w:pPr>
        <w:spacing w:line="60" w:lineRule="exact" w:before="8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tabs>
          <w:tab w:pos="273" w:val="left" w:leader="none"/>
        </w:tabs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w w:val="102"/>
          <w:sz w:val="12"/>
        </w:rPr>
      </w:r>
      <w:r>
        <w:rPr>
          <w:rFonts w:ascii="Arial"/>
          <w:w w:val="102"/>
          <w:sz w:val="12"/>
          <w:u w:val="single" w:color="FF0000"/>
        </w:rPr>
        <w:t> </w:t>
      </w:r>
      <w:r>
        <w:rPr>
          <w:rFonts w:ascii="Arial"/>
          <w:w w:val="102"/>
          <w:sz w:val="12"/>
        </w:rPr>
      </w:r>
      <w:r>
        <w:rPr>
          <w:rFonts w:ascii="Arial"/>
          <w:sz w:val="12"/>
        </w:rPr>
        <w:tab/>
      </w:r>
      <w:r>
        <w:rPr>
          <w:rFonts w:ascii="Arial"/>
          <w:w w:val="110"/>
          <w:sz w:val="12"/>
        </w:rPr>
        <w:t>6</w:t>
      </w:r>
      <w:r>
        <w:rPr>
          <w:rFonts w:ascii="Arial"/>
          <w:sz w:val="12"/>
        </w:rPr>
      </w:r>
    </w:p>
    <w:p>
      <w:pPr>
        <w:spacing w:line="110" w:lineRule="exact" w:before="8"/>
        <w:rPr>
          <w:sz w:val="11"/>
          <w:szCs w:val="11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position w:val="1"/>
          <w:sz w:val="12"/>
        </w:rPr>
        <w:t>ISEN6_2</w:t>
      </w:r>
      <w:r>
        <w:rPr>
          <w:rFonts w:ascii="Arial"/>
          <w:color w:val="FF0000"/>
          <w:w w:val="115"/>
          <w:position w:val="1"/>
          <w:sz w:val="12"/>
        </w:rPr>
        <w:t>    </w:t>
      </w:r>
      <w:r>
        <w:rPr>
          <w:rFonts w:ascii="Arial"/>
          <w:color w:val="FF0000"/>
          <w:spacing w:val="4"/>
          <w:w w:val="115"/>
          <w:position w:val="1"/>
          <w:sz w:val="12"/>
        </w:rPr>
        <w:t> </w:t>
      </w:r>
      <w:r>
        <w:rPr>
          <w:rFonts w:ascii="Arial"/>
          <w:color w:val="000000"/>
          <w:w w:val="115"/>
          <w:sz w:val="12"/>
        </w:rPr>
        <w:t>7</w:t>
      </w:r>
      <w:r>
        <w:rPr>
          <w:rFonts w:ascii="Arial"/>
          <w:color w:val="000000"/>
          <w:sz w:val="12"/>
        </w:rPr>
      </w:r>
    </w:p>
    <w:p>
      <w:pPr>
        <w:spacing w:line="28" w:lineRule="exact" w:before="107"/>
        <w:ind w:left="1367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ISEN7_2</w:t>
      </w:r>
      <w:r>
        <w:rPr>
          <w:rFonts w:ascii="Arial"/>
          <w:color w:val="000000"/>
          <w:sz w:val="12"/>
        </w:rPr>
      </w:r>
    </w:p>
    <w:p>
      <w:pPr>
        <w:spacing w:line="463" w:lineRule="auto" w:before="1"/>
        <w:ind w:left="14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2"/>
          <w:w w:val="115"/>
          <w:sz w:val="12"/>
        </w:rPr>
        <w:t>ISEN4</w:t>
      </w:r>
      <w:r>
        <w:rPr>
          <w:rFonts w:ascii="Arial"/>
          <w:color w:val="004080"/>
          <w:spacing w:val="25"/>
          <w:w w:val="115"/>
          <w:sz w:val="12"/>
        </w:rPr>
        <w:t> </w:t>
      </w:r>
      <w:r>
        <w:rPr>
          <w:rFonts w:ascii="Arial"/>
          <w:color w:val="004080"/>
          <w:w w:val="115"/>
          <w:sz w:val="12"/>
        </w:rPr>
        <w:t>GNDA</w:t>
      </w:r>
      <w:r>
        <w:rPr>
          <w:rFonts w:ascii="Arial"/>
          <w:color w:val="000000"/>
          <w:sz w:val="12"/>
        </w:rPr>
      </w:r>
    </w:p>
    <w:p>
      <w:pPr>
        <w:spacing w:before="3"/>
        <w:ind w:left="14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ISEN8</w:t>
      </w:r>
      <w:r>
        <w:rPr>
          <w:rFonts w:ascii="Arial"/>
          <w:color w:val="000000"/>
          <w:sz w:val="12"/>
        </w:rPr>
      </w:r>
    </w:p>
    <w:p>
      <w:pPr>
        <w:spacing w:before="1"/>
        <w:ind w:left="657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2"/>
          <w:w w:val="115"/>
          <w:sz w:val="12"/>
        </w:rPr>
        <w:t>SEL</w:t>
      </w:r>
      <w:r>
        <w:rPr>
          <w:rFonts w:ascii="Arial"/>
          <w:color w:val="000000"/>
          <w:sz w:val="12"/>
        </w:rPr>
      </w:r>
    </w:p>
    <w:p>
      <w:pPr>
        <w:spacing w:before="48"/>
        <w:ind w:left="671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2"/>
          <w:w w:val="115"/>
          <w:sz w:val="12"/>
        </w:rPr>
        <w:t>VIN</w:t>
      </w:r>
      <w:r>
        <w:rPr>
          <w:rFonts w:ascii="Arial"/>
          <w:color w:val="004080"/>
          <w:w w:val="115"/>
          <w:sz w:val="12"/>
        </w:rPr>
        <w:t>    </w:t>
      </w:r>
      <w:r>
        <w:rPr>
          <w:rFonts w:ascii="Arial"/>
          <w:color w:val="004080"/>
          <w:spacing w:val="1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19</w:t>
      </w:r>
      <w:r>
        <w:rPr>
          <w:rFonts w:ascii="Arial"/>
          <w:color w:val="000000"/>
          <w:sz w:val="12"/>
        </w:rPr>
      </w:r>
    </w:p>
    <w:p>
      <w:pPr>
        <w:spacing w:before="48"/>
        <w:ind w:left="506" w:right="0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sz w:val="12"/>
        </w:rPr>
        <w:t>GNDP    </w:t>
      </w:r>
      <w:r>
        <w:rPr>
          <w:rFonts w:ascii="Arial"/>
          <w:color w:val="004080"/>
          <w:spacing w:val="4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18</w:t>
      </w:r>
      <w:r>
        <w:rPr>
          <w:rFonts w:ascii="Arial"/>
          <w:color w:val="000000"/>
          <w:sz w:val="12"/>
        </w:rPr>
      </w:r>
    </w:p>
    <w:p>
      <w:pPr>
        <w:spacing w:line="160" w:lineRule="exact" w:before="14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before="0"/>
        <w:ind w:left="262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2"/>
          <w:w w:val="115"/>
          <w:sz w:val="12"/>
        </w:rPr>
        <w:t>VIN</w:t>
      </w:r>
      <w:r>
        <w:rPr>
          <w:rFonts w:ascii="Arial"/>
          <w:color w:val="000000"/>
          <w:sz w:val="12"/>
        </w:rPr>
      </w:r>
    </w:p>
    <w:p>
      <w:pPr>
        <w:spacing w:line="120" w:lineRule="exact" w:before="3"/>
        <w:rPr>
          <w:sz w:val="12"/>
          <w:szCs w:val="12"/>
        </w:rPr>
      </w:pPr>
      <w:r>
        <w:rPr/>
        <w:br w:type="column"/>
      </w:r>
      <w:r>
        <w:rPr>
          <w:sz w:val="12"/>
        </w:rPr>
      </w:r>
    </w:p>
    <w:p>
      <w:pPr>
        <w:tabs>
          <w:tab w:pos="1015" w:val="left" w:leader="none"/>
        </w:tabs>
        <w:spacing w:before="0"/>
        <w:ind w:left="0" w:right="947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C718</w:t>
      </w:r>
      <w:r>
        <w:rPr>
          <w:rFonts w:ascii="Arial"/>
          <w:color w:val="000080"/>
          <w:sz w:val="12"/>
        </w:rPr>
        <w:tab/>
      </w:r>
      <w:r>
        <w:rPr>
          <w:rFonts w:ascii="Arial"/>
          <w:color w:val="000080"/>
          <w:w w:val="101"/>
          <w:sz w:val="12"/>
        </w:rPr>
      </w:r>
      <w:r>
        <w:rPr>
          <w:rFonts w:ascii="Arial"/>
          <w:color w:val="000080"/>
          <w:w w:val="101"/>
          <w:sz w:val="12"/>
          <w:u w:val="single" w:color="FF0000"/>
        </w:rPr>
        <w:t> </w:t>
      </w:r>
      <w:r>
        <w:rPr>
          <w:rFonts w:ascii="Arial"/>
          <w:color w:val="000080"/>
          <w:w w:val="101"/>
          <w:sz w:val="12"/>
        </w:rPr>
      </w:r>
      <w:r>
        <w:rPr>
          <w:rFonts w:ascii="Arial"/>
          <w:color w:val="000000"/>
          <w:sz w:val="12"/>
        </w:rPr>
      </w:r>
    </w:p>
    <w:p>
      <w:pPr>
        <w:spacing w:line="120" w:lineRule="exact" w:before="1"/>
        <w:rPr>
          <w:sz w:val="12"/>
          <w:szCs w:val="12"/>
        </w:rPr>
      </w:pPr>
    </w:p>
    <w:p>
      <w:pPr>
        <w:spacing w:before="0"/>
        <w:ind w:left="0" w:right="1138" w:firstLine="0"/>
        <w:jc w:val="center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2"/>
          <w:w w:val="115"/>
          <w:sz w:val="12"/>
        </w:rPr>
        <w:t>105</w:t>
      </w:r>
      <w:r>
        <w:rPr>
          <w:rFonts w:ascii="Arial"/>
          <w:color w:val="000000"/>
          <w:sz w:val="12"/>
        </w:rPr>
      </w:r>
    </w:p>
    <w:p>
      <w:pPr>
        <w:spacing w:after="0"/>
        <w:jc w:val="center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10" w:equalWidth="0">
            <w:col w:w="2157" w:space="40"/>
            <w:col w:w="561" w:space="40"/>
            <w:col w:w="1263" w:space="40"/>
            <w:col w:w="429" w:space="40"/>
            <w:col w:w="1124" w:space="758"/>
            <w:col w:w="2150" w:space="40"/>
            <w:col w:w="569" w:space="40"/>
            <w:col w:w="1263" w:space="40"/>
            <w:col w:w="501" w:space="40"/>
            <w:col w:w="2143"/>
          </w:cols>
        </w:sectPr>
      </w:pPr>
    </w:p>
    <w:p>
      <w:pPr>
        <w:spacing w:line="100" w:lineRule="exact" w:before="9"/>
        <w:rPr>
          <w:sz w:val="10"/>
          <w:szCs w:val="10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2"/>
          <w:w w:val="110"/>
          <w:sz w:val="12"/>
        </w:rPr>
        <w:t>ISEN8_1</w:t>
      </w:r>
      <w:r>
        <w:rPr>
          <w:rFonts w:ascii="Arial"/>
          <w:color w:val="000000"/>
          <w:sz w:val="12"/>
        </w:rPr>
      </w:r>
    </w:p>
    <w:p>
      <w:pPr>
        <w:spacing w:before="122"/>
        <w:ind w:left="16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w w:val="115"/>
          <w:position w:val="8"/>
          <w:sz w:val="12"/>
        </w:rPr>
        <w:t>9   </w:t>
      </w:r>
      <w:r>
        <w:rPr>
          <w:rFonts w:ascii="Arial"/>
          <w:spacing w:val="28"/>
          <w:w w:val="115"/>
          <w:position w:val="8"/>
          <w:sz w:val="12"/>
        </w:rPr>
        <w:t> </w:t>
      </w:r>
      <w:r>
        <w:rPr>
          <w:rFonts w:ascii="Arial"/>
          <w:color w:val="004080"/>
          <w:spacing w:val="3"/>
          <w:w w:val="115"/>
          <w:sz w:val="12"/>
        </w:rPr>
        <w:t>ISEN7</w:t>
      </w:r>
      <w:r>
        <w:rPr>
          <w:rFonts w:ascii="Arial"/>
          <w:color w:val="000000"/>
          <w:sz w:val="12"/>
        </w:rPr>
      </w:r>
    </w:p>
    <w:p>
      <w:pPr>
        <w:spacing w:before="122"/>
        <w:ind w:left="628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2"/>
          <w:w w:val="115"/>
          <w:sz w:val="12"/>
        </w:rPr>
        <w:t>LDR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34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16</w:t>
      </w:r>
      <w:r>
        <w:rPr>
          <w:rFonts w:ascii="Arial"/>
          <w:color w:val="000000"/>
          <w:sz w:val="12"/>
        </w:rPr>
      </w:r>
    </w:p>
    <w:p>
      <w:pPr>
        <w:spacing w:line="100" w:lineRule="exact" w:before="9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spacing w:before="0"/>
        <w:ind w:left="32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w w:val="115"/>
          <w:sz w:val="12"/>
        </w:rPr>
        <w:t>DRV</w:t>
      </w:r>
      <w:r>
        <w:rPr>
          <w:rFonts w:ascii="Arial"/>
          <w:color w:val="000000"/>
          <w:sz w:val="12"/>
        </w:rPr>
      </w:r>
    </w:p>
    <w:p>
      <w:pPr>
        <w:spacing w:line="125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w w:val="110"/>
        </w:rPr>
        <w:br w:type="column"/>
      </w:r>
      <w:r>
        <w:rPr>
          <w:rFonts w:ascii="Arial"/>
          <w:w w:val="110"/>
          <w:sz w:val="12"/>
        </w:rPr>
        <w:t>8</w:t>
      </w:r>
      <w:r>
        <w:rPr>
          <w:rFonts w:ascii="Arial"/>
          <w:sz w:val="12"/>
        </w:rPr>
      </w:r>
    </w:p>
    <w:p>
      <w:pPr>
        <w:spacing w:line="110" w:lineRule="exact" w:before="8"/>
        <w:rPr>
          <w:sz w:val="11"/>
          <w:szCs w:val="11"/>
        </w:rPr>
      </w:pPr>
    </w:p>
    <w:p>
      <w:pPr>
        <w:spacing w:line="103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position w:val="1"/>
          <w:sz w:val="12"/>
        </w:rPr>
        <w:t>ISEN8_2</w:t>
      </w:r>
      <w:r>
        <w:rPr>
          <w:rFonts w:ascii="Arial"/>
          <w:color w:val="FF0000"/>
          <w:w w:val="115"/>
          <w:position w:val="1"/>
          <w:sz w:val="12"/>
        </w:rPr>
        <w:t>  </w:t>
      </w:r>
      <w:r>
        <w:rPr>
          <w:rFonts w:ascii="Arial"/>
          <w:color w:val="FF0000"/>
          <w:spacing w:val="8"/>
          <w:w w:val="115"/>
          <w:position w:val="1"/>
          <w:sz w:val="12"/>
        </w:rPr>
        <w:t> </w:t>
      </w:r>
      <w:r>
        <w:rPr>
          <w:rFonts w:ascii="Arial"/>
          <w:color w:val="000000"/>
          <w:w w:val="115"/>
          <w:sz w:val="12"/>
        </w:rPr>
        <w:t>9</w:t>
      </w:r>
      <w:r>
        <w:rPr>
          <w:rFonts w:ascii="Arial"/>
          <w:color w:val="000000"/>
          <w:sz w:val="12"/>
        </w:rPr>
      </w:r>
    </w:p>
    <w:p>
      <w:pPr>
        <w:spacing w:before="66"/>
        <w:ind w:left="14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2"/>
          <w:w w:val="115"/>
          <w:sz w:val="12"/>
        </w:rPr>
        <w:t>ISEN6</w:t>
      </w:r>
      <w:r>
        <w:rPr>
          <w:rFonts w:ascii="Arial"/>
          <w:color w:val="000000"/>
          <w:sz w:val="12"/>
        </w:rPr>
      </w:r>
    </w:p>
    <w:p>
      <w:pPr>
        <w:spacing w:line="204" w:lineRule="exact" w:before="0"/>
        <w:ind w:left="534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5"/>
          <w:w w:val="115"/>
          <w:sz w:val="12"/>
        </w:rPr>
        <w:t>VRE</w:t>
      </w:r>
      <w:r>
        <w:rPr>
          <w:rFonts w:ascii="Arial"/>
          <w:color w:val="004080"/>
          <w:w w:val="115"/>
          <w:sz w:val="12"/>
        </w:rPr>
        <w:t>F   </w:t>
      </w:r>
      <w:r>
        <w:rPr>
          <w:rFonts w:ascii="Arial"/>
          <w:color w:val="004080"/>
          <w:spacing w:val="29"/>
          <w:w w:val="115"/>
          <w:sz w:val="12"/>
        </w:rPr>
        <w:t> </w:t>
      </w:r>
      <w:r>
        <w:rPr>
          <w:rFonts w:ascii="Arial"/>
          <w:color w:val="000000"/>
          <w:spacing w:val="4"/>
          <w:w w:val="115"/>
          <w:position w:val="8"/>
          <w:sz w:val="12"/>
        </w:rPr>
        <w:t>1</w:t>
      </w:r>
      <w:r>
        <w:rPr>
          <w:rFonts w:ascii="Arial"/>
          <w:color w:val="000000"/>
          <w:w w:val="115"/>
          <w:position w:val="8"/>
          <w:sz w:val="12"/>
        </w:rPr>
        <w:t>7</w:t>
      </w:r>
      <w:r>
        <w:rPr>
          <w:rFonts w:ascii="Arial"/>
          <w:color w:val="000000"/>
          <w:sz w:val="12"/>
        </w:rPr>
      </w:r>
    </w:p>
    <w:p>
      <w:pPr>
        <w:spacing w:line="93" w:lineRule="exact" w:before="49"/>
        <w:ind w:left="110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spacing w:val="4"/>
          <w:w w:val="115"/>
          <w:sz w:val="12"/>
        </w:rPr>
        <w:t>1</w:t>
      </w:r>
      <w:r>
        <w:rPr>
          <w:rFonts w:ascii="Arial"/>
          <w:w w:val="115"/>
          <w:sz w:val="12"/>
        </w:rPr>
        <w:t>6</w:t>
      </w:r>
      <w:r>
        <w:rPr>
          <w:rFonts w:ascii="Arial"/>
          <w:sz w:val="12"/>
        </w:rPr>
      </w:r>
    </w:p>
    <w:p>
      <w:pPr>
        <w:spacing w:after="0" w:line="93" w:lineRule="exact"/>
        <w:jc w:val="lef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7" w:equalWidth="0">
            <w:col w:w="1877" w:space="40"/>
            <w:col w:w="842" w:space="40"/>
            <w:col w:w="1263" w:space="40"/>
            <w:col w:w="328" w:space="2095"/>
            <w:col w:w="2078" w:space="40"/>
            <w:col w:w="569" w:space="40"/>
            <w:col w:w="3986"/>
          </w:cols>
        </w:sectPr>
      </w:pPr>
    </w:p>
    <w:p>
      <w:pPr>
        <w:spacing w:before="27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-2"/>
          <w:w w:val="115"/>
          <w:position w:val="1"/>
          <w:sz w:val="12"/>
        </w:rPr>
        <w:t>O</w:t>
      </w:r>
      <w:r>
        <w:rPr>
          <w:rFonts w:ascii="Arial"/>
          <w:color w:val="FF0000"/>
          <w:spacing w:val="5"/>
          <w:w w:val="115"/>
          <w:position w:val="1"/>
          <w:sz w:val="12"/>
        </w:rPr>
        <w:t>VP</w:t>
      </w:r>
      <w:r>
        <w:rPr>
          <w:rFonts w:ascii="Arial"/>
          <w:color w:val="FF0000"/>
          <w:w w:val="115"/>
          <w:position w:val="1"/>
          <w:sz w:val="12"/>
        </w:rPr>
        <w:t>1 </w:t>
      </w:r>
      <w:r>
        <w:rPr>
          <w:rFonts w:ascii="Arial"/>
          <w:color w:val="FF0000"/>
          <w:spacing w:val="20"/>
          <w:w w:val="115"/>
          <w:position w:val="1"/>
          <w:sz w:val="12"/>
        </w:rPr>
        <w:t> </w:t>
      </w:r>
      <w:r>
        <w:rPr>
          <w:rFonts w:ascii="Arial"/>
          <w:color w:val="000000"/>
          <w:spacing w:val="4"/>
          <w:w w:val="115"/>
          <w:sz w:val="12"/>
        </w:rPr>
        <w:t>1</w:t>
      </w:r>
      <w:r>
        <w:rPr>
          <w:rFonts w:ascii="Arial"/>
          <w:color w:val="000000"/>
          <w:w w:val="115"/>
          <w:sz w:val="12"/>
        </w:rPr>
        <w:t>0</w:t>
      </w:r>
      <w:r>
        <w:rPr>
          <w:rFonts w:ascii="Arial"/>
          <w:color w:val="000000"/>
          <w:sz w:val="12"/>
        </w:rPr>
      </w:r>
    </w:p>
    <w:p>
      <w:pPr>
        <w:spacing w:line="110" w:lineRule="exact" w:before="6"/>
        <w:rPr>
          <w:sz w:val="11"/>
          <w:szCs w:val="11"/>
        </w:rPr>
      </w:pPr>
      <w:r>
        <w:rPr/>
        <w:br w:type="column"/>
      </w:r>
      <w:r>
        <w:rPr>
          <w:sz w:val="11"/>
        </w:rPr>
      </w:r>
    </w:p>
    <w:p>
      <w:pPr>
        <w:spacing w:before="0"/>
        <w:ind w:left="14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1"/>
          <w:w w:val="115"/>
          <w:sz w:val="12"/>
        </w:rPr>
        <w:t>OVP</w:t>
      </w:r>
      <w:r>
        <w:rPr>
          <w:rFonts w:ascii="Arial"/>
          <w:color w:val="000000"/>
          <w:sz w:val="12"/>
        </w:rPr>
      </w:r>
    </w:p>
    <w:p>
      <w:pPr>
        <w:spacing w:before="36"/>
        <w:ind w:left="62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2"/>
          <w:w w:val="115"/>
          <w:sz w:val="12"/>
        </w:rPr>
        <w:t>ISEN5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25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15</w:t>
      </w:r>
      <w:r>
        <w:rPr>
          <w:rFonts w:ascii="Arial"/>
          <w:color w:val="000000"/>
          <w:sz w:val="12"/>
        </w:rPr>
      </w:r>
    </w:p>
    <w:p>
      <w:pPr>
        <w:spacing w:before="22"/>
        <w:ind w:left="262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FF0000"/>
          <w:spacing w:val="3"/>
          <w:w w:val="115"/>
          <w:sz w:val="12"/>
        </w:rPr>
        <w:t>ISEN5_1</w:t>
      </w:r>
      <w:r>
        <w:rPr>
          <w:rFonts w:ascii="Arial"/>
          <w:color w:val="000000"/>
          <w:sz w:val="12"/>
        </w:rPr>
      </w:r>
    </w:p>
    <w:p>
      <w:pPr>
        <w:spacing w:before="37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C714</w:t>
      </w:r>
      <w:r>
        <w:rPr>
          <w:rFonts w:ascii="Arial"/>
          <w:color w:val="000000"/>
          <w:sz w:val="12"/>
        </w:rPr>
      </w:r>
    </w:p>
    <w:p>
      <w:pPr>
        <w:spacing w:line="64" w:lineRule="exact" w:before="63"/>
        <w:ind w:left="0" w:right="105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2"/>
          <w:w w:val="115"/>
          <w:sz w:val="12"/>
        </w:rPr>
        <w:t>225</w:t>
      </w:r>
      <w:r>
        <w:rPr>
          <w:rFonts w:ascii="Arial"/>
          <w:color w:val="000000"/>
          <w:sz w:val="12"/>
        </w:rPr>
      </w:r>
    </w:p>
    <w:p>
      <w:pPr>
        <w:spacing w:line="160" w:lineRule="exact" w:before="4"/>
        <w:rPr>
          <w:sz w:val="16"/>
          <w:szCs w:val="16"/>
        </w:rPr>
      </w:pPr>
      <w:r>
        <w:rPr/>
        <w:br w:type="column"/>
      </w:r>
      <w:r>
        <w:rPr>
          <w:sz w:val="16"/>
        </w:rPr>
      </w:r>
    </w:p>
    <w:p>
      <w:pPr>
        <w:spacing w:line="139" w:lineRule="exact"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-2"/>
          <w:w w:val="115"/>
          <w:position w:val="1"/>
          <w:sz w:val="12"/>
        </w:rPr>
        <w:t>O</w:t>
      </w:r>
      <w:r>
        <w:rPr>
          <w:rFonts w:ascii="Arial"/>
          <w:color w:val="FF0000"/>
          <w:spacing w:val="5"/>
          <w:w w:val="115"/>
          <w:position w:val="1"/>
          <w:sz w:val="12"/>
        </w:rPr>
        <w:t>VP</w:t>
      </w:r>
      <w:r>
        <w:rPr>
          <w:rFonts w:ascii="Arial"/>
          <w:color w:val="FF0000"/>
          <w:w w:val="115"/>
          <w:position w:val="1"/>
          <w:sz w:val="12"/>
        </w:rPr>
        <w:t>2</w:t>
      </w:r>
      <w:r>
        <w:rPr>
          <w:rFonts w:ascii="Arial"/>
          <w:color w:val="FF0000"/>
          <w:spacing w:val="-14"/>
          <w:w w:val="115"/>
          <w:position w:val="1"/>
          <w:sz w:val="12"/>
        </w:rPr>
        <w:t> </w:t>
      </w:r>
      <w:r>
        <w:rPr>
          <w:rFonts w:ascii="Arial"/>
          <w:color w:val="000000"/>
          <w:spacing w:val="4"/>
          <w:w w:val="115"/>
          <w:sz w:val="12"/>
        </w:rPr>
        <w:t>1</w:t>
      </w:r>
      <w:r>
        <w:rPr>
          <w:rFonts w:ascii="Arial"/>
          <w:color w:val="000000"/>
          <w:w w:val="115"/>
          <w:sz w:val="12"/>
        </w:rPr>
        <w:t>0</w:t>
      </w:r>
      <w:r>
        <w:rPr>
          <w:rFonts w:ascii="Arial"/>
          <w:color w:val="000000"/>
          <w:sz w:val="12"/>
        </w:rPr>
      </w:r>
    </w:p>
    <w:p>
      <w:pPr>
        <w:spacing w:line="125" w:lineRule="exact" w:before="0"/>
        <w:ind w:left="14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2"/>
          <w:w w:val="115"/>
          <w:sz w:val="12"/>
        </w:rPr>
        <w:t>ISEN7</w:t>
      </w:r>
      <w:r>
        <w:rPr>
          <w:rFonts w:ascii="Arial"/>
          <w:color w:val="000000"/>
          <w:sz w:val="12"/>
        </w:rPr>
      </w:r>
    </w:p>
    <w:p>
      <w:pPr>
        <w:spacing w:line="120" w:lineRule="exact" w:before="8"/>
        <w:rPr>
          <w:sz w:val="12"/>
          <w:szCs w:val="12"/>
        </w:rPr>
      </w:pPr>
    </w:p>
    <w:p>
      <w:pPr>
        <w:spacing w:line="49" w:lineRule="exact" w:before="0"/>
        <w:ind w:left="14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1"/>
          <w:w w:val="115"/>
          <w:sz w:val="12"/>
        </w:rPr>
        <w:t>OVP</w:t>
      </w:r>
      <w:r>
        <w:rPr>
          <w:rFonts w:ascii="Arial"/>
          <w:color w:val="000000"/>
          <w:sz w:val="12"/>
        </w:rPr>
      </w:r>
    </w:p>
    <w:p>
      <w:pPr>
        <w:spacing w:line="125" w:lineRule="exact" w:before="0"/>
        <w:ind w:left="628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2"/>
          <w:w w:val="115"/>
          <w:sz w:val="12"/>
        </w:rPr>
        <w:t>LDR</w:t>
      </w:r>
      <w:r>
        <w:rPr>
          <w:rFonts w:ascii="Arial"/>
          <w:color w:val="000000"/>
          <w:sz w:val="12"/>
        </w:rPr>
      </w:r>
    </w:p>
    <w:p>
      <w:pPr>
        <w:spacing w:line="129" w:lineRule="exact" w:before="48"/>
        <w:ind w:left="506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ISEN5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25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15</w:t>
      </w:r>
      <w:r>
        <w:rPr>
          <w:rFonts w:ascii="Arial"/>
          <w:color w:val="000000"/>
          <w:sz w:val="12"/>
        </w:rPr>
      </w:r>
    </w:p>
    <w:p>
      <w:pPr>
        <w:spacing w:line="140" w:lineRule="exact" w:before="19"/>
        <w:rPr>
          <w:sz w:val="14"/>
          <w:szCs w:val="14"/>
        </w:rPr>
      </w:pPr>
      <w:r>
        <w:rPr/>
        <w:br w:type="column"/>
      </w:r>
      <w:r>
        <w:rPr>
          <w:sz w:val="14"/>
        </w:rPr>
      </w:r>
    </w:p>
    <w:p>
      <w:pPr>
        <w:spacing w:before="0"/>
        <w:ind w:left="262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spacing w:val="3"/>
          <w:w w:val="115"/>
          <w:sz w:val="12"/>
        </w:rPr>
        <w:t>ISEN5_2</w:t>
      </w:r>
      <w:r>
        <w:rPr>
          <w:rFonts w:ascii="Arial"/>
          <w:color w:val="000000"/>
          <w:sz w:val="12"/>
        </w:rPr>
      </w:r>
    </w:p>
    <w:p>
      <w:pPr>
        <w:spacing w:after="0"/>
        <w:jc w:val="lef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9" w:equalWidth="0">
            <w:col w:w="2160" w:space="40"/>
            <w:col w:w="436" w:space="40"/>
            <w:col w:w="1386" w:space="40"/>
            <w:col w:w="844" w:space="40"/>
            <w:col w:w="1618" w:space="40"/>
            <w:col w:w="1969" w:space="40"/>
            <w:col w:w="559" w:space="40"/>
            <w:col w:w="1263" w:space="40"/>
            <w:col w:w="2683"/>
          </w:cols>
        </w:sect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spacing w:val="4"/>
          <w:w w:val="115"/>
          <w:position w:val="8"/>
          <w:sz w:val="12"/>
        </w:rPr>
        <w:t>1</w:t>
      </w:r>
      <w:r>
        <w:rPr>
          <w:rFonts w:ascii="Arial"/>
          <w:w w:val="115"/>
          <w:position w:val="8"/>
          <w:sz w:val="12"/>
        </w:rPr>
        <w:t>1   </w:t>
      </w:r>
      <w:r>
        <w:rPr>
          <w:rFonts w:ascii="Arial"/>
          <w:spacing w:val="26"/>
          <w:w w:val="115"/>
          <w:position w:val="8"/>
          <w:sz w:val="12"/>
        </w:rPr>
        <w:t> </w:t>
      </w:r>
      <w:r>
        <w:rPr>
          <w:rFonts w:ascii="Arial"/>
          <w:color w:val="004080"/>
          <w:spacing w:val="2"/>
          <w:w w:val="115"/>
          <w:sz w:val="12"/>
        </w:rPr>
        <w:t>I</w:t>
      </w:r>
      <w:r>
        <w:rPr>
          <w:rFonts w:ascii="Arial"/>
          <w:color w:val="004080"/>
          <w:spacing w:val="5"/>
          <w:w w:val="115"/>
          <w:sz w:val="12"/>
        </w:rPr>
        <w:t>SE</w:t>
      </w:r>
      <w:r>
        <w:rPr>
          <w:rFonts w:ascii="Arial"/>
          <w:color w:val="004080"/>
          <w:w w:val="115"/>
          <w:sz w:val="12"/>
        </w:rPr>
        <w:t>T</w:t>
      </w:r>
      <w:r>
        <w:rPr>
          <w:rFonts w:ascii="Arial"/>
          <w:color w:val="000000"/>
          <w:sz w:val="12"/>
        </w:rPr>
      </w:r>
    </w:p>
    <w:p>
      <w:pPr>
        <w:spacing w:line="219" w:lineRule="exact" w:before="0"/>
        <w:ind w:left="748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1"/>
          <w:w w:val="115"/>
          <w:position w:val="-7"/>
          <w:sz w:val="12"/>
        </w:rPr>
        <w:t>ISW</w:t>
      </w:r>
      <w:r>
        <w:rPr>
          <w:rFonts w:ascii="Arial"/>
          <w:color w:val="004080"/>
          <w:w w:val="115"/>
          <w:position w:val="-7"/>
          <w:sz w:val="12"/>
        </w:rPr>
        <w:t>   </w:t>
      </w:r>
      <w:r>
        <w:rPr>
          <w:rFonts w:ascii="Arial"/>
          <w:color w:val="004080"/>
          <w:spacing w:val="30"/>
          <w:w w:val="115"/>
          <w:position w:val="-7"/>
          <w:sz w:val="12"/>
        </w:rPr>
        <w:t> </w:t>
      </w:r>
      <w:r>
        <w:rPr>
          <w:rFonts w:ascii="Arial"/>
          <w:color w:val="000000"/>
          <w:spacing w:val="2"/>
          <w:w w:val="115"/>
          <w:sz w:val="12"/>
        </w:rPr>
        <w:t>14</w:t>
      </w:r>
      <w:r>
        <w:rPr>
          <w:rFonts w:ascii="Arial"/>
          <w:color w:val="000000"/>
          <w:w w:val="115"/>
          <w:sz w:val="12"/>
        </w:rPr>
        <w:t>  </w:t>
      </w:r>
      <w:r>
        <w:rPr>
          <w:rFonts w:ascii="Arial"/>
          <w:color w:val="000000"/>
          <w:spacing w:val="36"/>
          <w:w w:val="115"/>
          <w:sz w:val="12"/>
        </w:rPr>
        <w:t> </w:t>
      </w:r>
      <w:r>
        <w:rPr>
          <w:rFonts w:ascii="Arial"/>
          <w:color w:val="FF0000"/>
          <w:spacing w:val="1"/>
          <w:w w:val="115"/>
          <w:position w:val="1"/>
          <w:sz w:val="12"/>
        </w:rPr>
        <w:t>IS</w:t>
      </w:r>
      <w:r>
        <w:rPr>
          <w:rFonts w:ascii="Arial"/>
          <w:color w:val="000000"/>
          <w:sz w:val="12"/>
        </w:rPr>
      </w:r>
    </w:p>
    <w:p>
      <w:pPr>
        <w:spacing w:line="137" w:lineRule="exact" w:before="13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spacing w:val="1"/>
          <w:w w:val="115"/>
          <w:position w:val="8"/>
          <w:sz w:val="12"/>
        </w:rPr>
        <w:t>11</w:t>
      </w:r>
      <w:r>
        <w:rPr>
          <w:rFonts w:ascii="Arial"/>
          <w:w w:val="115"/>
          <w:position w:val="8"/>
          <w:sz w:val="12"/>
        </w:rPr>
        <w:t>   </w:t>
      </w:r>
      <w:r>
        <w:rPr>
          <w:rFonts w:ascii="Arial"/>
          <w:spacing w:val="26"/>
          <w:w w:val="115"/>
          <w:position w:val="8"/>
          <w:sz w:val="12"/>
        </w:rPr>
        <w:t> </w:t>
      </w:r>
      <w:r>
        <w:rPr>
          <w:rFonts w:ascii="Arial"/>
          <w:color w:val="004080"/>
          <w:spacing w:val="3"/>
          <w:w w:val="115"/>
          <w:sz w:val="12"/>
        </w:rPr>
        <w:t>ISET</w:t>
      </w:r>
      <w:r>
        <w:rPr>
          <w:rFonts w:ascii="Arial"/>
          <w:color w:val="000000"/>
          <w:sz w:val="12"/>
        </w:rPr>
      </w:r>
    </w:p>
    <w:p>
      <w:pPr>
        <w:spacing w:line="137" w:lineRule="exact" w:before="130"/>
        <w:ind w:left="741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1"/>
          <w:w w:val="115"/>
          <w:sz w:val="12"/>
        </w:rPr>
        <w:t>ISW</w:t>
      </w:r>
      <w:r>
        <w:rPr>
          <w:rFonts w:ascii="Arial"/>
          <w:color w:val="004080"/>
          <w:w w:val="115"/>
          <w:sz w:val="12"/>
        </w:rPr>
        <w:t>   </w:t>
      </w:r>
      <w:r>
        <w:rPr>
          <w:rFonts w:ascii="Arial"/>
          <w:color w:val="004080"/>
          <w:spacing w:val="37"/>
          <w:w w:val="115"/>
          <w:sz w:val="12"/>
        </w:rPr>
        <w:t> </w:t>
      </w:r>
      <w:r>
        <w:rPr>
          <w:rFonts w:ascii="Arial"/>
          <w:color w:val="000000"/>
          <w:spacing w:val="2"/>
          <w:w w:val="115"/>
          <w:position w:val="8"/>
          <w:sz w:val="12"/>
        </w:rPr>
        <w:t>14</w:t>
      </w:r>
      <w:r>
        <w:rPr>
          <w:rFonts w:ascii="Arial"/>
          <w:color w:val="000000"/>
          <w:sz w:val="12"/>
        </w:rPr>
      </w:r>
    </w:p>
    <w:p>
      <w:pPr>
        <w:tabs>
          <w:tab w:pos="295" w:val="left" w:leader="none"/>
        </w:tabs>
        <w:spacing w:before="1"/>
        <w:ind w:left="0" w:right="113" w:firstLine="0"/>
        <w:jc w:val="right"/>
        <w:rPr>
          <w:rFonts w:ascii="Arial" w:hAnsi="Arial" w:cs="Arial" w:eastAsia="Arial"/>
          <w:sz w:val="12"/>
          <w:szCs w:val="12"/>
        </w:rPr>
      </w:pPr>
      <w:r>
        <w:rPr/>
        <w:br w:type="column"/>
      </w:r>
      <w:r>
        <w:rPr>
          <w:rFonts w:ascii="Arial"/>
          <w:color w:val="000080"/>
          <w:w w:val="101"/>
          <w:sz w:val="12"/>
        </w:rPr>
      </w:r>
      <w:r>
        <w:rPr>
          <w:rFonts w:ascii="Arial"/>
          <w:color w:val="000080"/>
          <w:w w:val="101"/>
          <w:sz w:val="12"/>
          <w:u w:val="single" w:color="0000FF"/>
        </w:rPr>
        <w:t> </w:t>
      </w:r>
      <w:r>
        <w:rPr>
          <w:rFonts w:ascii="Arial"/>
          <w:color w:val="000080"/>
          <w:w w:val="101"/>
          <w:sz w:val="12"/>
        </w:rPr>
      </w:r>
      <w:r>
        <w:rPr>
          <w:rFonts w:ascii="Arial"/>
          <w:color w:val="000080"/>
          <w:sz w:val="12"/>
        </w:rPr>
        <w:tab/>
      </w:r>
      <w:r>
        <w:rPr>
          <w:rFonts w:ascii="Arial"/>
          <w:color w:val="000080"/>
          <w:spacing w:val="3"/>
          <w:w w:val="115"/>
          <w:sz w:val="12"/>
        </w:rPr>
        <w:t>C715</w:t>
      </w:r>
      <w:r>
        <w:rPr>
          <w:rFonts w:ascii="Arial"/>
          <w:color w:val="000000"/>
          <w:sz w:val="12"/>
        </w:rPr>
      </w:r>
    </w:p>
    <w:p>
      <w:pPr>
        <w:spacing w:line="71" w:lineRule="exact" w:before="56"/>
        <w:ind w:left="0" w:right="219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2"/>
          <w:w w:val="115"/>
          <w:sz w:val="12"/>
        </w:rPr>
        <w:t>225</w:t>
      </w:r>
      <w:r>
        <w:rPr>
          <w:rFonts w:ascii="Arial"/>
          <w:color w:val="000000"/>
          <w:sz w:val="12"/>
        </w:rPr>
      </w:r>
    </w:p>
    <w:p>
      <w:pPr>
        <w:spacing w:after="0" w:line="71" w:lineRule="exact"/>
        <w:jc w:val="righ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5" w:equalWidth="0">
            <w:col w:w="2660" w:space="40"/>
            <w:col w:w="1645" w:space="2107"/>
            <w:col w:w="2660" w:space="40"/>
            <w:col w:w="1361" w:space="40"/>
            <w:col w:w="2685"/>
          </w:cols>
        </w:sect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275" w:lineRule="auto" w:before="0"/>
        <w:ind w:left="668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R702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NC</w:t>
      </w:r>
      <w:r>
        <w:rPr>
          <w:rFonts w:ascii="Arial"/>
          <w:color w:val="000000"/>
          <w:sz w:val="12"/>
        </w:rPr>
      </w:r>
    </w:p>
    <w:p>
      <w:pPr>
        <w:spacing w:line="70" w:lineRule="exact" w:before="5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275" w:lineRule="auto" w:before="0"/>
        <w:ind w:left="305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R701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3"/>
          <w:w w:val="115"/>
          <w:sz w:val="12"/>
        </w:rPr>
        <w:t>30K-</w:t>
      </w:r>
      <w:r>
        <w:rPr>
          <w:rFonts w:ascii="Arial"/>
          <w:color w:val="000080"/>
          <w:spacing w:val="-20"/>
          <w:w w:val="115"/>
          <w:sz w:val="12"/>
        </w:rPr>
        <w:t> </w:t>
      </w:r>
      <w:r>
        <w:rPr>
          <w:rFonts w:ascii="Arial"/>
          <w:color w:val="000080"/>
          <w:w w:val="115"/>
          <w:sz w:val="12"/>
        </w:rPr>
        <w:t>F</w:t>
      </w:r>
      <w:r>
        <w:rPr>
          <w:rFonts w:ascii="Arial"/>
          <w:color w:val="000000"/>
          <w:sz w:val="12"/>
        </w:rPr>
      </w:r>
    </w:p>
    <w:p>
      <w:pPr>
        <w:spacing w:before="1"/>
        <w:ind w:left="19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spacing w:val="1"/>
          <w:w w:val="115"/>
          <w:sz w:val="12"/>
        </w:rPr>
        <w:t>12</w:t>
      </w:r>
      <w:r>
        <w:rPr>
          <w:rFonts w:ascii="Arial"/>
          <w:w w:val="115"/>
          <w:sz w:val="12"/>
        </w:rPr>
        <w:t>   </w:t>
      </w:r>
      <w:r>
        <w:rPr>
          <w:rFonts w:ascii="Arial"/>
          <w:spacing w:val="26"/>
          <w:w w:val="115"/>
          <w:sz w:val="12"/>
        </w:rPr>
        <w:t> </w:t>
      </w:r>
      <w:r>
        <w:rPr>
          <w:rFonts w:ascii="Arial"/>
          <w:color w:val="004080"/>
          <w:spacing w:val="2"/>
          <w:w w:val="115"/>
          <w:position w:val="-7"/>
          <w:sz w:val="12"/>
        </w:rPr>
        <w:t>RT</w:t>
      </w:r>
      <w:r>
        <w:rPr>
          <w:rFonts w:ascii="Arial"/>
          <w:color w:val="000000"/>
          <w:sz w:val="12"/>
        </w:rPr>
      </w:r>
    </w:p>
    <w:p>
      <w:pPr>
        <w:spacing w:line="219" w:lineRule="exact" w:before="0"/>
        <w:ind w:left="755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4080"/>
          <w:spacing w:val="2"/>
          <w:w w:val="115"/>
          <w:position w:val="-7"/>
          <w:sz w:val="12"/>
        </w:rPr>
        <w:t>ENA</w:t>
      </w:r>
      <w:r>
        <w:rPr>
          <w:rFonts w:ascii="Arial"/>
          <w:color w:val="004080"/>
          <w:w w:val="115"/>
          <w:position w:val="-7"/>
          <w:sz w:val="12"/>
        </w:rPr>
        <w:t>   </w:t>
      </w:r>
      <w:r>
        <w:rPr>
          <w:rFonts w:ascii="Arial"/>
          <w:color w:val="004080"/>
          <w:spacing w:val="25"/>
          <w:w w:val="115"/>
          <w:position w:val="-7"/>
          <w:sz w:val="12"/>
        </w:rPr>
        <w:t> </w:t>
      </w:r>
      <w:r>
        <w:rPr>
          <w:rFonts w:ascii="Arial"/>
          <w:color w:val="000000"/>
          <w:spacing w:val="2"/>
          <w:w w:val="115"/>
          <w:sz w:val="12"/>
        </w:rPr>
        <w:t>13</w:t>
      </w:r>
      <w:r>
        <w:rPr>
          <w:rFonts w:ascii="Arial"/>
          <w:color w:val="000000"/>
          <w:spacing w:val="33"/>
          <w:w w:val="115"/>
          <w:sz w:val="12"/>
        </w:rPr>
        <w:t> </w:t>
      </w:r>
      <w:r>
        <w:rPr>
          <w:rFonts w:ascii="Arial"/>
          <w:color w:val="FF0000"/>
          <w:spacing w:val="3"/>
          <w:w w:val="115"/>
          <w:position w:val="1"/>
          <w:sz w:val="12"/>
        </w:rPr>
        <w:t>ENA</w:t>
      </w:r>
      <w:r>
        <w:rPr>
          <w:rFonts w:ascii="Arial"/>
          <w:color w:val="000000"/>
          <w:sz w:val="12"/>
        </w:rPr>
      </w:r>
    </w:p>
    <w:p>
      <w:pPr>
        <w:spacing w:line="300" w:lineRule="exact" w:before="8"/>
        <w:rPr>
          <w:sz w:val="30"/>
          <w:szCs w:val="30"/>
        </w:rPr>
      </w:pPr>
    </w:p>
    <w:p>
      <w:pPr>
        <w:spacing w:before="0"/>
        <w:ind w:left="668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-1"/>
          <w:w w:val="115"/>
          <w:sz w:val="12"/>
        </w:rPr>
        <w:t>OZ</w:t>
      </w:r>
      <w:r>
        <w:rPr>
          <w:rFonts w:ascii="Arial"/>
          <w:color w:val="000080"/>
          <w:spacing w:val="-26"/>
          <w:w w:val="115"/>
          <w:sz w:val="12"/>
        </w:rPr>
        <w:t> </w:t>
      </w:r>
      <w:r>
        <w:rPr>
          <w:rFonts w:ascii="Arial"/>
          <w:color w:val="000080"/>
          <w:spacing w:val="3"/>
          <w:w w:val="115"/>
          <w:sz w:val="12"/>
        </w:rPr>
        <w:t>9998-</w:t>
      </w:r>
      <w:r>
        <w:rPr>
          <w:rFonts w:ascii="Arial"/>
          <w:color w:val="000080"/>
          <w:spacing w:val="-20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SOP24</w:t>
      </w:r>
      <w:r>
        <w:rPr>
          <w:rFonts w:ascii="Arial"/>
          <w:color w:val="000000"/>
          <w:sz w:val="12"/>
        </w:rPr>
      </w:r>
    </w:p>
    <w:p>
      <w:pPr>
        <w:spacing w:line="80" w:lineRule="exact" w:before="9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136" w:lineRule="exact" w:before="0"/>
        <w:ind w:left="668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R705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NC</w:t>
      </w:r>
      <w:r>
        <w:rPr>
          <w:rFonts w:ascii="Arial"/>
          <w:color w:val="000000"/>
          <w:sz w:val="12"/>
        </w:rPr>
      </w:r>
    </w:p>
    <w:p>
      <w:pPr>
        <w:spacing w:line="80" w:lineRule="exact" w:before="5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120" w:lineRule="exact" w:before="0"/>
        <w:rPr>
          <w:sz w:val="12"/>
          <w:szCs w:val="12"/>
        </w:rPr>
      </w:pPr>
    </w:p>
    <w:p>
      <w:pPr>
        <w:spacing w:line="275" w:lineRule="auto" w:before="0"/>
        <w:ind w:left="320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R706</w:t>
      </w:r>
      <w:r>
        <w:rPr>
          <w:rFonts w:ascii="Arial"/>
          <w:color w:val="000080"/>
          <w:spacing w:val="21"/>
          <w:w w:val="115"/>
          <w:sz w:val="12"/>
        </w:rPr>
        <w:t> </w:t>
      </w:r>
      <w:r>
        <w:rPr>
          <w:rFonts w:ascii="Arial"/>
          <w:color w:val="000080"/>
          <w:spacing w:val="3"/>
          <w:w w:val="115"/>
          <w:sz w:val="12"/>
        </w:rPr>
        <w:t>30K-</w:t>
      </w:r>
      <w:r>
        <w:rPr>
          <w:rFonts w:ascii="Arial"/>
          <w:color w:val="000080"/>
          <w:spacing w:val="-20"/>
          <w:w w:val="115"/>
          <w:sz w:val="12"/>
        </w:rPr>
        <w:t> </w:t>
      </w:r>
      <w:r>
        <w:rPr>
          <w:rFonts w:ascii="Arial"/>
          <w:color w:val="000080"/>
          <w:w w:val="115"/>
          <w:sz w:val="12"/>
        </w:rPr>
        <w:t>F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7"/>
        </w:numPr>
        <w:tabs>
          <w:tab w:pos="457" w:val="left" w:leader="none"/>
        </w:tabs>
        <w:spacing w:before="130"/>
        <w:ind w:left="457" w:right="0" w:hanging="339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w w:val="115"/>
          <w:position w:val="-7"/>
          <w:sz w:val="12"/>
        </w:rPr>
        <w:br w:type="column"/>
      </w:r>
      <w:r>
        <w:rPr>
          <w:rFonts w:ascii="Arial"/>
          <w:color w:val="004080"/>
          <w:spacing w:val="3"/>
          <w:w w:val="115"/>
          <w:position w:val="-7"/>
          <w:sz w:val="12"/>
        </w:rPr>
        <w:t>RT</w:t>
      </w:r>
      <w:r>
        <w:rPr>
          <w:rFonts w:ascii="Arial"/>
          <w:color w:val="000000"/>
          <w:sz w:val="12"/>
        </w:rPr>
      </w:r>
    </w:p>
    <w:p>
      <w:pPr>
        <w:spacing w:before="178"/>
        <w:ind w:left="31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R704</w:t>
      </w:r>
      <w:r>
        <w:rPr>
          <w:rFonts w:ascii="Arial"/>
          <w:color w:val="000000"/>
          <w:sz w:val="12"/>
        </w:rPr>
      </w:r>
    </w:p>
    <w:p>
      <w:pPr>
        <w:spacing w:line="80" w:lineRule="exact" w:before="1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4080"/>
          <w:spacing w:val="3"/>
          <w:w w:val="115"/>
          <w:sz w:val="12"/>
        </w:rPr>
        <w:t>ENA</w:t>
      </w:r>
      <w:r>
        <w:rPr>
          <w:rFonts w:ascii="Arial"/>
          <w:color w:val="000000"/>
          <w:sz w:val="12"/>
        </w:rPr>
      </w:r>
    </w:p>
    <w:p>
      <w:pPr>
        <w:numPr>
          <w:ilvl w:val="0"/>
          <w:numId w:val="7"/>
        </w:numPr>
        <w:tabs>
          <w:tab w:pos="369" w:val="left" w:leader="none"/>
        </w:tabs>
        <w:spacing w:before="120"/>
        <w:ind w:left="369" w:right="0" w:hanging="231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FF0000"/>
          <w:w w:val="115"/>
          <w:position w:val="1"/>
          <w:sz w:val="12"/>
        </w:rPr>
        <w:br w:type="column"/>
      </w:r>
      <w:r>
        <w:rPr>
          <w:rFonts w:ascii="Arial"/>
          <w:color w:val="FF0000"/>
          <w:spacing w:val="3"/>
          <w:w w:val="115"/>
          <w:position w:val="1"/>
          <w:sz w:val="12"/>
        </w:rPr>
        <w:t>ENA</w:t>
      </w:r>
      <w:r>
        <w:rPr>
          <w:rFonts w:ascii="Arial"/>
          <w:color w:val="000000"/>
          <w:sz w:val="12"/>
        </w:rPr>
      </w:r>
    </w:p>
    <w:p>
      <w:pPr>
        <w:spacing w:after="0"/>
        <w:jc w:val="left"/>
        <w:rPr>
          <w:rFonts w:ascii="Arial" w:hAnsi="Arial" w:cs="Arial" w:eastAsia="Arial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9" w:equalWidth="0">
            <w:col w:w="1015" w:space="40"/>
            <w:col w:w="716" w:space="40"/>
            <w:col w:w="720" w:space="141"/>
            <w:col w:w="1757" w:space="2081"/>
            <w:col w:w="1015" w:space="40"/>
            <w:col w:w="731" w:space="40"/>
            <w:col w:w="659" w:space="217"/>
            <w:col w:w="965" w:space="40"/>
            <w:col w:w="3021"/>
          </w:cols>
        </w:sectPr>
      </w:pPr>
    </w:p>
    <w:p>
      <w:pPr>
        <w:spacing w:line="120" w:lineRule="exact" w:before="8"/>
        <w:rPr>
          <w:sz w:val="12"/>
          <w:szCs w:val="12"/>
        </w:rPr>
      </w:pPr>
    </w:p>
    <w:p>
      <w:pPr>
        <w:spacing w:before="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rFonts w:ascii="Arial"/>
          <w:color w:val="000080"/>
          <w:spacing w:val="3"/>
          <w:w w:val="115"/>
          <w:sz w:val="12"/>
        </w:rPr>
        <w:t>R703</w:t>
      </w:r>
      <w:r>
        <w:rPr>
          <w:rFonts w:ascii="Arial"/>
          <w:color w:val="000000"/>
          <w:sz w:val="12"/>
        </w:rPr>
      </w:r>
    </w:p>
    <w:p>
      <w:pPr>
        <w:spacing w:line="140" w:lineRule="exact" w:before="1"/>
        <w:rPr>
          <w:sz w:val="14"/>
          <w:szCs w:val="14"/>
        </w:rPr>
      </w:pPr>
      <w:r>
        <w:rPr/>
        <w:br w:type="column"/>
      </w:r>
      <w:r>
        <w:rPr>
          <w:sz w:val="14"/>
        </w:rPr>
      </w:r>
    </w:p>
    <w:p>
      <w:pPr>
        <w:spacing w:before="0"/>
        <w:ind w:left="61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color w:val="FF0000"/>
          <w:spacing w:val="-7"/>
          <w:w w:val="110"/>
          <w:sz w:val="12"/>
        </w:rPr>
        <w:t>Master</w:t>
      </w:r>
      <w:r>
        <w:rPr>
          <w:rFonts w:ascii="Courier New"/>
          <w:color w:val="FF0000"/>
          <w:spacing w:val="13"/>
          <w:w w:val="110"/>
          <w:sz w:val="12"/>
        </w:rPr>
        <w:t> </w:t>
      </w:r>
      <w:r>
        <w:rPr>
          <w:rFonts w:ascii="Courier New"/>
          <w:color w:val="FF0000"/>
          <w:spacing w:val="-5"/>
          <w:w w:val="110"/>
          <w:sz w:val="12"/>
        </w:rPr>
        <w:t>Board</w:t>
      </w:r>
      <w:r>
        <w:rPr>
          <w:rFonts w:ascii="Courier New"/>
          <w:color w:val="000000"/>
          <w:sz w:val="12"/>
        </w:rPr>
      </w:r>
    </w:p>
    <w:p>
      <w:pPr>
        <w:spacing w:before="20"/>
        <w:ind w:left="0" w:right="0" w:firstLine="0"/>
        <w:jc w:val="righ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2"/>
          <w:w w:val="115"/>
          <w:sz w:val="12"/>
        </w:rPr>
        <w:t>100K</w:t>
      </w:r>
      <w:r>
        <w:rPr>
          <w:rFonts w:ascii="Arial"/>
          <w:color w:val="000080"/>
          <w:spacing w:val="-25"/>
          <w:w w:val="115"/>
          <w:sz w:val="12"/>
        </w:rPr>
        <w:t> </w:t>
      </w:r>
      <w:r>
        <w:rPr>
          <w:rFonts w:ascii="Arial"/>
          <w:color w:val="000080"/>
          <w:spacing w:val="-3"/>
          <w:w w:val="115"/>
          <w:sz w:val="12"/>
        </w:rPr>
        <w:t>-F</w:t>
      </w:r>
      <w:r>
        <w:rPr>
          <w:rFonts w:ascii="Arial"/>
          <w:color w:val="000000"/>
          <w:sz w:val="12"/>
        </w:rPr>
      </w:r>
    </w:p>
    <w:p>
      <w:pPr>
        <w:spacing w:line="130" w:lineRule="exact" w:before="0"/>
        <w:ind w:left="622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w w:val="115"/>
        </w:rPr>
        <w:br w:type="column"/>
      </w:r>
      <w:r>
        <w:rPr>
          <w:rFonts w:ascii="Arial"/>
          <w:color w:val="000080"/>
          <w:spacing w:val="-1"/>
          <w:w w:val="115"/>
          <w:sz w:val="12"/>
        </w:rPr>
        <w:t>OZ</w:t>
      </w:r>
      <w:r>
        <w:rPr>
          <w:rFonts w:ascii="Arial"/>
          <w:color w:val="000080"/>
          <w:spacing w:val="-26"/>
          <w:w w:val="115"/>
          <w:sz w:val="12"/>
        </w:rPr>
        <w:t> </w:t>
      </w:r>
      <w:r>
        <w:rPr>
          <w:rFonts w:ascii="Arial"/>
          <w:color w:val="000080"/>
          <w:spacing w:val="3"/>
          <w:w w:val="115"/>
          <w:sz w:val="12"/>
        </w:rPr>
        <w:t>9998-</w:t>
      </w:r>
      <w:r>
        <w:rPr>
          <w:rFonts w:ascii="Arial"/>
          <w:color w:val="000080"/>
          <w:spacing w:val="-20"/>
          <w:w w:val="115"/>
          <w:sz w:val="12"/>
        </w:rPr>
        <w:t> </w:t>
      </w:r>
      <w:r>
        <w:rPr>
          <w:rFonts w:ascii="Arial"/>
          <w:color w:val="000080"/>
          <w:spacing w:val="2"/>
          <w:w w:val="115"/>
          <w:sz w:val="12"/>
        </w:rPr>
        <w:t>SOP24</w:t>
      </w:r>
      <w:r>
        <w:rPr>
          <w:rFonts w:ascii="Arial"/>
          <w:color w:val="000000"/>
          <w:sz w:val="12"/>
        </w:rPr>
      </w:r>
    </w:p>
    <w:p>
      <w:pPr>
        <w:spacing w:line="80" w:lineRule="exact" w:before="6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20" w:lineRule="exact" w:before="0"/>
        <w:rPr>
          <w:sz w:val="12"/>
          <w:szCs w:val="12"/>
        </w:rPr>
      </w:pPr>
    </w:p>
    <w:p>
      <w:pPr>
        <w:spacing w:line="94" w:lineRule="exact" w:before="0"/>
        <w:ind w:left="209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color w:val="FF0000"/>
          <w:sz w:val="12"/>
        </w:rPr>
        <w:t>Slave</w:t>
      </w:r>
      <w:r>
        <w:rPr>
          <w:rFonts w:ascii="Courier New"/>
          <w:color w:val="FF0000"/>
          <w:spacing w:val="22"/>
          <w:sz w:val="12"/>
        </w:rPr>
        <w:t> </w:t>
      </w:r>
      <w:r>
        <w:rPr>
          <w:rFonts w:ascii="Courier New"/>
          <w:color w:val="FF0000"/>
          <w:sz w:val="12"/>
        </w:rPr>
        <w:t>Board</w:t>
      </w:r>
      <w:r>
        <w:rPr>
          <w:rFonts w:ascii="Courier New"/>
          <w:color w:val="000000"/>
          <w:sz w:val="12"/>
        </w:rPr>
      </w:r>
    </w:p>
    <w:p>
      <w:pPr>
        <w:spacing w:after="0" w:line="94" w:lineRule="exact"/>
        <w:jc w:val="left"/>
        <w:rPr>
          <w:rFonts w:ascii="Courier New" w:hAnsi="Courier New" w:cs="Courier New" w:eastAsia="Courier New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  <w:cols w:num="5" w:equalWidth="0">
            <w:col w:w="2469" w:space="40"/>
            <w:col w:w="966" w:space="3049"/>
            <w:col w:w="2599" w:space="40"/>
            <w:col w:w="1676" w:space="40"/>
            <w:col w:w="2359"/>
          </w:cols>
        </w:sectPr>
      </w:pPr>
    </w:p>
    <w:p>
      <w:pPr>
        <w:spacing w:line="125" w:lineRule="exact" w:before="0"/>
        <w:ind w:left="2123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26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10152;top:5069;width:310;height:2" coordorigin="10152,5069" coordsize="310,2">
              <v:shape style="position:absolute;left:10152;top:5069;width:310;height:2" coordorigin="10152,5069" coordsize="310,0" path="m10152,5069l10462,5069,10462,5069e" filled="f" stroked="t" strokeweight=".72pt" strokecolor="#FF0000">
                <v:path arrowok="t"/>
              </v:shape>
            </v:group>
            <v:group style="position:absolute;left:10310;top:5069;width:151;height:130" coordorigin="10310,5069" coordsize="151,130">
              <v:shape style="position:absolute;left:10310;top:5069;width:151;height:130" coordorigin="10310,5069" coordsize="151,130" path="m10462,5069l10310,5198,10310,5198e" filled="f" stroked="t" strokeweight=".72pt" strokecolor="#FF0000">
                <v:path arrowok="t"/>
              </v:shape>
            </v:group>
            <v:group style="position:absolute;left:10152;top:5069;width:158;height:130" coordorigin="10152,5069" coordsize="158,130">
              <v:shape style="position:absolute;left:10152;top:5069;width:158;height:130" coordorigin="10152,5069" coordsize="158,130" path="m10310,5198l10152,5069,10152,5069e" filled="f" stroked="t" strokeweight=".72pt" strokecolor="#FF0000">
                <v:path arrowok="t"/>
              </v:shape>
            </v:group>
            <v:group style="position:absolute;left:10411;top:5148;width:50;height:2" coordorigin="10411,5148" coordsize="50,2">
              <v:shape style="position:absolute;left:10411;top:5148;width:50;height:2" coordorigin="10411,5148" coordsize="50,0" path="m10411,5148l10462,5148,10462,5148e" filled="f" stroked="t" strokeweight=".72pt" strokecolor="#FF0000">
                <v:path arrowok="t"/>
              </v:shape>
            </v:group>
            <v:group style="position:absolute;left:10404;top:5155;width:14;height:2" coordorigin="10404,5155" coordsize="14,2">
              <v:shape style="position:absolute;left:10404;top:5155;width:14;height:2" coordorigin="10404,5155" coordsize="14,0" path="m10404,5155l10418,5155e" filled="f" stroked="t" strokeweight=".72pt" strokecolor="#FF0000">
                <v:path arrowok="t"/>
              </v:shape>
            </v:group>
            <v:group style="position:absolute;left:10404;top:5173;width:14;height:2" coordorigin="10404,5173" coordsize="14,2">
              <v:shape style="position:absolute;left:10404;top:5173;width:14;height:2" coordorigin="10404,5173" coordsize="14,0" path="m10404,5173l10418,5173e" filled="f" stroked="t" strokeweight="2.52pt" strokecolor="#FF0000">
                <v:path arrowok="t"/>
              </v:shape>
            </v:group>
            <v:group style="position:absolute;left:10411;top:5177;width:36;height:2" coordorigin="10411,5177" coordsize="36,2">
              <v:shape style="position:absolute;left:10411;top:5177;width:36;height:2" coordorigin="10411,5177" coordsize="36,0" path="m10447,5177l10411,5177,10411,5177e" filled="f" stroked="t" strokeweight=".72pt" strokecolor="#FF0000">
                <v:path arrowok="t"/>
              </v:shape>
            </v:group>
            <v:group style="position:absolute;left:13990;top:10015;width:310;height:2" coordorigin="13990,10015" coordsize="310,2">
              <v:shape style="position:absolute;left:13990;top:10015;width:310;height:2" coordorigin="13990,10015" coordsize="310,0" path="m13990,10015l14299,10015,14299,10015e" filled="f" stroked="t" strokeweight=".72pt" strokecolor="#FF0000">
                <v:path arrowok="t"/>
              </v:shape>
            </v:group>
            <v:group style="position:absolute;left:14148;top:10015;width:151;height:137" coordorigin="14148,10015" coordsize="151,137">
              <v:shape style="position:absolute;left:14148;top:10015;width:151;height:137" coordorigin="14148,10015" coordsize="151,137" path="m14299,10015l14148,10152,14148,10152e" filled="f" stroked="t" strokeweight=".72pt" strokecolor="#FF0000">
                <v:path arrowok="t"/>
              </v:shape>
            </v:group>
            <v:group style="position:absolute;left:13990;top:10015;width:158;height:137" coordorigin="13990,10015" coordsize="158,137">
              <v:shape style="position:absolute;left:13990;top:10015;width:158;height:137" coordorigin="13990,10015" coordsize="158,137" path="m14148,10152l13990,10015,13990,10015e" filled="f" stroked="t" strokeweight=".72pt" strokecolor="#FF0000">
                <v:path arrowok="t"/>
              </v:shape>
            </v:group>
            <v:group style="position:absolute;left:14256;top:10094;width:43;height:2" coordorigin="14256,10094" coordsize="43,2">
              <v:shape style="position:absolute;left:14256;top:10094;width:43;height:2" coordorigin="14256,10094" coordsize="43,0" path="m14256,10094l14299,10094,14299,10094e" filled="f" stroked="t" strokeweight=".72pt" strokecolor="#FF0000">
                <v:path arrowok="t"/>
              </v:shape>
            </v:group>
            <v:group style="position:absolute;left:14249;top:10102;width:14;height:2" coordorigin="14249,10102" coordsize="14,2">
              <v:shape style="position:absolute;left:14249;top:10102;width:14;height:2" coordorigin="14249,10102" coordsize="14,0" path="m14249,10102l14263,10102e" filled="f" stroked="t" strokeweight=".72pt" strokecolor="#FF0000">
                <v:path arrowok="t"/>
              </v:shape>
            </v:group>
            <v:group style="position:absolute;left:14249;top:10123;width:14;height:2" coordorigin="14249,10123" coordsize="14,2">
              <v:shape style="position:absolute;left:14249;top:10123;width:14;height:2" coordorigin="14249,10123" coordsize="14,0" path="m14249,10123l14263,10123e" filled="f" stroked="t" strokeweight="2.88pt" strokecolor="#FF0000">
                <v:path arrowok="t"/>
              </v:shape>
            </v:group>
            <v:group style="position:absolute;left:14256;top:10123;width:29;height:2" coordorigin="14256,10123" coordsize="29,2">
              <v:shape style="position:absolute;left:14256;top:10123;width:29;height:2" coordorigin="14256,10123" coordsize="29,0" path="m14285,10123l14256,10123,14256,10123e" filled="f" stroked="t" strokeweight=".72pt" strokecolor="#FF0000">
                <v:path arrowok="t"/>
              </v:shape>
            </v:group>
            <v:group style="position:absolute;left:5782;top:4471;width:2;height:137" coordorigin="5782,4471" coordsize="2,137">
              <v:shape style="position:absolute;left:5782;top:4471;width:2;height:137" coordorigin="5782,4471" coordsize="0,137" path="m5782,4471l5782,4608e" filled="f" stroked="t" strokeweight=".72pt" strokecolor="#FF0000">
                <v:path arrowok="t"/>
              </v:shape>
            </v:group>
            <v:group style="position:absolute;left:5782;top:3946;width:2;height:130" coordorigin="5782,3946" coordsize="2,130">
              <v:shape style="position:absolute;left:5782;top:3946;width:2;height:130" coordorigin="5782,3946" coordsize="0,130" path="m5782,4075l5782,3946e" filled="f" stroked="t" strokeweight=".72pt" strokecolor="#FF0000">
                <v:path arrowok="t"/>
              </v:shape>
            </v:group>
            <v:group style="position:absolute;left:5731;top:4435;width:50;height:36" coordorigin="5731,4435" coordsize="50,36">
              <v:shape style="position:absolute;left:5731;top:4435;width:50;height:36" coordorigin="5731,4435" coordsize="50,36" path="m5782,4471l5731,4435,5731,4435e" filled="f" stroked="t" strokeweight=".72pt" strokecolor="#0000FF">
                <v:path arrowok="t"/>
              </v:shape>
            </v:group>
            <v:group style="position:absolute;left:5731;top:4356;width:94;height:79" coordorigin="5731,4356" coordsize="94,79">
              <v:shape style="position:absolute;left:5731;top:4356;width:94;height:79" coordorigin="5731,4356" coordsize="94,79" path="m5731,4435l5825,4356,5825,4356e" filled="f" stroked="t" strokeweight=".72pt" strokecolor="#0000FF">
                <v:path arrowok="t"/>
              </v:shape>
            </v:group>
            <v:group style="position:absolute;left:5731;top:4277;width:94;height:79" coordorigin="5731,4277" coordsize="94,79">
              <v:shape style="position:absolute;left:5731;top:4277;width:94;height:79" coordorigin="5731,4277" coordsize="94,79" path="m5825,4356l5731,4277,5731,4277e" filled="f" stroked="t" strokeweight=".72pt" strokecolor="#0000FF">
                <v:path arrowok="t"/>
              </v:shape>
            </v:group>
            <v:group style="position:absolute;left:5731;top:4198;width:94;height:79" coordorigin="5731,4198" coordsize="94,79">
              <v:shape style="position:absolute;left:5731;top:4198;width:94;height:79" coordorigin="5731,4198" coordsize="94,79" path="m5731,4277l5825,4198,5825,4198e" filled="f" stroked="t" strokeweight=".72pt" strokecolor="#0000FF">
                <v:path arrowok="t"/>
              </v:shape>
            </v:group>
            <v:group style="position:absolute;left:5731;top:4118;width:94;height:79" coordorigin="5731,4118" coordsize="94,79">
              <v:shape style="position:absolute;left:5731;top:4118;width:94;height:79" coordorigin="5731,4118" coordsize="94,79" path="m5825,4198l5731,4118,5731,4118e" filled="f" stroked="t" strokeweight=".72pt" strokecolor="#0000FF">
                <v:path arrowok="t"/>
              </v:shape>
            </v:group>
            <v:group style="position:absolute;left:5731;top:4075;width:50;height:43" coordorigin="5731,4075" coordsize="50,43">
              <v:shape style="position:absolute;left:5731;top:4075;width:50;height:43" coordorigin="5731,4075" coordsize="50,43" path="m5731,4118l5782,4075,5782,4075e" filled="f" stroked="t" strokeweight=".72pt" strokecolor="#0000FF">
                <v:path arrowok="t"/>
              </v:shape>
            </v:group>
            <v:group style="position:absolute;left:5242;top:3946;width:922;height:2" coordorigin="5242,3946" coordsize="922,2">
              <v:shape style="position:absolute;left:5242;top:3946;width:922;height:2" coordorigin="5242,3946" coordsize="922,0" path="m5242,3946l6163,3946e" filled="f" stroked="t" strokeweight=".72pt" strokecolor="#800040">
                <v:path arrowok="t"/>
              </v:shape>
            </v:group>
            <v:group style="position:absolute;left:3550;top:4939;width:461;height:2" coordorigin="3550,4939" coordsize="461,2">
              <v:shape style="position:absolute;left:3550;top:4939;width:461;height:2" coordorigin="3550,4939" coordsize="461,0" path="m3550,4939l4010,4939e" filled="f" stroked="t" strokeweight=".72pt" strokecolor="#FF0000">
                <v:path arrowok="t"/>
              </v:shape>
            </v:group>
            <v:group style="position:absolute;left:3550;top:5069;width:461;height:2" coordorigin="3550,5069" coordsize="461,2">
              <v:shape style="position:absolute;left:3550;top:5069;width:461;height:2" coordorigin="3550,5069" coordsize="461,0" path="m3550,5069l4010,5069e" filled="f" stroked="t" strokeweight=".72pt" strokecolor="#FF0000">
                <v:path arrowok="t"/>
              </v:shape>
            </v:group>
            <v:group style="position:absolute;left:3550;top:5198;width:461;height:2" coordorigin="3550,5198" coordsize="461,2">
              <v:shape style="position:absolute;left:3550;top:5198;width:461;height:2" coordorigin="3550,5198" coordsize="461,0" path="m3550,5198l4010,5198e" filled="f" stroked="t" strokeweight=".72pt" strokecolor="#FF0000">
                <v:path arrowok="t"/>
              </v:shape>
            </v:group>
            <v:group style="position:absolute;left:3550;top:5335;width:461;height:2" coordorigin="3550,5335" coordsize="461,2">
              <v:shape style="position:absolute;left:3550;top:5335;width:461;height:2" coordorigin="3550,5335" coordsize="461,0" path="m3550,5335l4010,5335e" filled="f" stroked="t" strokeweight=".72pt" strokecolor="#FF0000">
                <v:path arrowok="t"/>
              </v:shape>
            </v:group>
            <v:group style="position:absolute;left:3550;top:5465;width:461;height:2" coordorigin="3550,5465" coordsize="461,2">
              <v:shape style="position:absolute;left:3550;top:5465;width:461;height:2" coordorigin="3550,5465" coordsize="461,0" path="m3550,5465l4010,5465e" filled="f" stroked="t" strokeweight=".72pt" strokecolor="#FF0000">
                <v:path arrowok="t"/>
              </v:shape>
            </v:group>
            <v:group style="position:absolute;left:3550;top:5594;width:461;height:2" coordorigin="3550,5594" coordsize="461,2">
              <v:shape style="position:absolute;left:3550;top:5594;width:461;height:2" coordorigin="3550,5594" coordsize="461,0" path="m3550,5594l4010,5594e" filled="f" stroked="t" strokeweight=".72pt" strokecolor="#FF0000">
                <v:path arrowok="t"/>
              </v:shape>
            </v:group>
            <v:group style="position:absolute;left:3550;top:5731;width:461;height:2" coordorigin="3550,5731" coordsize="461,2">
              <v:shape style="position:absolute;left:3550;top:5731;width:461;height:2" coordorigin="3550,5731" coordsize="461,0" path="m3550,5731l4010,5731e" filled="f" stroked="t" strokeweight=".72pt" strokecolor="#FF0000">
                <v:path arrowok="t"/>
              </v:shape>
            </v:group>
            <v:group style="position:absolute;left:3967;top:5688;width:108;height:94" coordorigin="3967,5688" coordsize="108,94">
              <v:shape style="position:absolute;left:3967;top:5688;width:108;height:94" coordorigin="3967,5688" coordsize="108,94" path="m3967,5688l4075,5782e" filled="f" stroked="t" strokeweight=".72pt" strokecolor="#804000">
                <v:path arrowok="t"/>
              </v:shape>
            </v:group>
            <v:group style="position:absolute;left:3953;top:5688;width:108;height:94" coordorigin="3953,5688" coordsize="108,94">
              <v:shape style="position:absolute;left:3953;top:5688;width:108;height:94" coordorigin="3953,5688" coordsize="108,94" path="m4061,5688l3953,5782e" filled="f" stroked="t" strokeweight=".72pt" strokecolor="#804000">
                <v:path arrowok="t"/>
              </v:shape>
            </v:group>
            <v:group style="position:absolute;left:2786;top:4802;width:778;height:1058" coordorigin="2786,4802" coordsize="778,1058">
              <v:shape style="position:absolute;left:2786;top:4802;width:778;height:1058" coordorigin="2786,4802" coordsize="778,1058" path="m2786,5861l3564,5861,3564,4802,2786,4802,2786,5861xe" filled="f" stroked="t" strokeweight=".72pt" strokecolor="#0000FF">
                <v:path arrowok="t"/>
              </v:shape>
            </v:group>
            <v:group style="position:absolute;left:1937;top:10346;width:2;height:137" coordorigin="1937,10346" coordsize="2,137">
              <v:shape style="position:absolute;left:1937;top:10346;width:2;height:137" coordorigin="1937,10346" coordsize="0,137" path="m1937,10346l1937,10483e" filled="f" stroked="t" strokeweight=".72pt" strokecolor="#FF0000">
                <v:path arrowok="t"/>
              </v:shape>
            </v:group>
            <v:group style="position:absolute;left:1937;top:9821;width:2;height:130" coordorigin="1937,9821" coordsize="2,130">
              <v:shape style="position:absolute;left:1937;top:9821;width:2;height:130" coordorigin="1937,9821" coordsize="0,130" path="m1937,9950l1937,9821e" filled="f" stroked="t" strokeweight=".72pt" strokecolor="#FF0000">
                <v:path arrowok="t"/>
              </v:shape>
            </v:group>
            <v:group style="position:absolute;left:1894;top:10310;width:43;height:36" coordorigin="1894,10310" coordsize="43,36">
              <v:shape style="position:absolute;left:1894;top:10310;width:43;height:36" coordorigin="1894,10310" coordsize="43,36" path="m1937,10346l1894,10310,1894,10310e" filled="f" stroked="t" strokeweight=".72pt" strokecolor="#0000FF">
                <v:path arrowok="t"/>
              </v:shape>
            </v:group>
            <v:group style="position:absolute;left:1894;top:10231;width:94;height:79" coordorigin="1894,10231" coordsize="94,79">
              <v:shape style="position:absolute;left:1894;top:10231;width:94;height:79" coordorigin="1894,10231" coordsize="94,79" path="m1894,10310l1987,10231,1987,10231e" filled="f" stroked="t" strokeweight=".72pt" strokecolor="#0000FF">
                <v:path arrowok="t"/>
              </v:shape>
            </v:group>
            <v:group style="position:absolute;left:1894;top:10152;width:94;height:79" coordorigin="1894,10152" coordsize="94,79">
              <v:shape style="position:absolute;left:1894;top:10152;width:94;height:79" coordorigin="1894,10152" coordsize="94,79" path="m1987,10231l1894,10152,1894,10152e" filled="f" stroked="t" strokeweight=".72pt" strokecolor="#0000FF">
                <v:path arrowok="t"/>
              </v:shape>
            </v:group>
            <v:group style="position:absolute;left:1894;top:10073;width:94;height:79" coordorigin="1894,10073" coordsize="94,79">
              <v:shape style="position:absolute;left:1894;top:10073;width:94;height:79" coordorigin="1894,10073" coordsize="94,79" path="m1894,10152l1987,10073,1987,10073e" filled="f" stroked="t" strokeweight=".72pt" strokecolor="#0000FF">
                <v:path arrowok="t"/>
              </v:shape>
            </v:group>
            <v:group style="position:absolute;left:1894;top:9994;width:94;height:79" coordorigin="1894,9994" coordsize="94,79">
              <v:shape style="position:absolute;left:1894;top:9994;width:94;height:79" coordorigin="1894,9994" coordsize="94,79" path="m1987,10073l1894,9994,1894,9994e" filled="f" stroked="t" strokeweight=".72pt" strokecolor="#0000FF">
                <v:path arrowok="t"/>
              </v:shape>
            </v:group>
            <v:group style="position:absolute;left:1894;top:9950;width:43;height:43" coordorigin="1894,9950" coordsize="43,43">
              <v:shape style="position:absolute;left:1894;top:9950;width:43;height:43" coordorigin="1894,9950" coordsize="43,43" path="m1894,9994l1937,9950,1937,9950e" filled="f" stroked="t" strokeweight=".72pt" strokecolor="#0000FF">
                <v:path arrowok="t"/>
              </v:shape>
            </v:group>
            <v:group style="position:absolute;left:7085;top:8107;width:151;height:259" coordorigin="7085,8107" coordsize="151,259">
              <v:shape style="position:absolute;left:7085;top:8107;width:151;height:259" coordorigin="7085,8107" coordsize="151,259" path="m7085,8366l7085,8107,7236,8237,7085,8366e" filled="f" stroked="t" strokeweight=".72pt" strokecolor="#FF0000">
                <v:path arrowok="t"/>
              </v:shape>
            </v:group>
            <v:group style="position:absolute;left:7171;top:8125;width:14;height:2" coordorigin="7171,8125" coordsize="14,2">
              <v:shape style="position:absolute;left:7171;top:8125;width:14;height:2" coordorigin="7171,8125" coordsize="14,0" path="m7171,8125l7186,8125e" filled="f" stroked="t" strokeweight="1.8pt" strokecolor="#FF0000">
                <v:path arrowok="t"/>
              </v:shape>
            </v:group>
            <v:group style="position:absolute;left:7200;top:8129;width:14;height:2" coordorigin="7200,8129" coordsize="14,2">
              <v:shape style="position:absolute;left:7200;top:8129;width:14;height:2" coordorigin="7200,8129" coordsize="14,0" path="m7200,8129l7214,8129e" filled="f" stroked="t" strokeweight="1.44pt" strokecolor="#FF0000">
                <v:path arrowok="t"/>
              </v:shape>
            </v:group>
            <v:group style="position:absolute;left:1937;top:9554;width:1692;height:2" coordorigin="1937,9554" coordsize="1692,2">
              <v:shape style="position:absolute;left:1937;top:9554;width:1692;height:2" coordorigin="1937,9554" coordsize="1692,0" path="m1937,9554l3629,9554e" filled="f" stroked="t" strokeweight=".72pt" strokecolor="#800040">
                <v:path arrowok="t"/>
              </v:shape>
            </v:group>
            <v:group style="position:absolute;left:1937;top:9554;width:2;height:266" coordorigin="1937,9554" coordsize="2,266">
              <v:shape style="position:absolute;left:1937;top:9554;width:2;height:266" coordorigin="1937,9554" coordsize="0,266" path="m1937,9821l1937,9554,1937,9554e" filled="f" stroked="t" strokeweight=".72pt" strokecolor="#800040">
                <v:path arrowok="t"/>
              </v:shape>
            </v:group>
            <v:group style="position:absolute;left:3629;top:3679;width:2;height:137" coordorigin="3629,3679" coordsize="2,137">
              <v:shape style="position:absolute;left:3629;top:3679;width:2;height:137" coordorigin="3629,3679" coordsize="0,137" path="m3629,3679l3629,3816e" filled="f" stroked="t" strokeweight=".72pt" strokecolor="#FF0000">
                <v:path arrowok="t"/>
              </v:shape>
            </v:group>
            <v:group style="position:absolute;left:3629;top:3420;width:2;height:130" coordorigin="3629,3420" coordsize="2,130">
              <v:shape style="position:absolute;left:3629;top:3420;width:2;height:130" coordorigin="3629,3420" coordsize="0,130" path="m3629,3550l3629,3420e" filled="f" stroked="t" strokeweight=".72pt" strokecolor="#FF0000">
                <v:path arrowok="t"/>
              </v:shape>
            </v:group>
            <v:group style="position:absolute;left:3622;top:3668;width:14;height:2" coordorigin="3622,3668" coordsize="14,2">
              <v:shape style="position:absolute;left:3622;top:3668;width:14;height:2" coordorigin="3622,3668" coordsize="14,0" path="m3622,3668l3636,3668e" filled="f" stroked="t" strokeweight="1.08pt" strokecolor="#0000FF">
                <v:path arrowok="t"/>
              </v:shape>
            </v:group>
            <v:group style="position:absolute;left:3492;top:3593;width:274;height:2" coordorigin="3492,3593" coordsize="274,2">
              <v:shape style="position:absolute;left:3492;top:3593;width:274;height:2" coordorigin="3492,3593" coordsize="274,0" path="m3766,3593l3492,3593,3492,3593e" filled="f" stroked="t" strokeweight=".72pt" strokecolor="#0000FF">
                <v:path arrowok="t"/>
              </v:shape>
            </v:group>
            <v:group style="position:absolute;left:3622;top:3571;width:14;height:2" coordorigin="3622,3571" coordsize="14,2">
              <v:shape style="position:absolute;left:3622;top:3571;width:14;height:2" coordorigin="3622,3571" coordsize="14,0" path="m3622,3571l3636,3571e" filled="f" stroked="t" strokeweight="2.16pt" strokecolor="#0000FF">
                <v:path arrowok="t"/>
              </v:shape>
            </v:group>
            <v:group style="position:absolute;left:6365;top:5306;width:58;height:36" coordorigin="6365,5306" coordsize="58,36">
              <v:shape style="position:absolute;left:6365;top:5306;width:58;height:36" coordorigin="6365,5306" coordsize="58,36" path="m6365,5321l6365,5314,6379,5306,6394,5306,6408,5306,6422,5314,6422,5321,6422,5328,6408,5342,6394,5342,6379,5342,6365,5328,6365,5321e" filled="f" stroked="t" strokeweight=".72pt" strokecolor="#FF00FF">
                <v:path arrowok="t"/>
              </v:shape>
            </v:group>
            <v:group style="position:absolute;left:2621;top:10447;width:14;height:2" coordorigin="2621,10447" coordsize="14,2">
              <v:shape style="position:absolute;left:2621;top:10447;width:14;height:2" coordorigin="2621,10447" coordsize="14,0" path="m2621,10447l2635,10447e" filled="f" stroked="t" strokeweight="3.6pt" strokecolor="#800040">
                <v:path arrowok="t"/>
              </v:shape>
            </v:group>
            <v:group style="position:absolute;left:1937;top:10483;width:691;height:2" coordorigin="1937,10483" coordsize="691,2">
              <v:shape style="position:absolute;left:1937;top:10483;width:691;height:2" coordorigin="1937,10483" coordsize="691,0" path="m2628,10483l1937,10483,1937,10483e" filled="f" stroked="t" strokeweight=".72pt" strokecolor="#800040">
                <v:path arrowok="t"/>
              </v:shape>
            </v:group>
            <v:group style="position:absolute;left:2938;top:3283;width:691;height:2" coordorigin="2938,3283" coordsize="691,2">
              <v:shape style="position:absolute;left:2938;top:3283;width:691;height:2" coordorigin="2938,3283" coordsize="691,0" path="m3629,3283l2938,3283,2938,3283e" filled="f" stroked="t" strokeweight=".72pt" strokecolor="#800040">
                <v:path arrowok="t"/>
              </v:shape>
            </v:group>
            <v:group style="position:absolute;left:2938;top:3946;width:691;height:2" coordorigin="2938,3946" coordsize="691,2">
              <v:shape style="position:absolute;left:2938;top:3946;width:691;height:2" coordorigin="2938,3946" coordsize="691,0" path="m3629,3946l2938,3946,2938,3946e" filled="f" stroked="t" strokeweight=".72pt" strokecolor="#800040">
                <v:path arrowok="t"/>
              </v:shape>
            </v:group>
            <v:group style="position:absolute;left:5782;top:4608;width:382;height:2" coordorigin="5782,4608" coordsize="382,2">
              <v:shape style="position:absolute;left:5782;top:4608;width:382;height:2" coordorigin="5782,4608" coordsize="382,0" path="m6163,4608l5782,4608,5782,4608e" filled="f" stroked="t" strokeweight=".72pt" strokecolor="#800040">
                <v:path arrowok="t"/>
              </v:shape>
            </v:group>
            <v:group style="position:absolute;left:6134;top:4579;width:58;height:43" coordorigin="6134,4579" coordsize="58,43">
              <v:shape style="position:absolute;left:6134;top:4579;width:58;height:43" coordorigin="6134,4579" coordsize="58,43" path="m6178,4622l6149,4622,6134,4608,6134,4594,6149,4579,6178,4579,6192,4594,6192,4608,6178,4622xe" filled="t" fillcolor="#FF00FF" stroked="f">
                <v:path arrowok="t"/>
                <v:fill type="solid"/>
              </v:shape>
            </v:group>
            <v:group style="position:absolute;left:6134;top:4579;width:58;height:43" coordorigin="6134,4579" coordsize="58,43">
              <v:shape style="position:absolute;left:6134;top:4579;width:58;height:43" coordorigin="6134,4579" coordsize="58,43" path="m6134,4601l6134,4594,6149,4579,6163,4579,6178,4579,6192,4594,6192,4601,6192,4608,6178,4622,6163,4622,6149,4622,6134,4608,6134,4601e" filled="f" stroked="t" strokeweight=".72pt" strokecolor="#FF00FF">
                <v:path arrowok="t"/>
              </v:shape>
            </v:group>
            <v:group style="position:absolute;left:3398;top:2959;width:1073;height:2" coordorigin="3398,2959" coordsize="1073,2">
              <v:shape style="position:absolute;left:3398;top:2959;width:1073;height:2" coordorigin="3398,2959" coordsize="1073,0" path="m3398,2959l4471,2959e" filled="f" stroked="t" strokeweight=".72pt" strokecolor="#800040">
                <v:path arrowok="t"/>
              </v:shape>
            </v:group>
            <v:group style="position:absolute;left:3629;top:2959;width:2;height:461" coordorigin="3629,2959" coordsize="2,461">
              <v:shape style="position:absolute;left:3629;top:2959;width:2;height:461" coordorigin="3629,2959" coordsize="0,461" path="m3629,3420l3629,2959e" filled="f" stroked="t" strokeweight=".72pt" strokecolor="#800040">
                <v:path arrowok="t"/>
              </v:shape>
            </v:group>
            <v:group style="position:absolute;left:3600;top:3262;width:58;height:36" coordorigin="3600,3262" coordsize="58,36">
              <v:shape style="position:absolute;left:3600;top:3262;width:58;height:36" coordorigin="3600,3262" coordsize="58,36" path="m3643,3298l3614,3298,3600,3283,3600,3269,3614,3262,3643,3262,3658,3269,3658,3283,3643,3298xe" filled="t" fillcolor="#FF00FF" stroked="f">
                <v:path arrowok="t"/>
                <v:fill type="solid"/>
              </v:shape>
            </v:group>
            <v:group style="position:absolute;left:3600;top:3262;width:58;height:36" coordorigin="3600,3262" coordsize="58,36">
              <v:shape style="position:absolute;left:3600;top:3262;width:58;height:36" coordorigin="3600,3262" coordsize="58,36" path="m3600,3276l3600,3269,3614,3262,3629,3262,3643,3262,3658,3269,3658,3276,3658,3283,3643,3298,3629,3298,3614,3298,3600,3283,3600,3276e" filled="f" stroked="t" strokeweight=".72pt" strokecolor="#FF00FF">
                <v:path arrowok="t"/>
              </v:shape>
            </v:group>
            <v:group style="position:absolute;left:3600;top:2930;width:58;height:36" coordorigin="3600,2930" coordsize="58,36">
              <v:shape style="position:absolute;left:3600;top:2930;width:58;height:36" coordorigin="3600,2930" coordsize="58,36" path="m3643,2966l3614,2966,3600,2952,3600,2938,3614,2930,3643,2930,3658,2938,3658,2952,3643,2966xe" filled="t" fillcolor="#FF00FF" stroked="f">
                <v:path arrowok="t"/>
                <v:fill type="solid"/>
              </v:shape>
            </v:group>
            <v:group style="position:absolute;left:3600;top:2930;width:58;height:36" coordorigin="3600,2930" coordsize="58,36">
              <v:shape style="position:absolute;left:3600;top:2930;width:58;height:36" coordorigin="3600,2930" coordsize="58,36" path="m3600,2945l3600,2938,3614,2930,3629,2930,3643,2930,3658,2938,3658,2945,3658,2952,3643,2966,3629,2966,3614,2966,3600,2952,3600,2945e" filled="f" stroked="t" strokeweight=".72pt" strokecolor="#FF00FF">
                <v:path arrowok="t"/>
              </v:shape>
            </v:group>
            <v:group style="position:absolute;left:4781;top:5198;width:2;height:266" coordorigin="4781,5198" coordsize="2,266">
              <v:shape style="position:absolute;left:4781;top:5198;width:2;height:266" coordorigin="4781,5198" coordsize="0,266" path="m4781,5465l4781,5198e" filled="f" stroked="t" strokeweight=".72pt" strokecolor="#800040">
                <v:path arrowok="t"/>
              </v:shape>
            </v:group>
            <v:group style="position:absolute;left:4169;top:6192;width:302;height:2" coordorigin="4169,6192" coordsize="302,2">
              <v:shape style="position:absolute;left:4169;top:6192;width:302;height:2" coordorigin="4169,6192" coordsize="302,0" path="m4471,6192l4169,6192,4169,6192e" filled="f" stroked="t" strokeweight=".72pt" strokecolor="#800040">
                <v:path arrowok="t"/>
              </v:shape>
            </v:group>
            <v:group style="position:absolute;left:4399;top:5861;width:151;height:2" coordorigin="4399,5861" coordsize="151,2">
              <v:shape style="position:absolute;left:4399;top:5861;width:151;height:2" coordorigin="4399,5861" coordsize="151,0" path="m4550,5861l4399,5861,4399,5861e" filled="f" stroked="t" strokeweight=".72pt" strokecolor="#800040">
                <v:path arrowok="t"/>
              </v:shape>
            </v:group>
            <v:group style="position:absolute;left:4010;top:4939;width:850;height:2" coordorigin="4010,4939" coordsize="850,2">
              <v:shape style="position:absolute;left:4010;top:4939;width:850;height:2" coordorigin="4010,4939" coordsize="850,0" path="m4010,4939l4860,4939e" filled="f" stroked="t" strokeweight=".72pt" strokecolor="#800040">
                <v:path arrowok="t"/>
              </v:shape>
            </v:group>
            <v:group style="position:absolute;left:4291;top:4910;width:58;height:36" coordorigin="4291,4910" coordsize="58,36">
              <v:shape style="position:absolute;left:4291;top:4910;width:58;height:36" coordorigin="4291,4910" coordsize="58,36" path="m4334,4946l4306,4946,4291,4932,4291,4918,4306,4910,4334,4910,4349,4918,4349,4932,4334,4946xe" filled="t" fillcolor="#FF00FF" stroked="f">
                <v:path arrowok="t"/>
                <v:fill type="solid"/>
              </v:shape>
            </v:group>
            <v:group style="position:absolute;left:4291;top:4910;width:58;height:36" coordorigin="4291,4910" coordsize="58,36">
              <v:shape style="position:absolute;left:4291;top:4910;width:58;height:36" coordorigin="4291,4910" coordsize="58,36" path="m4291,4925l4291,4918,4306,4910,4320,4910,4334,4910,4349,4918,4349,4925,4349,4932,4334,4946,4320,4946,4306,4946,4291,4932,4291,4925e" filled="f" stroked="t" strokeweight=".72pt" strokecolor="#FF00FF">
                <v:path arrowok="t"/>
              </v:shape>
            </v:group>
            <v:group style="position:absolute;left:4320;top:4939;width:2;height:130" coordorigin="4320,4939" coordsize="2,130">
              <v:shape style="position:absolute;left:4320;top:4939;width:2;height:130" coordorigin="4320,4939" coordsize="0,130" path="m4320,5069l4320,4939,4320,4939e" filled="f" stroked="t" strokeweight=".72pt" strokecolor="#800040">
                <v:path arrowok="t"/>
              </v:shape>
            </v:group>
            <v:group style="position:absolute;left:4010;top:5069;width:310;height:2" coordorigin="4010,5069" coordsize="310,2">
              <v:shape style="position:absolute;left:4010;top:5069;width:310;height:2" coordorigin="4010,5069" coordsize="310,0" path="m4320,5069l4010,5069,4010,5069e" filled="f" stroked="t" strokeweight=".72pt" strokecolor="#800040">
                <v:path arrowok="t"/>
              </v:shape>
            </v:group>
            <v:group style="position:absolute;left:12456;top:3283;width:1231;height:2" coordorigin="12456,3283" coordsize="1231,2">
              <v:shape style="position:absolute;left:12456;top:3283;width:1231;height:2" coordorigin="12456,3283" coordsize="1231,0" path="m12456,3283l13687,3283e" filled="f" stroked="t" strokeweight=".72pt" strokecolor="#800040">
                <v:path arrowok="t"/>
              </v:shape>
            </v:group>
            <v:group style="position:absolute;left:13500;top:3262;width:65;height:36" coordorigin="13500,3262" coordsize="65,36">
              <v:shape style="position:absolute;left:13500;top:3262;width:65;height:36" coordorigin="13500,3262" coordsize="65,36" path="m13514,3298l13500,3283,13500,3269,13514,3262,13543,3262,13565,3269,13565,3276,13553,3289,13531,3298,13514,3298xe" filled="t" fillcolor="#FF00FF" stroked="f">
                <v:path arrowok="t"/>
                <v:fill type="solid"/>
              </v:shape>
            </v:group>
            <v:group style="position:absolute;left:13500;top:3262;width:65;height:36" coordorigin="13500,3262" coordsize="65,36">
              <v:shape style="position:absolute;left:13500;top:3262;width:65;height:36" coordorigin="13500,3262" coordsize="65,36" path="m13500,3276l13500,3269,13514,3262,13529,3262,13543,3262,13565,3269,13565,3276,13553,3289,13531,3298,13514,3298,13500,3283,13500,3276e" filled="f" stroked="t" strokeweight=".72pt" strokecolor="#FF00FF">
                <v:path arrowok="t"/>
              </v:shape>
            </v:group>
            <v:group style="position:absolute;left:3478;top:8237;width:151;height:2" coordorigin="3478,8237" coordsize="151,2">
              <v:shape style="position:absolute;left:3478;top:8237;width:151;height:2" coordorigin="3478,8237" coordsize="151,0" path="m3629,8237l3478,8237,3478,8237e" filled="f" stroked="t" strokeweight=".72pt" strokecolor="#800040">
                <v:path arrowok="t"/>
              </v:shape>
            </v:group>
            <v:group style="position:absolute;left:12456;top:3420;width:1073;height:2" coordorigin="12456,3420" coordsize="1073,2">
              <v:shape style="position:absolute;left:12456;top:3420;width:1073;height:2" coordorigin="12456,3420" coordsize="1073,0" path="m13529,3420l12456,3420,12456,3420e" filled="f" stroked="t" strokeweight=".72pt" strokecolor="#800040">
                <v:path arrowok="t"/>
              </v:shape>
            </v:group>
            <v:group style="position:absolute;left:9230;top:3283;width:2;height:137" coordorigin="9230,3283" coordsize="2,137">
              <v:shape style="position:absolute;left:9230;top:3283;width:2;height:137" coordorigin="9230,3283" coordsize="0,137" path="m9230,3420l9230,3283e" filled="f" stroked="t" strokeweight=".72pt" strokecolor="#FF0000">
                <v:path arrowok="t"/>
              </v:shape>
            </v:group>
            <v:group style="position:absolute;left:9230;top:3550;width:2;height:130" coordorigin="9230,3550" coordsize="2,130">
              <v:shape style="position:absolute;left:9230;top:3550;width:2;height:130" coordorigin="9230,3550" coordsize="0,130" path="m9230,3550l9230,3679e" filled="f" stroked="t" strokeweight=".72pt" strokecolor="#FF0000">
                <v:path arrowok="t"/>
              </v:shape>
            </v:group>
            <v:group style="position:absolute;left:9079;top:3420;width:310;height:2" coordorigin="9079,3420" coordsize="310,2">
              <v:shape style="position:absolute;left:9079;top:3420;width:310;height:2" coordorigin="9079,3420" coordsize="310,0" path="m9079,3420l9389,3420,9389,3420e" filled="f" stroked="t" strokeweight=".72pt" strokecolor="#0000FF">
                <v:path arrowok="t"/>
              </v:shape>
            </v:group>
            <v:group style="position:absolute;left:9223;top:3510;width:14;height:2" coordorigin="9223,3510" coordsize="14,2">
              <v:shape style="position:absolute;left:9223;top:3510;width:14;height:2" coordorigin="9223,3510" coordsize="14,0" path="m9223,3510l9238,3510e" filled="f" stroked="t" strokeweight="3.96pt" strokecolor="#0000FF">
                <v:path arrowok="t"/>
              </v:shape>
            </v:group>
            <v:group style="position:absolute;left:9233;top:3470;width:170;height:59" coordorigin="9233,3470" coordsize="170,59">
              <v:shape style="position:absolute;left:9233;top:3470;width:170;height:59" coordorigin="9233,3470" coordsize="170,59" path="m9404,3529l9335,3490,9275,3474,9255,3471,9233,3470e" filled="f" stroked="t" strokeweight=".736599pt" strokecolor="#0000FF">
                <v:path arrowok="t"/>
              </v:shape>
            </v:group>
            <v:group style="position:absolute;left:9076;top:3470;width:155;height:45" coordorigin="9076,3470" coordsize="155,45">
              <v:shape style="position:absolute;left:9076;top:3470;width:155;height:45" coordorigin="9076,3470" coordsize="155,45" path="m9230,3470l9168,3477,9110,3496,9092,3505,9076,3516e" filled="f" stroked="t" strokeweight=".732227pt" strokecolor="#0000FF">
                <v:path arrowok="t"/>
              </v:shape>
            </v:group>
            <v:group style="position:absolute;left:4010;top:5198;width:770;height:2" coordorigin="4010,5198" coordsize="770,2">
              <v:shape style="position:absolute;left:4010;top:5198;width:770;height:2" coordorigin="4010,5198" coordsize="770,0" path="m4781,5198l4010,5198,4010,5198e" filled="f" stroked="t" strokeweight=".72pt" strokecolor="#800040">
                <v:path arrowok="t"/>
              </v:shape>
            </v:group>
            <v:group style="position:absolute;left:12456;top:3550;width:1073;height:2" coordorigin="12456,3550" coordsize="1073,2">
              <v:shape style="position:absolute;left:12456;top:3550;width:1073;height:2" coordorigin="12456,3550" coordsize="1073,0" path="m13529,3550l12456,3550,12456,3550e" filled="f" stroked="t" strokeweight=".72pt" strokecolor="#800040">
                <v:path arrowok="t"/>
              </v:shape>
            </v:group>
            <v:group style="position:absolute;left:9230;top:2959;width:2;height:324" coordorigin="9230,2959" coordsize="2,324">
              <v:shape style="position:absolute;left:9230;top:2959;width:2;height:324" coordorigin="9230,2959" coordsize="0,324" path="m9230,3283l9230,2959,9230,2959e" filled="f" stroked="t" strokeweight=".72pt" strokecolor="#800040">
                <v:path arrowok="t"/>
              </v:shape>
            </v:group>
            <v:group style="position:absolute;left:8388;top:2959;width:2686;height:2" coordorigin="8388,2959" coordsize="2686,2">
              <v:shape style="position:absolute;left:8388;top:2959;width:2686;height:2" coordorigin="8388,2959" coordsize="2686,0" path="m8388,2959l11074,2959e" filled="f" stroked="t" strokeweight=".720012pt" strokecolor="#800040">
                <v:path arrowok="t"/>
              </v:shape>
            </v:group>
            <v:group style="position:absolute;left:8359;top:2930;width:58;height:36" coordorigin="8359,2930" coordsize="58,36">
              <v:shape style="position:absolute;left:8359;top:2930;width:58;height:36" coordorigin="8359,2930" coordsize="58,36" path="m8402,2966l8374,2966,8359,2952,8359,2938,8374,2930,8402,2930,8417,2938,8417,2952,8402,2966xe" filled="t" fillcolor="#FF00FF" stroked="f">
                <v:path arrowok="t"/>
                <v:fill type="solid"/>
              </v:shape>
            </v:group>
            <v:group style="position:absolute;left:8359;top:2930;width:58;height:36" coordorigin="8359,2930" coordsize="58,36">
              <v:shape style="position:absolute;left:8359;top:2930;width:58;height:36" coordorigin="8359,2930" coordsize="58,36" path="m8359,2945l8359,2938,8374,2930,8388,2930,8402,2930,8417,2938,8417,2945,8417,2952,8402,2966,8388,2966,8374,2966,8359,2952,8359,2945e" filled="f" stroked="t" strokeweight=".72pt" strokecolor="#FF00FF">
                <v:path arrowok="t"/>
              </v:shape>
            </v:group>
            <v:group style="position:absolute;left:13457;top:2628;width:2;height:130" coordorigin="13457,2628" coordsize="2,130">
              <v:shape style="position:absolute;left:13457;top:2628;width:2;height:130" coordorigin="13457,2628" coordsize="0,130" path="m13457,2758l13457,2628,13457,2628e" filled="f" stroked="t" strokeweight=".72pt" strokecolor="#800040">
                <v:path arrowok="t"/>
              </v:shape>
            </v:group>
            <v:group style="position:absolute;left:13457;top:2758;width:72;height:2" coordorigin="13457,2758" coordsize="72,2">
              <v:shape style="position:absolute;left:13457;top:2758;width:72;height:2" coordorigin="13457,2758" coordsize="72,0" path="m13529,2758l13457,2758,13457,2758e" filled="f" stroked="t" strokeweight=".72pt" strokecolor="#800040">
                <v:path arrowok="t"/>
              </v:shape>
            </v:group>
            <v:group style="position:absolute;left:12838;top:2628;width:691;height:2" coordorigin="12838,2628" coordsize="691,2">
              <v:shape style="position:absolute;left:12838;top:2628;width:691;height:2" coordorigin="12838,2628" coordsize="691,0" path="m12838,2628l13529,2628e" filled="f" stroked="t" strokeweight=".72pt" strokecolor="#800040">
                <v:path arrowok="t"/>
              </v:shape>
            </v:group>
            <v:group style="position:absolute;left:13421;top:2599;width:65;height:43" coordorigin="13421,2599" coordsize="65,43">
              <v:shape style="position:absolute;left:13421;top:2599;width:65;height:43" coordorigin="13421,2599" coordsize="65,43" path="m13435,2642l13421,2628,13421,2614,13435,2599,13450,2599,13472,2607,13485,2620,13474,2633,13452,2642,13435,2642xe" filled="t" fillcolor="#FF00FF" stroked="f">
                <v:path arrowok="t"/>
                <v:fill type="solid"/>
              </v:shape>
            </v:group>
            <v:group style="position:absolute;left:13421;top:2599;width:65;height:43" coordorigin="13421,2599" coordsize="65,43">
              <v:shape style="position:absolute;left:13421;top:2599;width:65;height:43" coordorigin="13421,2599" coordsize="65,43" path="m13421,2621l13421,2614,13435,2599,13450,2599,13472,2607,13485,2620,13474,2633,13452,2642,13435,2642,13421,2628,13421,2621e" filled="f" stroked="t" strokeweight=".72pt" strokecolor="#FF00FF">
                <v:path arrowok="t"/>
              </v:shape>
            </v:group>
            <v:group style="position:absolute;left:12838;top:4406;width:691;height:2" coordorigin="12838,4406" coordsize="691,2">
              <v:shape style="position:absolute;left:12838;top:4406;width:691;height:2" coordorigin="12838,4406" coordsize="691,0" path="m12838,4406l13529,4406e" filled="f" stroked="t" strokeweight=".72pt" strokecolor="#800040">
                <v:path arrowok="t"/>
              </v:shape>
            </v:group>
            <v:group style="position:absolute;left:13421;top:4385;width:65;height:36" coordorigin="13421,4385" coordsize="65,36">
              <v:shape style="position:absolute;left:13421;top:4385;width:65;height:36" coordorigin="13421,4385" coordsize="65,36" path="m13435,4421l13421,4406,13421,4392,13435,4385,13464,4385,13486,4392,13486,4399,13474,4412,13452,4421,13435,4421xe" filled="t" fillcolor="#FF00FF" stroked="f">
                <v:path arrowok="t"/>
                <v:fill type="solid"/>
              </v:shape>
            </v:group>
            <v:group style="position:absolute;left:13421;top:4385;width:65;height:36" coordorigin="13421,4385" coordsize="65,36">
              <v:shape style="position:absolute;left:13421;top:4385;width:65;height:36" coordorigin="13421,4385" coordsize="65,36" path="m13421,4399l13421,4392,13435,4385,13450,4385,13464,4385,13486,4392,13486,4399,13474,4412,13452,4421,13435,4421,13421,4406,13421,4399e" filled="f" stroked="t" strokeweight=".72pt" strokecolor="#FF00FF">
                <v:path arrowok="t"/>
              </v:shape>
            </v:group>
            <v:group style="position:absolute;left:13608;top:8237;width:151;height:266" coordorigin="13608,8237" coordsize="151,266">
              <v:shape style="position:absolute;left:13608;top:8237;width:151;height:266" coordorigin="13608,8237" coordsize="151,266" path="m13608,8503l13608,8237,13759,8366,13608,8503e" filled="f" stroked="t" strokeweight=".72pt" strokecolor="#FF0000">
                <v:path arrowok="t"/>
              </v:shape>
            </v:group>
            <v:group style="position:absolute;left:13694;top:8255;width:14;height:2" coordorigin="13694,8255" coordsize="14,2">
              <v:shape style="position:absolute;left:13694;top:8255;width:14;height:2" coordorigin="13694,8255" coordsize="14,0" path="m13694,8255l13709,8255e" filled="f" stroked="t" strokeweight="1.8pt" strokecolor="#FF0000">
                <v:path arrowok="t"/>
              </v:shape>
            </v:group>
            <v:group style="position:absolute;left:13723;top:8262;width:14;height:2" coordorigin="13723,8262" coordsize="14,2">
              <v:shape style="position:absolute;left:13723;top:8262;width:14;height:2" coordorigin="13723,8262" coordsize="14,0" path="m13723,8262l13738,8262e" filled="f" stroked="t" strokeweight="1.08pt" strokecolor="#FF0000">
                <v:path arrowok="t"/>
              </v:shape>
            </v:group>
            <v:group style="position:absolute;left:13457;top:4406;width:2;height:137" coordorigin="13457,4406" coordsize="2,137">
              <v:shape style="position:absolute;left:13457;top:4406;width:2;height:137" coordorigin="13457,4406" coordsize="0,137" path="m13457,4543l13457,4406,13457,4406e" filled="f" stroked="t" strokeweight=".72pt" strokecolor="#800040">
                <v:path arrowok="t"/>
              </v:shape>
            </v:group>
            <v:group style="position:absolute;left:13457;top:4543;width:72;height:2" coordorigin="13457,4543" coordsize="72,2">
              <v:shape style="position:absolute;left:13457;top:4543;width:72;height:2" coordorigin="13457,4543" coordsize="72,0" path="m13529,4543l13457,4543,13457,4543e" filled="f" stroked="t" strokeweight=".72pt" strokecolor="#800040">
                <v:path arrowok="t"/>
              </v:shape>
            </v:group>
            <v:group style="position:absolute;left:12456;top:3679;width:1073;height:2" coordorigin="12456,3679" coordsize="1073,2">
              <v:shape style="position:absolute;left:12456;top:3679;width:1073;height:2" coordorigin="12456,3679" coordsize="1073,0" path="m13529,3679l12456,3679,12456,3679e" filled="f" stroked="t" strokeweight=".72pt" strokecolor="#800040">
                <v:path arrowok="t"/>
              </v:shape>
            </v:group>
            <v:group style="position:absolute;left:9079;top:4010;width:310;height:2" coordorigin="9079,4010" coordsize="310,2">
              <v:shape style="position:absolute;left:9079;top:4010;width:310;height:2" coordorigin="9079,4010" coordsize="310,0" path="m9389,4010l9079,4010,9079,4010e" filled="f" stroked="t" strokeweight=".72pt" strokecolor="#FF0000">
                <v:path arrowok="t"/>
              </v:shape>
            </v:group>
            <v:group style="position:absolute;left:9122;top:4054;width:216;height:2" coordorigin="9122,4054" coordsize="216,2">
              <v:shape style="position:absolute;left:9122;top:4054;width:216;height:2" coordorigin="9122,4054" coordsize="216,0" path="m9338,4054l9122,4054,9122,4054e" filled="f" stroked="t" strokeweight=".72pt" strokecolor="#FF0000">
                <v:path arrowok="t"/>
              </v:shape>
            </v:group>
            <v:group style="position:absolute;left:9173;top:4090;width:122;height:2" coordorigin="9173,4090" coordsize="122,2">
              <v:shape style="position:absolute;left:9173;top:4090;width:122;height:2" coordorigin="9173,4090" coordsize="122,0" path="m9173,4090l9295,4090,9295,4090e" filled="f" stroked="t" strokeweight=".72pt" strokecolor="#FF0000">
                <v:path arrowok="t"/>
              </v:shape>
            </v:group>
            <v:group style="position:absolute;left:9216;top:4133;width:29;height:2" coordorigin="9216,4133" coordsize="29,2">
              <v:shape style="position:absolute;left:9216;top:4133;width:29;height:2" coordorigin="9216,4133" coordsize="29,0" path="m9245,4133l9216,4133,9216,4133e" filled="f" stroked="t" strokeweight=".72pt" strokecolor="#FF0000">
                <v:path arrowok="t"/>
              </v:shape>
            </v:group>
            <v:group style="position:absolute;left:7157;top:8366;width:2;height:266" coordorigin="7157,8366" coordsize="2,266">
              <v:shape style="position:absolute;left:7157;top:8366;width:2;height:266" coordorigin="7157,8366" coordsize="0,266" path="m7157,8366l7157,8633,7157,8633e" filled="f" stroked="t" strokeweight=".72pt" strokecolor="#FF0000">
                <v:path arrowok="t"/>
              </v:shape>
            </v:group>
            <v:group style="position:absolute;left:7207;top:8410;width:2;height:180" coordorigin="7207,8410" coordsize="2,180">
              <v:shape style="position:absolute;left:7207;top:8410;width:2;height:180" coordorigin="7207,8410" coordsize="0,180" path="m7207,8410l7207,8590,7207,8590e" filled="f" stroked="t" strokeweight=".72pt" strokecolor="#FF0000">
                <v:path arrowok="t"/>
              </v:shape>
            </v:group>
            <v:group style="position:absolute;left:7250;top:8446;width:2;height:108" coordorigin="7250,8446" coordsize="2,108">
              <v:shape style="position:absolute;left:7250;top:8446;width:2;height:108" coordorigin="7250,8446" coordsize="0,108" path="m7250,8554l7250,8446,7250,8446e" filled="f" stroked="t" strokeweight=".72pt" strokecolor="#FF0000">
                <v:path arrowok="t"/>
              </v:shape>
            </v:group>
            <v:group style="position:absolute;left:7294;top:8500;width:14;height:2" coordorigin="7294,8500" coordsize="14,2">
              <v:shape style="position:absolute;left:7294;top:8500;width:14;height:2" coordorigin="7294,8500" coordsize="14,0" path="m7294,8500l7308,8500e" filled="f" stroked="t" strokeweight="1.08pt" strokecolor="#FF0000">
                <v:path arrowok="t"/>
              </v:shape>
            </v:group>
            <v:group style="position:absolute;left:12456;top:4075;width:1073;height:2" coordorigin="12456,4075" coordsize="1073,2">
              <v:shape style="position:absolute;left:12456;top:4075;width:1073;height:2" coordorigin="12456,4075" coordsize="1073,0" path="m13529,4075l12456,4075,12456,4075e" filled="f" stroked="t" strokeweight=".72pt" strokecolor="#800040">
                <v:path arrowok="t"/>
              </v:shape>
            </v:group>
            <v:group style="position:absolute;left:9230;top:3679;width:2;height:331" coordorigin="9230,3679" coordsize="2,331">
              <v:shape style="position:absolute;left:9230;top:3679;width:2;height:331" coordorigin="9230,3679" coordsize="0,331" path="m9230,4010l9230,3679,9230,3679e" filled="f" stroked="t" strokeweight=".72pt" strokecolor="#800040">
                <v:path arrowok="t"/>
              </v:shape>
            </v:group>
            <v:group style="position:absolute;left:12456;top:3816;width:1073;height:2" coordorigin="12456,3816" coordsize="1073,2">
              <v:shape style="position:absolute;left:12456;top:3816;width:1073;height:2" coordorigin="12456,3816" coordsize="1073,0" path="m13529,3816l12456,3816,12456,3816e" filled="f" stroked="t" strokeweight=".72pt" strokecolor="#800040">
                <v:path arrowok="t"/>
              </v:shape>
            </v:group>
            <v:group style="position:absolute;left:3319;top:8107;width:158;height:259" coordorigin="3319,8107" coordsize="158,259">
              <v:shape style="position:absolute;left:3319;top:8107;width:158;height:259" coordorigin="3319,8107" coordsize="158,259" path="m3478,8107l3478,8366,3319,8237,3478,8107e" filled="f" stroked="t" strokeweight=".72pt" strokecolor="#FF0000">
                <v:path arrowok="t"/>
              </v:shape>
            </v:group>
            <v:group style="position:absolute;left:3377;top:8348;width:14;height:2" coordorigin="3377,8348" coordsize="14,2">
              <v:shape style="position:absolute;left:3377;top:8348;width:14;height:2" coordorigin="3377,8348" coordsize="14,0" path="m3377,8348l3391,8348e" filled="f" stroked="t" strokeweight="1.8pt" strokecolor="#FF0000">
                <v:path arrowok="t"/>
              </v:shape>
            </v:group>
            <v:group style="position:absolute;left:3348;top:8341;width:14;height:2" coordorigin="3348,8341" coordsize="14,2">
              <v:shape style="position:absolute;left:3348;top:8341;width:14;height:2" coordorigin="3348,8341" coordsize="14,0" path="m3348,8341l3362,8341e" filled="f" stroked="t" strokeweight="1.08pt" strokecolor="#FF0000">
                <v:path arrowok="t"/>
              </v:shape>
            </v:group>
            <v:group style="position:absolute;left:12456;top:3946;width:1073;height:2" coordorigin="12456,3946" coordsize="1073,2">
              <v:shape style="position:absolute;left:12456;top:3946;width:1073;height:2" coordorigin="12456,3946" coordsize="1073,0" path="m13529,3946l12456,3946,12456,3946e" filled="f" stroked="t" strokeweight=".72pt" strokecolor="#800040">
                <v:path arrowok="t"/>
              </v:shape>
            </v:group>
            <v:group style="position:absolute;left:4010;top:5335;width:770;height:2" coordorigin="4010,5335" coordsize="770,2">
              <v:shape style="position:absolute;left:4010;top:5335;width:770;height:2" coordorigin="4010,5335" coordsize="770,0" path="m4781,5335l4010,5335,4010,5335e" filled="f" stroked="t" strokeweight=".72pt" strokecolor="#800040">
                <v:path arrowok="t"/>
              </v:shape>
            </v:group>
            <v:group style="position:absolute;left:4752;top:5306;width:58;height:36" coordorigin="4752,5306" coordsize="58,36">
              <v:shape style="position:absolute;left:4752;top:5306;width:58;height:36" coordorigin="4752,5306" coordsize="58,36" path="m4795,5342l4766,5342,4752,5328,4752,5314,4766,5306,4795,5306,4810,5314,4810,5328,4795,5342xe" filled="t" fillcolor="#FF00FF" stroked="f">
                <v:path arrowok="t"/>
                <v:fill type="solid"/>
              </v:shape>
            </v:group>
            <v:group style="position:absolute;left:4752;top:5306;width:58;height:36" coordorigin="4752,5306" coordsize="58,36">
              <v:shape style="position:absolute;left:4752;top:5306;width:58;height:36" coordorigin="4752,5306" coordsize="58,36" path="m4752,5321l4752,5314,4766,5306,4781,5306,4795,5306,4810,5314,4810,5321,4810,5328,4795,5342,4781,5342,4766,5342,4752,5328,4752,5321e" filled="f" stroked="t" strokeweight=".72pt" strokecolor="#FF00FF">
                <v:path arrowok="t"/>
              </v:shape>
            </v:group>
            <v:group style="position:absolute;left:4630;top:5465;width:302;height:2" coordorigin="4630,5465" coordsize="302,2">
              <v:shape style="position:absolute;left:4630;top:5465;width:302;height:2" coordorigin="4630,5465" coordsize="302,0" path="m4630,5465l4932,5465,4932,5465e" filled="f" stroked="t" strokeweight=".72pt" strokecolor="#FF0000">
                <v:path arrowok="t"/>
              </v:shape>
            </v:group>
            <v:group style="position:absolute;left:4673;top:5501;width:216;height:2" coordorigin="4673,5501" coordsize="216,2">
              <v:shape style="position:absolute;left:4673;top:5501;width:216;height:2" coordorigin="4673,5501" coordsize="216,0" path="m4673,5501l4889,5501,4889,5501e" filled="f" stroked="t" strokeweight=".72pt" strokecolor="#FF0000">
                <v:path arrowok="t"/>
              </v:shape>
            </v:group>
            <v:group style="position:absolute;left:4716;top:5544;width:122;height:2" coordorigin="4716,5544" coordsize="122,2">
              <v:shape style="position:absolute;left:4716;top:5544;width:122;height:2" coordorigin="4716,5544" coordsize="122,0" path="m4838,5544l4716,5544,4716,5544e" filled="f" stroked="t" strokeweight=".72pt" strokecolor="#FF0000">
                <v:path arrowok="t"/>
              </v:shape>
            </v:group>
            <v:group style="position:absolute;left:4766;top:5580;width:29;height:2" coordorigin="4766,5580" coordsize="29,2">
              <v:shape style="position:absolute;left:4766;top:5580;width:29;height:2" coordorigin="4766,5580" coordsize="29,0" path="m4766,5580l4795,5580,4795,5580e" filled="f" stroked="t" strokeweight=".72pt" strokecolor="#FF0000">
                <v:path arrowok="t"/>
              </v:shape>
            </v:group>
            <v:group style="position:absolute;left:12456;top:9554;width:2;height:266" coordorigin="12456,9554" coordsize="2,266">
              <v:shape style="position:absolute;left:12456;top:9554;width:2;height:266" coordorigin="12456,9554" coordsize="0,266" path="m12456,9554l12456,9821,12456,9821e" filled="f" stroked="t" strokeweight=".72pt" strokecolor="#FF0000">
                <v:path arrowok="t"/>
              </v:shape>
            </v:group>
            <v:group style="position:absolute;left:12499;top:9598;width:2;height:180" coordorigin="12499,9598" coordsize="2,180">
              <v:shape style="position:absolute;left:12499;top:9598;width:2;height:180" coordorigin="12499,9598" coordsize="0,180" path="m12499,9598l12499,9778,12499,9778e" filled="f" stroked="t" strokeweight=".72pt" strokecolor="#FF0000">
                <v:path arrowok="t"/>
              </v:shape>
            </v:group>
            <v:group style="position:absolute;left:12550;top:9634;width:2;height:108" coordorigin="12550,9634" coordsize="2,108">
              <v:shape style="position:absolute;left:12550;top:9634;width:2;height:108" coordorigin="12550,9634" coordsize="0,108" path="m12550,9742l12550,9634,12550,9634e" filled="f" stroked="t" strokeweight=".72pt" strokecolor="#FF0000">
                <v:path arrowok="t"/>
              </v:shape>
            </v:group>
            <v:group style="position:absolute;left:12586;top:9688;width:14;height:2" coordorigin="12586,9688" coordsize="14,2">
              <v:shape style="position:absolute;left:12586;top:9688;width:14;height:2" coordorigin="12586,9688" coordsize="14,0" path="m12586,9688l12600,9688e" filled="f" stroked="t" strokeweight="1.08pt" strokecolor="#FF0000">
                <v:path arrowok="t"/>
              </v:shape>
            </v:group>
            <v:group style="position:absolute;left:12456;top:4939;width:1073;height:2" coordorigin="12456,4939" coordsize="1073,2">
              <v:shape style="position:absolute;left:12456;top:4939;width:1073;height:2" coordorigin="12456,4939" coordsize="1073,0" path="m13529,4939l12456,4939,12456,4939e" filled="f" stroked="t" strokeweight=".72pt" strokecolor="#800040">
                <v:path arrowok="t"/>
              </v:shape>
            </v:group>
            <v:group style="position:absolute;left:9770;top:10807;width:310;height:137" coordorigin="9770,10807" coordsize="310,137">
              <v:shape style="position:absolute;left:9770;top:10807;width:310;height:137" coordorigin="9770,10807" coordsize="310,137" path="m9770,10807l10080,10807,9922,10944,9770,10807e" filled="f" stroked="t" strokeweight=".72pt" strokecolor="#FF0000">
                <v:path arrowok="t"/>
              </v:shape>
            </v:group>
            <v:group style="position:absolute;left:10030;top:10886;width:50;height:2" coordorigin="10030,10886" coordsize="50,2">
              <v:shape style="position:absolute;left:10030;top:10886;width:50;height:2" coordorigin="10030,10886" coordsize="50,0" path="m10030,10886l10080,10886,10080,10886e" filled="f" stroked="t" strokeweight=".72pt" strokecolor="#FF0000">
                <v:path arrowok="t"/>
              </v:shape>
            </v:group>
            <v:group style="position:absolute;left:10022;top:10915;width:14;height:2" coordorigin="10022,10915" coordsize="14,2">
              <v:shape style="position:absolute;left:10022;top:10915;width:14;height:2" coordorigin="10022,10915" coordsize="14,0" path="m10022,10915l10037,10915e" filled="f" stroked="t" strokeweight="2.88pt" strokecolor="#FF0000">
                <v:path arrowok="t"/>
              </v:shape>
            </v:group>
            <v:group style="position:absolute;left:10030;top:10915;width:29;height:2" coordorigin="10030,10915" coordsize="29,2">
              <v:shape style="position:absolute;left:10030;top:10915;width:29;height:2" coordorigin="10030,10915" coordsize="29,0" path="m10058,10915l10030,10915,10030,10915e" filled="f" stroked="t" strokeweight=".72pt" strokecolor="#FF0000">
                <v:path arrowok="t"/>
              </v:shape>
            </v:group>
            <v:group style="position:absolute;left:6926;top:2959;width:691;height:2" coordorigin="6926,2959" coordsize="691,2">
              <v:shape style="position:absolute;left:6926;top:2959;width:691;height:2" coordorigin="6926,2959" coordsize="691,0" path="m6926,2959l7618,2959e" filled="f" stroked="t" strokeweight=".72pt" strokecolor="#800040">
                <v:path arrowok="t"/>
              </v:shape>
            </v:group>
            <v:group style="position:absolute;left:12456;top:5069;width:1152;height:2" coordorigin="12456,5069" coordsize="1152,2">
              <v:shape style="position:absolute;left:12456;top:5069;width:1152;height:2" coordorigin="12456,5069" coordsize="1152,0" path="m12456,5069l13608,5069e" filled="f" stroked="t" strokeweight=".72pt" strokecolor="#800040">
                <v:path arrowok="t"/>
              </v:shape>
            </v:group>
            <v:group style="position:absolute;left:13500;top:5040;width:65;height:43" coordorigin="13500,5040" coordsize="65,43">
              <v:shape style="position:absolute;left:13500;top:5040;width:65;height:43" coordorigin="13500,5040" coordsize="65,43" path="m13514,5083l13500,5069,13500,5054,13514,5040,13529,5040,13551,5047,13565,5061,13554,5074,13532,5083,13514,5083xe" filled="t" fillcolor="#FF00FF" stroked="f">
                <v:path arrowok="t"/>
                <v:fill type="solid"/>
              </v:shape>
            </v:group>
            <v:group style="position:absolute;left:13500;top:5040;width:65;height:43" coordorigin="13500,5040" coordsize="65,43">
              <v:shape style="position:absolute;left:13500;top:5040;width:65;height:43" coordorigin="13500,5040" coordsize="65,43" path="m13500,5062l13500,5054,13514,5040,13529,5040,13551,5047,13565,5061,13554,5074,13532,5083,13514,5083,13500,5069,13500,5062e" filled="f" stroked="t" strokeweight=".72pt" strokecolor="#FF00FF">
                <v:path arrowok="t"/>
              </v:shape>
            </v:group>
            <v:group style="position:absolute;left:5472;top:8237;width:612;height:2" coordorigin="5472,8237" coordsize="612,2">
              <v:shape style="position:absolute;left:5472;top:8237;width:612;height:2" coordorigin="5472,8237" coordsize="612,0" path="m6084,8237l5472,8237,5472,8237e" filled="f" stroked="t" strokeweight=".72pt" strokecolor="#800040">
                <v:path arrowok="t"/>
              </v:shape>
            </v:group>
            <v:group style="position:absolute;left:4860;top:3550;width:151;height:2" coordorigin="4860,3550" coordsize="151,2">
              <v:shape style="position:absolute;left:4860;top:3550;width:151;height:2" coordorigin="4860,3550" coordsize="151,0" path="m5011,3550l4860,3550e" filled="f" stroked="t" strokeweight=".72pt" strokecolor="#FF0000">
                <v:path arrowok="t"/>
              </v:shape>
            </v:group>
            <v:group style="position:absolute;left:5472;top:3550;width:151;height:2" coordorigin="5472,3550" coordsize="151,2">
              <v:shape style="position:absolute;left:5472;top:3550;width:151;height:2" coordorigin="5472,3550" coordsize="151,0" path="m5472,3550l5623,3550e" filled="f" stroked="t" strokeweight=".72pt" strokecolor="#FF0000">
                <v:path arrowok="t"/>
              </v:shape>
            </v:group>
            <v:group style="position:absolute;left:5011;top:3514;width:43;height:36" coordorigin="5011,3514" coordsize="43,36">
              <v:shape style="position:absolute;left:5011;top:3514;width:43;height:36" coordorigin="5011,3514" coordsize="43,36" path="m5011,3550l5054,3514,5054,3514e" filled="f" stroked="t" strokeweight=".72pt" strokecolor="#0000FF">
                <v:path arrowok="t"/>
              </v:shape>
            </v:group>
            <v:group style="position:absolute;left:5054;top:3514;width:94;height:79" coordorigin="5054,3514" coordsize="94,79">
              <v:shape style="position:absolute;left:5054;top:3514;width:94;height:79" coordorigin="5054,3514" coordsize="94,79" path="m5054,3514l5148,3593,5148,3593e" filled="f" stroked="t" strokeweight=".72pt" strokecolor="#0000FF">
                <v:path arrowok="t"/>
              </v:shape>
            </v:group>
            <v:group style="position:absolute;left:5148;top:3514;width:94;height:79" coordorigin="5148,3514" coordsize="94,79">
              <v:shape style="position:absolute;left:5148;top:3514;width:94;height:79" coordorigin="5148,3514" coordsize="94,79" path="m5148,3593l5242,3514,5242,3514e" filled="f" stroked="t" strokeweight=".72pt" strokecolor="#0000FF">
                <v:path arrowok="t"/>
              </v:shape>
            </v:group>
            <v:group style="position:absolute;left:5242;top:3514;width:94;height:79" coordorigin="5242,3514" coordsize="94,79">
              <v:shape style="position:absolute;left:5242;top:3514;width:94;height:79" coordorigin="5242,3514" coordsize="94,79" path="m5242,3514l5335,3593,5335,3593e" filled="f" stroked="t" strokeweight=".72pt" strokecolor="#0000FF">
                <v:path arrowok="t"/>
              </v:shape>
            </v:group>
            <v:group style="position:absolute;left:5335;top:3514;width:86;height:79" coordorigin="5335,3514" coordsize="86,79">
              <v:shape style="position:absolute;left:5335;top:3514;width:86;height:79" coordorigin="5335,3514" coordsize="86,79" path="m5335,3593l5422,3514,5422,3514e" filled="f" stroked="t" strokeweight=".72pt" strokecolor="#0000FF">
                <v:path arrowok="t"/>
              </v:shape>
            </v:group>
            <v:group style="position:absolute;left:5422;top:3514;width:50;height:36" coordorigin="5422,3514" coordsize="50,36">
              <v:shape style="position:absolute;left:5422;top:3514;width:50;height:36" coordorigin="5422,3514" coordsize="50,36" path="m5422,3514l5472,3550,5472,3550e" filled="f" stroked="t" strokeweight=".72pt" strokecolor="#0000FF">
                <v:path arrowok="t"/>
              </v:shape>
            </v:group>
            <v:group style="position:absolute;left:6394;top:8237;width:151;height:2" coordorigin="6394,8237" coordsize="151,2">
              <v:shape style="position:absolute;left:6394;top:8237;width:151;height:2" coordorigin="6394,8237" coordsize="151,0" path="m6394,8237l6545,8237e" filled="f" stroked="t" strokeweight=".72pt" strokecolor="#FF0000">
                <v:path arrowok="t"/>
              </v:shape>
            </v:group>
            <v:group style="position:absolute;left:6084;top:8237;width:151;height:2" coordorigin="6084,8237" coordsize="151,2">
              <v:shape style="position:absolute;left:6084;top:8237;width:151;height:2" coordorigin="6084,8237" coordsize="151,0" path="m6235,8237l6084,8237e" filled="f" stroked="t" strokeweight=".72pt" strokecolor="#FF0000">
                <v:path arrowok="t"/>
              </v:shape>
            </v:group>
            <v:group style="position:absolute;left:6365;top:8237;width:29;height:2" coordorigin="6365,8237" coordsize="29,2">
              <v:shape style="position:absolute;left:6365;top:8237;width:29;height:2" coordorigin="6365,8237" coordsize="29,0" path="m6394,8237l6365,8237,6365,8237e" filled="f" stroked="t" strokeweight=".72pt" strokecolor="#0000FF">
                <v:path arrowok="t"/>
              </v:shape>
            </v:group>
            <v:group style="position:absolute;left:6286;top:8114;width:2;height:238" coordorigin="6286,8114" coordsize="2,238">
              <v:shape style="position:absolute;left:6286;top:8114;width:2;height:238" coordorigin="6286,8114" coordsize="0,238" path="m6286,8114l6286,8352,6286,8352e" filled="f" stroked="t" strokeweight=".72pt" strokecolor="#0000FF">
                <v:path arrowok="t"/>
              </v:shape>
            </v:group>
            <v:group style="position:absolute;left:6365;top:8114;width:2;height:238" coordorigin="6365,8114" coordsize="2,238">
              <v:shape style="position:absolute;left:6365;top:8114;width:2;height:238" coordorigin="6365,8114" coordsize="0,238" path="m6365,8114l6365,8352,6365,8352e" filled="f" stroked="t" strokeweight=".72pt" strokecolor="#0000FF">
                <v:path arrowok="t"/>
              </v:shape>
            </v:group>
            <v:group style="position:absolute;left:6235;top:8237;width:50;height:2" coordorigin="6235,8237" coordsize="50,2">
              <v:shape style="position:absolute;left:6235;top:8237;width:50;height:2" coordorigin="6235,8237" coordsize="50,0" path="m6235,8237l6286,8237,6286,8237e" filled="f" stroked="t" strokeweight=".72pt" strokecolor="#0000FF">
                <v:path arrowok="t"/>
              </v:shape>
            </v:group>
            <v:group style="position:absolute;left:6545;top:8237;width:540;height:2" coordorigin="6545,8237" coordsize="540,2">
              <v:shape style="position:absolute;left:6545;top:8237;width:540;height:2" coordorigin="6545,8237" coordsize="540,0" path="m6545,8237l7085,8237e" filled="f" stroked="t" strokeweight=".72pt" strokecolor="#800040">
                <v:path arrowok="t"/>
              </v:shape>
            </v:group>
            <v:group style="position:absolute;left:4399;top:3550;width:461;height:2" coordorigin="4399,3550" coordsize="461,2">
              <v:shape style="position:absolute;left:4399;top:3550;width:461;height:2" coordorigin="4399,3550" coordsize="461,0" path="m4860,3550l4399,3550,4399,3550e" filled="f" stroked="t" strokeweight=".72pt" strokecolor="#800040">
                <v:path arrowok="t"/>
              </v:shape>
            </v:group>
            <v:group style="position:absolute;left:6775;top:7970;width:2;height:533" coordorigin="6775,7970" coordsize="2,533">
              <v:shape style="position:absolute;left:6775;top:7970;width:2;height:533" coordorigin="6775,7970" coordsize="0,533" path="m6775,8503l6775,7970e" filled="f" stroked="t" strokeweight=".72pt" strokecolor="#800040">
                <v:path arrowok="t"/>
              </v:shape>
            </v:group>
            <v:group style="position:absolute;left:6746;top:8208;width:58;height:43" coordorigin="6746,8208" coordsize="58,43">
              <v:shape style="position:absolute;left:6746;top:8208;width:58;height:43" coordorigin="6746,8208" coordsize="58,43" path="m6790,8251l6761,8251,6746,8237,6746,8222,6761,8208,6790,8208,6804,8222,6804,8237,6790,8251xe" filled="t" fillcolor="#FF00FF" stroked="f">
                <v:path arrowok="t"/>
                <v:fill type="solid"/>
              </v:shape>
            </v:group>
            <v:group style="position:absolute;left:6746;top:8208;width:58;height:43" coordorigin="6746,8208" coordsize="58,43">
              <v:shape style="position:absolute;left:6746;top:8208;width:58;height:43" coordorigin="6746,8208" coordsize="58,43" path="m6746,8230l6746,8222,6761,8208,6775,8208,6790,8208,6804,8222,6804,8230,6804,8237,6790,8251,6775,8251,6761,8251,6746,8237,6746,8230e" filled="f" stroked="t" strokeweight=".72pt" strokecolor="#FF00FF">
                <v:path arrowok="t"/>
              </v:shape>
            </v:group>
            <v:group style="position:absolute;left:6746;top:7949;width:58;height:36" coordorigin="6746,7949" coordsize="58,36">
              <v:shape style="position:absolute;left:6746;top:7949;width:58;height:36" coordorigin="6746,7949" coordsize="58,36" path="m6790,7985l6761,7985,6746,7970,6746,7956,6761,7949,6790,7949,6804,7956,6804,7970,6790,7985xe" filled="t" fillcolor="#FF00FF" stroked="f">
                <v:path arrowok="t"/>
                <v:fill type="solid"/>
              </v:shape>
            </v:group>
            <v:group style="position:absolute;left:6746;top:7949;width:58;height:36" coordorigin="6746,7949" coordsize="58,36">
              <v:shape style="position:absolute;left:6746;top:7949;width:58;height:36" coordorigin="6746,7949" coordsize="58,36" path="m6746,7963l6746,7956,6761,7949,6775,7949,6790,7949,6804,7956,6804,7963,6804,7970,6790,7985,6775,7985,6761,7985,6746,7970,6746,7963e" filled="f" stroked="t" strokeweight=".72pt" strokecolor="#FF00FF">
                <v:path arrowok="t"/>
              </v:shape>
            </v:group>
            <v:group style="position:absolute;left:5782;top:7445;width:151;height:2" coordorigin="5782,7445" coordsize="151,2">
              <v:shape style="position:absolute;left:5782;top:7445;width:151;height:2" coordorigin="5782,7445" coordsize="151,0" path="m5933,7445l5782,7445e" filled="f" stroked="t" strokeweight=".72pt" strokecolor="#FF0000">
                <v:path arrowok="t"/>
              </v:shape>
            </v:group>
            <v:group style="position:absolute;left:6394;top:7445;width:151;height:2" coordorigin="6394,7445" coordsize="151,2">
              <v:shape style="position:absolute;left:6394;top:7445;width:151;height:2" coordorigin="6394,7445" coordsize="151,0" path="m6394,7445l6545,7445e" filled="f" stroked="t" strokeweight=".72pt" strokecolor="#FF0000">
                <v:path arrowok="t"/>
              </v:shape>
            </v:group>
            <v:group style="position:absolute;left:5933;top:7402;width:43;height:43" coordorigin="5933,7402" coordsize="43,43">
              <v:shape style="position:absolute;left:5933;top:7402;width:43;height:43" coordorigin="5933,7402" coordsize="43,43" path="m5933,7445l5976,7402,5976,7402e" filled="f" stroked="t" strokeweight=".72pt" strokecolor="#0000FF">
                <v:path arrowok="t"/>
              </v:shape>
            </v:group>
            <v:group style="position:absolute;left:5976;top:7402;width:94;height:79" coordorigin="5976,7402" coordsize="94,79">
              <v:shape style="position:absolute;left:5976;top:7402;width:94;height:79" coordorigin="5976,7402" coordsize="94,79" path="m5976,7402l6070,7481,6070,7481e" filled="f" stroked="t" strokeweight=".72pt" strokecolor="#0000FF">
                <v:path arrowok="t"/>
              </v:shape>
            </v:group>
            <v:group style="position:absolute;left:6070;top:7402;width:94;height:79" coordorigin="6070,7402" coordsize="94,79">
              <v:shape style="position:absolute;left:6070;top:7402;width:94;height:79" coordorigin="6070,7402" coordsize="94,79" path="m6070,7481l6163,7402,6163,7402e" filled="f" stroked="t" strokeweight=".72pt" strokecolor="#0000FF">
                <v:path arrowok="t"/>
              </v:shape>
            </v:group>
            <v:group style="position:absolute;left:6163;top:7402;width:94;height:79" coordorigin="6163,7402" coordsize="94,79">
              <v:shape style="position:absolute;left:6163;top:7402;width:94;height:79" coordorigin="6163,7402" coordsize="94,79" path="m6163,7402l6257,7481,6257,7481e" filled="f" stroked="t" strokeweight=".72pt" strokecolor="#0000FF">
                <v:path arrowok="t"/>
              </v:shape>
            </v:group>
            <v:group style="position:absolute;left:6257;top:7402;width:86;height:79" coordorigin="6257,7402" coordsize="86,79">
              <v:shape style="position:absolute;left:6257;top:7402;width:86;height:79" coordorigin="6257,7402" coordsize="86,79" path="m6257,7481l6343,7402,6343,7402e" filled="f" stroked="t" strokeweight=".72pt" strokecolor="#0000FF">
                <v:path arrowok="t"/>
              </v:shape>
            </v:group>
            <v:group style="position:absolute;left:6343;top:7402;width:50;height:43" coordorigin="6343,7402" coordsize="50,43">
              <v:shape style="position:absolute;left:6343;top:7402;width:50;height:43" coordorigin="6343,7402" coordsize="50,43" path="m6343,7402l6394,7445,6394,7445e" filled="f" stroked="t" strokeweight=".72pt" strokecolor="#0000FF">
                <v:path arrowok="t"/>
              </v:shape>
            </v:group>
            <v:group style="position:absolute;left:12377;top:8503;width:2;height:259" coordorigin="12377,8503" coordsize="2,259">
              <v:shape style="position:absolute;left:12377;top:8503;width:2;height:259" coordorigin="12377,8503" coordsize="0,259" path="m12377,8503l12377,8762,12377,8762e" filled="f" stroked="t" strokeweight=".72pt" strokecolor="#FF0000">
                <v:path arrowok="t"/>
              </v:shape>
            </v:group>
            <v:group style="position:absolute;left:12427;top:8539;width:2;height:187" coordorigin="12427,8539" coordsize="2,187">
              <v:shape style="position:absolute;left:12427;top:8539;width:2;height:187" coordorigin="12427,8539" coordsize="0,187" path="m12427,8539l12427,8726,12427,8726e" filled="f" stroked="t" strokeweight=".72pt" strokecolor="#FF0000">
                <v:path arrowok="t"/>
              </v:shape>
            </v:group>
            <v:group style="position:absolute;left:12470;top:8582;width:2;height:101" coordorigin="12470,8582" coordsize="2,101">
              <v:shape style="position:absolute;left:12470;top:8582;width:2;height:101" coordorigin="12470,8582" coordsize="0,101" path="m12470,8683l12470,8582,12470,8582e" filled="f" stroked="t" strokeweight=".72pt" strokecolor="#FF0000">
                <v:path arrowok="t"/>
              </v:shape>
            </v:group>
            <v:group style="position:absolute;left:12514;top:8633;width:14;height:2" coordorigin="12514,8633" coordsize="14,2">
              <v:shape style="position:absolute;left:12514;top:8633;width:14;height:2" coordorigin="12514,8633" coordsize="14,0" path="m12514,8633l12528,8633e" filled="f" stroked="t" strokeweight="1.44pt" strokecolor="#FF0000">
                <v:path arrowok="t"/>
              </v:shape>
            </v:group>
            <v:group style="position:absolute;left:5472;top:7445;width:310;height:2" coordorigin="5472,7445" coordsize="310,2">
              <v:shape style="position:absolute;left:5472;top:7445;width:310;height:2" coordorigin="5472,7445" coordsize="310,0" path="m5782,7445l5472,7445,5472,7445e" filled="f" stroked="t" strokeweight=".72pt" strokecolor="#800040">
                <v:path arrowok="t"/>
              </v:shape>
            </v:group>
            <v:group style="position:absolute;left:12456;top:5198;width:1073;height:2" coordorigin="12456,5198" coordsize="1073,2">
              <v:shape style="position:absolute;left:12456;top:5198;width:1073;height:2" coordorigin="12456,5198" coordsize="1073,0" path="m13529,5198l12456,5198,12456,5198e" filled="f" stroked="t" strokeweight=".72pt" strokecolor="#800040">
                <v:path arrowok="t"/>
              </v:shape>
            </v:group>
            <v:group style="position:absolute;left:2786;top:8762;width:842;height:2" coordorigin="2786,8762" coordsize="842,2">
              <v:shape style="position:absolute;left:2786;top:8762;width:842;height:2" coordorigin="2786,8762" coordsize="842,0" path="m3629,8762l2786,8762,2786,8762e" filled="f" stroked="t" strokeweight=".72pt" strokecolor="#800040">
                <v:path arrowok="t"/>
              </v:shape>
            </v:group>
            <v:group style="position:absolute;left:2786;top:2959;width:151;height:2" coordorigin="2786,2959" coordsize="151,2">
              <v:shape style="position:absolute;left:2786;top:2959;width:151;height:2" coordorigin="2786,2959" coordsize="151,0" path="m2938,2959l2786,2959e" filled="f" stroked="t" strokeweight=".72pt" strokecolor="#FF0000">
                <v:path arrowok="t"/>
              </v:shape>
            </v:group>
            <v:group style="position:absolute;left:3247;top:2959;width:151;height:2" coordorigin="3247,2959" coordsize="151,2">
              <v:shape style="position:absolute;left:3247;top:2959;width:151;height:2" coordorigin="3247,2959" coordsize="151,0" path="m3247,2959l3398,2959e" filled="f" stroked="t" strokeweight=".72pt" strokecolor="#FF0000">
                <v:path arrowok="t"/>
              </v:shape>
            </v:group>
            <v:group style="position:absolute;left:3088;top:2888;width:158;height:67" coordorigin="3088,2888" coordsize="158,67">
              <v:shape style="position:absolute;left:3088;top:2888;width:158;height:67" coordorigin="3088,2888" coordsize="158,67" path="m3246,2955l3209,2896,3162,2888,3140,2892,3120,2899,3105,2910,3094,2924,3088,2941,3088,2948,3090,2955e" filled="f" stroked="t" strokeweight=".761269pt" strokecolor="#0000FF">
                <v:path arrowok="t"/>
              </v:shape>
            </v:group>
            <v:group style="position:absolute;left:2939;top:2956;width:136;height:46" coordorigin="2939,2956" coordsize="136,46">
              <v:shape style="position:absolute;left:2939;top:2956;width:136;height:46" coordorigin="2939,2956" coordsize="136,46" path="m2939,2956l2947,2973,2960,2987,2978,2996,2999,3002,3021,3002,3044,2995,3062,2984,3075,2969e" filled="f" stroked="t" strokeweight=".738205pt" strokecolor="#0000FF">
                <v:path arrowok="t"/>
              </v:shape>
            </v:group>
            <v:group style="position:absolute;left:2786;top:9029;width:842;height:2" coordorigin="2786,9029" coordsize="842,2">
              <v:shape style="position:absolute;left:2786;top:9029;width:842;height:2" coordorigin="2786,9029" coordsize="842,0" path="m3629,9029l2786,9029,2786,9029e" filled="f" stroked="t" strokeweight=".72pt" strokecolor="#800040">
                <v:path arrowok="t"/>
              </v:shape>
            </v:group>
            <v:group style="position:absolute;left:6775;top:7574;width:2;height:137" coordorigin="6775,7574" coordsize="2,137">
              <v:shape style="position:absolute;left:6775;top:7574;width:2;height:137" coordorigin="6775,7574" coordsize="0,137" path="m6775,7711l6775,7574e" filled="f" stroked="t" strokeweight=".72pt" strokecolor="#FF0000">
                <v:path arrowok="t"/>
              </v:shape>
            </v:group>
            <v:group style="position:absolute;left:6775;top:7841;width:2;height:130" coordorigin="6775,7841" coordsize="2,130">
              <v:shape style="position:absolute;left:6775;top:7841;width:2;height:130" coordorigin="6775,7841" coordsize="0,130" path="m6775,7841l6775,7970e" filled="f" stroked="t" strokeweight=".72pt" strokecolor="#FF0000">
                <v:path arrowok="t"/>
              </v:shape>
            </v:group>
            <v:group style="position:absolute;left:6768;top:7722;width:14;height:2" coordorigin="6768,7722" coordsize="14,2">
              <v:shape style="position:absolute;left:6768;top:7722;width:14;height:2" coordorigin="6768,7722" coordsize="14,0" path="m6768,7722l6782,7722e" filled="f" stroked="t" strokeweight="1.08pt" strokecolor="#0000FF">
                <v:path arrowok="t"/>
              </v:shape>
            </v:group>
            <v:group style="position:absolute;left:6638;top:7798;width:274;height:2" coordorigin="6638,7798" coordsize="274,2">
              <v:shape style="position:absolute;left:6638;top:7798;width:274;height:2" coordorigin="6638,7798" coordsize="274,0" path="m6638,7798l6912,7798,6912,7798e" filled="f" stroked="t" strokeweight=".72pt" strokecolor="#0000FF">
                <v:path arrowok="t"/>
              </v:shape>
            </v:group>
            <v:group style="position:absolute;left:6638;top:7733;width:274;height:2" coordorigin="6638,7733" coordsize="274,2">
              <v:shape style="position:absolute;left:6638;top:7733;width:274;height:2" coordorigin="6638,7733" coordsize="274,0" path="m6638,7733l6912,7733,6912,7733e" filled="f" stroked="t" strokeweight=".72pt" strokecolor="#0000FF">
                <v:path arrowok="t"/>
              </v:shape>
            </v:group>
            <v:group style="position:absolute;left:6768;top:7819;width:14;height:2" coordorigin="6768,7819" coordsize="14,2">
              <v:shape style="position:absolute;left:6768;top:7819;width:14;height:2" coordorigin="6768,7819" coordsize="14,0" path="m6768,7819l6782,7819e" filled="f" stroked="t" strokeweight="2.16pt" strokecolor="#0000FF">
                <v:path arrowok="t"/>
              </v:shape>
            </v:group>
            <v:group style="position:absolute;left:6545;top:7445;width:230;height:2" coordorigin="6545,7445" coordsize="230,2">
              <v:shape style="position:absolute;left:6545;top:7445;width:230;height:2" coordorigin="6545,7445" coordsize="230,0" path="m6775,7445l6545,7445,6545,7445e" filled="f" stroked="t" strokeweight=".72pt" strokecolor="#800040">
                <v:path arrowok="t"/>
              </v:shape>
            </v:group>
            <v:group style="position:absolute;left:6775;top:7445;width:2;height:130" coordorigin="6775,7445" coordsize="2,130">
              <v:shape style="position:absolute;left:6775;top:7445;width:2;height:130" coordorigin="6775,7445" coordsize="0,130" path="m6775,7574l6775,7445,6775,7445e" filled="f" stroked="t" strokeweight=".72pt" strokecolor="#800040">
                <v:path arrowok="t"/>
              </v:shape>
            </v:group>
            <v:group style="position:absolute;left:10310;top:3614;width:2;height:266" coordorigin="10310,3614" coordsize="2,266">
              <v:shape style="position:absolute;left:10310;top:3614;width:2;height:266" coordorigin="10310,3614" coordsize="0,266" path="m10310,3881l10310,3614e" filled="f" stroked="t" strokeweight=".72pt" strokecolor="#FF0000">
                <v:path arrowok="t"/>
              </v:shape>
            </v:group>
            <v:group style="position:absolute;left:10310;top:3089;width:2;height:130" coordorigin="10310,3089" coordsize="2,130">
              <v:shape style="position:absolute;left:10310;top:3089;width:2;height:130" coordorigin="10310,3089" coordsize="0,130" path="m10310,3218l10310,3089e" filled="f" stroked="t" strokeweight=".72pt" strokecolor="#FF0000">
                <v:path arrowok="t"/>
              </v:shape>
            </v:group>
            <v:group style="position:absolute;left:10260;top:3578;width:50;height:36" coordorigin="10260,3578" coordsize="50,36">
              <v:shape style="position:absolute;left:10260;top:3578;width:50;height:36" coordorigin="10260,3578" coordsize="50,36" path="m10310,3614l10260,3578,10260,3578e" filled="f" stroked="t" strokeweight=".72pt" strokecolor="#0000FF">
                <v:path arrowok="t"/>
              </v:shape>
            </v:group>
            <v:group style="position:absolute;left:10260;top:3499;width:94;height:79" coordorigin="10260,3499" coordsize="94,79">
              <v:shape style="position:absolute;left:10260;top:3499;width:94;height:79" coordorigin="10260,3499" coordsize="94,79" path="m10260,3578l10354,3499,10354,3499e" filled="f" stroked="t" strokeweight=".72pt" strokecolor="#0000FF">
                <v:path arrowok="t"/>
              </v:shape>
            </v:group>
            <v:group style="position:absolute;left:10260;top:3420;width:94;height:79" coordorigin="10260,3420" coordsize="94,79">
              <v:shape style="position:absolute;left:10260;top:3420;width:94;height:79" coordorigin="10260,3420" coordsize="94,79" path="m10354,3499l10260,3420,10260,3420e" filled="f" stroked="t" strokeweight=".72pt" strokecolor="#0000FF">
                <v:path arrowok="t"/>
              </v:shape>
            </v:group>
            <v:group style="position:absolute;left:10260;top:3341;width:94;height:79" coordorigin="10260,3341" coordsize="94,79">
              <v:shape style="position:absolute;left:10260;top:3341;width:94;height:79" coordorigin="10260,3341" coordsize="94,79" path="m10260,3420l10354,3341,10354,3341e" filled="f" stroked="t" strokeweight=".72pt" strokecolor="#0000FF">
                <v:path arrowok="t"/>
              </v:shape>
            </v:group>
            <v:group style="position:absolute;left:10260;top:3262;width:94;height:79" coordorigin="10260,3262" coordsize="94,79">
              <v:shape style="position:absolute;left:10260;top:3262;width:94;height:79" coordorigin="10260,3262" coordsize="94,79" path="m10354,3341l10260,3262,10260,3262e" filled="f" stroked="t" strokeweight=".72pt" strokecolor="#0000FF">
                <v:path arrowok="t"/>
              </v:shape>
            </v:group>
            <v:group style="position:absolute;left:10260;top:3218;width:50;height:43" coordorigin="10260,3218" coordsize="50,43">
              <v:shape style="position:absolute;left:10260;top:3218;width:50;height:43" coordorigin="10260,3218" coordsize="50,43" path="m10260,3262l10310,3218,10310,3218e" filled="f" stroked="t" strokeweight=".72pt" strokecolor="#0000FF">
                <v:path arrowok="t"/>
              </v:shape>
            </v:group>
            <v:group style="position:absolute;left:12456;top:5335;width:1073;height:2" coordorigin="12456,5335" coordsize="1073,2">
              <v:shape style="position:absolute;left:12456;top:5335;width:1073;height:2" coordorigin="12456,5335" coordsize="1073,0" path="m13529,5335l12456,5335,12456,5335e" filled="f" stroked="t" strokeweight=".72pt" strokecolor="#800040">
                <v:path arrowok="t"/>
              </v:shape>
            </v:group>
            <v:group style="position:absolute;left:2707;top:8503;width:922;height:2" coordorigin="2707,8503" coordsize="922,2">
              <v:shape style="position:absolute;left:2707;top:8503;width:922;height:2" coordorigin="2707,8503" coordsize="922,0" path="m3629,8503l2707,8503,2707,8503e" filled="f" stroked="t" strokeweight=".72pt" strokecolor="#800040">
                <v:path arrowok="t"/>
              </v:shape>
            </v:group>
            <v:group style="position:absolute;left:10310;top:2959;width:2;height:130" coordorigin="10310,2959" coordsize="2,130">
              <v:shape style="position:absolute;left:10310;top:2959;width:2;height:130" coordorigin="10310,2959" coordsize="0,130" path="m10310,3089l10310,2959,10310,2959e" filled="f" stroked="t" strokeweight=".72pt" strokecolor="#800040">
                <v:path arrowok="t"/>
              </v:shape>
            </v:group>
            <v:group style="position:absolute;left:2599;top:9533;width:65;height:36" coordorigin="2599,9533" coordsize="65,36">
              <v:shape style="position:absolute;left:2599;top:9533;width:65;height:36" coordorigin="2599,9533" coordsize="65,36" path="m2614,9569l2599,9554,2599,9540,2614,9533,2642,9533,2664,9540,2664,9547,2652,9560,2630,9569,2614,9569xe" filled="t" fillcolor="#FF00FF" stroked="f">
                <v:path arrowok="t"/>
                <v:fill type="solid"/>
              </v:shape>
            </v:group>
            <v:group style="position:absolute;left:2599;top:9533;width:65;height:36" coordorigin="2599,9533" coordsize="65,36">
              <v:shape style="position:absolute;left:2599;top:9533;width:65;height:36" coordorigin="2599,9533" coordsize="65,36" path="m2599,9547l2599,9540,2614,9533,2628,9533,2642,9533,2664,9540,2664,9547,2652,9560,2630,9569,2614,9569,2599,9554,2599,9547e" filled="f" stroked="t" strokeweight=".72pt" strokecolor="#FF00FF">
                <v:path arrowok="t"/>
              </v:shape>
            </v:group>
            <v:group style="position:absolute;left:3398;top:10879;width:2;height:130" coordorigin="3398,10879" coordsize="2,130">
              <v:shape style="position:absolute;left:3398;top:10879;width:2;height:130" coordorigin="3398,10879" coordsize="0,130" path="m3398,10879l3398,11009e" filled="f" stroked="t" strokeweight=".72pt" strokecolor="#FF0000">
                <v:path arrowok="t"/>
              </v:shape>
            </v:group>
            <v:group style="position:absolute;left:3398;top:10346;width:2;height:137" coordorigin="3398,10346" coordsize="2,137">
              <v:shape style="position:absolute;left:3398;top:10346;width:2;height:137" coordorigin="3398,10346" coordsize="0,137" path="m3398,10483l3398,10346e" filled="f" stroked="t" strokeweight=".72pt" strokecolor="#FF0000">
                <v:path arrowok="t"/>
              </v:shape>
            </v:group>
            <v:group style="position:absolute;left:3355;top:10836;width:43;height:43" coordorigin="3355,10836" coordsize="43,43">
              <v:shape style="position:absolute;left:3355;top:10836;width:43;height:43" coordorigin="3355,10836" coordsize="43,43" path="m3398,10879l3355,10836,3355,10836e" filled="f" stroked="t" strokeweight=".72pt" strokecolor="#0000FF">
                <v:path arrowok="t"/>
              </v:shape>
            </v:group>
            <v:group style="position:absolute;left:3355;top:10757;width:86;height:79" coordorigin="3355,10757" coordsize="86,79">
              <v:shape style="position:absolute;left:3355;top:10757;width:86;height:79" coordorigin="3355,10757" coordsize="86,79" path="m3355,10836l3442,10757,3442,10757e" filled="f" stroked="t" strokeweight=".72pt" strokecolor="#0000FF">
                <v:path arrowok="t"/>
              </v:shape>
            </v:group>
            <v:group style="position:absolute;left:3355;top:10678;width:86;height:79" coordorigin="3355,10678" coordsize="86,79">
              <v:shape style="position:absolute;left:3355;top:10678;width:86;height:79" coordorigin="3355,10678" coordsize="86,79" path="m3442,10757l3355,10678,3355,10678e" filled="f" stroked="t" strokeweight=".72pt" strokecolor="#0000FF">
                <v:path arrowok="t"/>
              </v:shape>
            </v:group>
            <v:group style="position:absolute;left:3355;top:10598;width:86;height:79" coordorigin="3355,10598" coordsize="86,79">
              <v:shape style="position:absolute;left:3355;top:10598;width:86;height:79" coordorigin="3355,10598" coordsize="86,79" path="m3355,10678l3442,10598,3442,10598e" filled="f" stroked="t" strokeweight=".72pt" strokecolor="#0000FF">
                <v:path arrowok="t"/>
              </v:shape>
            </v:group>
            <v:group style="position:absolute;left:3355;top:10519;width:86;height:79" coordorigin="3355,10519" coordsize="86,79">
              <v:shape style="position:absolute;left:3355;top:10519;width:86;height:79" coordorigin="3355,10519" coordsize="86,79" path="m3442,10598l3355,10519,3355,10519e" filled="f" stroked="t" strokeweight=".72pt" strokecolor="#0000FF">
                <v:path arrowok="t"/>
              </v:shape>
            </v:group>
            <v:group style="position:absolute;left:3355;top:10483;width:43;height:36" coordorigin="3355,10483" coordsize="43,36">
              <v:shape style="position:absolute;left:3355;top:10483;width:43;height:36" coordorigin="3355,10483" coordsize="43,36" path="m3355,10519l3398,10483,3398,10483e" filled="f" stroked="t" strokeweight=".72pt" strokecolor="#0000FF">
                <v:path arrowok="t"/>
              </v:shape>
            </v:group>
            <v:group style="position:absolute;left:3017;top:9295;width:612;height:2" coordorigin="3017,9295" coordsize="612,2">
              <v:shape style="position:absolute;left:3017;top:9295;width:612;height:2" coordorigin="3017,9295" coordsize="612,0" path="m3629,9295l3017,9295,3017,9295e" filled="f" stroked="t" strokeweight=".72pt" strokecolor="#800040">
                <v:path arrowok="t"/>
              </v:shape>
            </v:group>
            <v:group style="position:absolute;left:9770;top:8237;width:151;height:266" coordorigin="9770,8237" coordsize="151,266">
              <v:shape style="position:absolute;left:9770;top:8237;width:151;height:266" coordorigin="9770,8237" coordsize="151,266" path="m9922,8237l9922,8503,9770,8366,9922,8237e" filled="f" stroked="t" strokeweight=".72pt" strokecolor="#FF0000">
                <v:path arrowok="t"/>
              </v:shape>
            </v:group>
            <v:group style="position:absolute;left:9821;top:8482;width:14;height:2" coordorigin="9821,8482" coordsize="14,2">
              <v:shape style="position:absolute;left:9821;top:8482;width:14;height:2" coordorigin="9821,8482" coordsize="14,0" path="m9821,8482l9835,8482e" filled="f" stroked="t" strokeweight="2.16pt" strokecolor="#FF0000">
                <v:path arrowok="t"/>
              </v:shape>
            </v:group>
            <v:group style="position:absolute;left:9792;top:8474;width:14;height:2" coordorigin="9792,8474" coordsize="14,2">
              <v:shape style="position:absolute;left:9792;top:8474;width:14;height:2" coordorigin="9792,8474" coordsize="14,0" path="m9792,8474l9806,8474e" filled="f" stroked="t" strokeweight="1.44pt" strokecolor="#FF0000">
                <v:path arrowok="t"/>
              </v:shape>
            </v:group>
            <v:group style="position:absolute;left:5472;top:7711;width:612;height:2" coordorigin="5472,7711" coordsize="612,2">
              <v:shape style="position:absolute;left:5472;top:7711;width:612;height:2" coordorigin="5472,7711" coordsize="612,0" path="m6084,7711l5472,7711,5472,7711e" filled="f" stroked="t" strokeweight=".72pt" strokecolor="#800040">
                <v:path arrowok="t"/>
              </v:shape>
            </v:group>
            <v:group style="position:absolute;left:7618;top:9158;width:2;height:137" coordorigin="7618,9158" coordsize="2,137">
              <v:shape style="position:absolute;left:7618;top:9158;width:2;height:137" coordorigin="7618,9158" coordsize="0,137" path="m7618,9295l7618,9158e" filled="f" stroked="t" strokeweight=".72pt" strokecolor="#FF0000">
                <v:path arrowok="t"/>
              </v:shape>
            </v:group>
            <v:group style="position:absolute;left:7618;top:9425;width:2;height:130" coordorigin="7618,9425" coordsize="2,130">
              <v:shape style="position:absolute;left:7618;top:9425;width:2;height:130" coordorigin="7618,9425" coordsize="0,130" path="m7618,9425l7618,9554e" filled="f" stroked="t" strokeweight=".72pt" strokecolor="#FF0000">
                <v:path arrowok="t"/>
              </v:shape>
            </v:group>
            <v:group style="position:absolute;left:7610;top:9306;width:14;height:2" coordorigin="7610,9306" coordsize="14,2">
              <v:shape style="position:absolute;left:7610;top:9306;width:14;height:2" coordorigin="7610,9306" coordsize="14,0" path="m7610,9306l7625,9306e" filled="f" stroked="t" strokeweight="1.08pt" strokecolor="#0000FF">
                <v:path arrowok="t"/>
              </v:shape>
            </v:group>
            <v:group style="position:absolute;left:7481;top:9382;width:281;height:2" coordorigin="7481,9382" coordsize="281,2">
              <v:shape style="position:absolute;left:7481;top:9382;width:281;height:2" coordorigin="7481,9382" coordsize="281,0" path="m7481,9382l7762,9382,7762,9382e" filled="f" stroked="t" strokeweight=".72pt" strokecolor="#0000FF">
                <v:path arrowok="t"/>
              </v:shape>
            </v:group>
            <v:group style="position:absolute;left:7481;top:9317;width:281;height:2" coordorigin="7481,9317" coordsize="281,2">
              <v:shape style="position:absolute;left:7481;top:9317;width:281;height:2" coordorigin="7481,9317" coordsize="281,0" path="m7481,9317l7762,9317,7762,9317e" filled="f" stroked="t" strokeweight=".72pt" strokecolor="#0000FF">
                <v:path arrowok="t"/>
              </v:shape>
            </v:group>
            <v:group style="position:absolute;left:7610;top:9403;width:14;height:2" coordorigin="7610,9403" coordsize="14,2">
              <v:shape style="position:absolute;left:7610;top:9403;width:14;height:2" coordorigin="7610,9403" coordsize="14,0" path="m7610,9403l7625,9403e" filled="f" stroked="t" strokeweight="2.16pt" strokecolor="#0000FF">
                <v:path arrowok="t"/>
              </v:shape>
            </v:group>
            <v:group style="position:absolute;left:7618;top:9554;width:2;height:331" coordorigin="7618,9554" coordsize="2,331">
              <v:shape style="position:absolute;left:7618;top:9554;width:2;height:331" coordorigin="7618,9554" coordsize="0,331" path="m7618,9886l7618,9554,7618,9554e" filled="f" stroked="t" strokeweight=".72pt" strokecolor="#800040">
                <v:path arrowok="t"/>
              </v:shape>
            </v:group>
            <v:group style="position:absolute;left:10310;top:4277;width:2;height:266" coordorigin="10310,4277" coordsize="2,266">
              <v:shape style="position:absolute;left:10310;top:4277;width:2;height:266" coordorigin="10310,4277" coordsize="0,266" path="m10310,4543l10310,4277e" filled="f" stroked="t" strokeweight=".72pt" strokecolor="#FF0000">
                <v:path arrowok="t"/>
              </v:shape>
            </v:group>
            <v:group style="position:absolute;left:10260;top:4234;width:50;height:43" coordorigin="10260,4234" coordsize="50,43">
              <v:shape style="position:absolute;left:10260;top:4234;width:50;height:43" coordorigin="10260,4234" coordsize="50,43" path="m10310,4277l10260,4234,10260,4234e" filled="f" stroked="t" strokeweight=".72pt" strokecolor="#0000FF">
                <v:path arrowok="t"/>
              </v:shape>
            </v:group>
            <v:group style="position:absolute;left:10260;top:4154;width:94;height:79" coordorigin="10260,4154" coordsize="94,79">
              <v:shape style="position:absolute;left:10260;top:4154;width:94;height:79" coordorigin="10260,4154" coordsize="94,79" path="m10260,4234l10354,4154,10354,4154e" filled="f" stroked="t" strokeweight=".72pt" strokecolor="#0000FF">
                <v:path arrowok="t"/>
              </v:shape>
            </v:group>
            <v:group style="position:absolute;left:10260;top:4075;width:94;height:79" coordorigin="10260,4075" coordsize="94,79">
              <v:shape style="position:absolute;left:10260;top:4075;width:94;height:79" coordorigin="10260,4075" coordsize="94,79" path="m10354,4154l10260,4075,10260,4075e" filled="f" stroked="t" strokeweight=".72pt" strokecolor="#0000FF">
                <v:path arrowok="t"/>
              </v:shape>
            </v:group>
            <v:group style="position:absolute;left:10260;top:3996;width:94;height:79" coordorigin="10260,3996" coordsize="94,79">
              <v:shape style="position:absolute;left:10260;top:3996;width:94;height:79" coordorigin="10260,3996" coordsize="94,79" path="m10260,4075l10354,3996,10354,3996e" filled="f" stroked="t" strokeweight=".72pt" strokecolor="#0000FF">
                <v:path arrowok="t"/>
              </v:shape>
            </v:group>
            <v:group style="position:absolute;left:10260;top:3917;width:94;height:79" coordorigin="10260,3917" coordsize="94,79">
              <v:shape style="position:absolute;left:10260;top:3917;width:94;height:79" coordorigin="10260,3917" coordsize="94,79" path="m10354,3996l10260,3917,10260,3917e" filled="f" stroked="t" strokeweight=".72pt" strokecolor="#0000FF">
                <v:path arrowok="t"/>
              </v:shape>
            </v:group>
            <v:group style="position:absolute;left:10260;top:3881;width:50;height:36" coordorigin="10260,3881" coordsize="50,36">
              <v:shape style="position:absolute;left:10260;top:3881;width:50;height:36" coordorigin="10260,3881" coordsize="50,36" path="m10260,3917l10310,3881,10310,3881e" filled="f" stroked="t" strokeweight=".72pt" strokecolor="#0000FF">
                <v:path arrowok="t"/>
              </v:shape>
            </v:group>
            <v:group style="position:absolute;left:6314;top:6919;width:151;height:2" coordorigin="6314,6919" coordsize="151,2">
              <v:shape style="position:absolute;left:6314;top:6919;width:151;height:2" coordorigin="6314,6919" coordsize="151,0" path="m6466,6919l6314,6919e" filled="f" stroked="t" strokeweight=".72pt" strokecolor="#FF0000">
                <v:path arrowok="t"/>
              </v:shape>
            </v:group>
            <v:group style="position:absolute;left:6926;top:6919;width:158;height:2" coordorigin="6926,6919" coordsize="158,2">
              <v:shape style="position:absolute;left:6926;top:6919;width:158;height:2" coordorigin="6926,6919" coordsize="158,0" path="m6926,6919l7085,6919e" filled="f" stroked="t" strokeweight=".72pt" strokecolor="#FF0000">
                <v:path arrowok="t"/>
              </v:shape>
            </v:group>
            <v:group style="position:absolute;left:6466;top:6876;width:50;height:43" coordorigin="6466,6876" coordsize="50,43">
              <v:shape style="position:absolute;left:6466;top:6876;width:50;height:43" coordorigin="6466,6876" coordsize="50,43" path="m6466,6919l6516,6876,6516,6876e" filled="f" stroked="t" strokeweight=".72pt" strokecolor="#0000FF">
                <v:path arrowok="t"/>
              </v:shape>
            </v:group>
            <v:group style="position:absolute;left:6516;top:6876;width:94;height:79" coordorigin="6516,6876" coordsize="94,79">
              <v:shape style="position:absolute;left:6516;top:6876;width:94;height:79" coordorigin="6516,6876" coordsize="94,79" path="m6516,6876l6610,6955,6610,6955e" filled="f" stroked="t" strokeweight=".72pt" strokecolor="#0000FF">
                <v:path arrowok="t"/>
              </v:shape>
            </v:group>
            <v:group style="position:absolute;left:6610;top:6876;width:86;height:79" coordorigin="6610,6876" coordsize="86,79">
              <v:shape style="position:absolute;left:6610;top:6876;width:86;height:79" coordorigin="6610,6876" coordsize="86,79" path="m6610,6955l6696,6876,6696,6876e" filled="f" stroked="t" strokeweight=".72pt" strokecolor="#0000FF">
                <v:path arrowok="t"/>
              </v:shape>
            </v:group>
            <v:group style="position:absolute;left:6696;top:6876;width:94;height:79" coordorigin="6696,6876" coordsize="94,79">
              <v:shape style="position:absolute;left:6696;top:6876;width:94;height:79" coordorigin="6696,6876" coordsize="94,79" path="m6696,6876l6790,6955,6790,6955e" filled="f" stroked="t" strokeweight=".72pt" strokecolor="#0000FF">
                <v:path arrowok="t"/>
              </v:shape>
            </v:group>
            <v:group style="position:absolute;left:6790;top:6876;width:94;height:79" coordorigin="6790,6876" coordsize="94,79">
              <v:shape style="position:absolute;left:6790;top:6876;width:94;height:79" coordorigin="6790,6876" coordsize="94,79" path="m6790,6955l6883,6876,6883,6876e" filled="f" stroked="t" strokeweight=".72pt" strokecolor="#0000FF">
                <v:path arrowok="t"/>
              </v:shape>
            </v:group>
            <v:group style="position:absolute;left:6883;top:6876;width:43;height:43" coordorigin="6883,6876" coordsize="43,43">
              <v:shape style="position:absolute;left:6883;top:6876;width:43;height:43" coordorigin="6883,6876" coordsize="43,43" path="m6883,6876l6926,6919,6926,6919e" filled="f" stroked="t" strokeweight=".72pt" strokecolor="#0000FF">
                <v:path arrowok="t"/>
              </v:shape>
            </v:group>
            <v:group style="position:absolute;left:13529;top:4406;width:158;height:2" coordorigin="13529,4406" coordsize="158,2">
              <v:shape style="position:absolute;left:13529;top:4406;width:158;height:2" coordorigin="13529,4406" coordsize="158,0" path="m13687,4406l13529,4406e" filled="f" stroked="t" strokeweight=".72pt" strokecolor="#FF0000">
                <v:path arrowok="t"/>
              </v:shape>
            </v:group>
            <v:group style="position:absolute;left:13529;top:4543;width:158;height:2" coordorigin="13529,4543" coordsize="158,2">
              <v:shape style="position:absolute;left:13529;top:4543;width:158;height:2" coordorigin="13529,4543" coordsize="158,0" path="m13687,4543l13529,4543e" filled="f" stroked="t" strokeweight=".72pt" strokecolor="#FF0000">
                <v:path arrowok="t"/>
              </v:shape>
            </v:group>
            <v:group style="position:absolute;left:13529;top:4673;width:158;height:2" coordorigin="13529,4673" coordsize="158,2">
              <v:shape style="position:absolute;left:13529;top:4673;width:158;height:2" coordorigin="13529,4673" coordsize="158,0" path="m13687,4673l13529,4673e" filled="f" stroked="t" strokeweight=".72pt" strokecolor="#FF0000">
                <v:path arrowok="t"/>
              </v:shape>
            </v:group>
            <v:group style="position:absolute;left:13486;top:4630;width:108;height:94" coordorigin="13486,4630" coordsize="108,94">
              <v:shape style="position:absolute;left:13486;top:4630;width:108;height:94" coordorigin="13486,4630" coordsize="108,94" path="m13486,4630l13594,4723e" filled="f" stroked="t" strokeweight=".72pt" strokecolor="#804000">
                <v:path arrowok="t"/>
              </v:shape>
            </v:group>
            <v:group style="position:absolute;left:13471;top:4630;width:108;height:94" coordorigin="13471,4630" coordsize="108,94">
              <v:shape style="position:absolute;left:13471;top:4630;width:108;height:94" coordorigin="13471,4630" coordsize="108,94" path="m13579,4630l13471,4723e" filled="f" stroked="t" strokeweight=".72pt" strokecolor="#804000">
                <v:path arrowok="t"/>
              </v:shape>
            </v:group>
            <v:group style="position:absolute;left:13529;top:4802;width:158;height:2" coordorigin="13529,4802" coordsize="158,2">
              <v:shape style="position:absolute;left:13529;top:4802;width:158;height:2" coordorigin="13529,4802" coordsize="158,0" path="m13687,4802l13529,4802e" filled="f" stroked="t" strokeweight=".72pt" strokecolor="#FF0000">
                <v:path arrowok="t"/>
              </v:shape>
            </v:group>
            <v:group style="position:absolute;left:13486;top:4766;width:108;height:94" coordorigin="13486,4766" coordsize="108,94">
              <v:shape style="position:absolute;left:13486;top:4766;width:108;height:94" coordorigin="13486,4766" coordsize="108,94" path="m13486,4766l13594,4860e" filled="f" stroked="t" strokeweight=".72pt" strokecolor="#804000">
                <v:path arrowok="t"/>
              </v:shape>
            </v:group>
            <v:group style="position:absolute;left:13471;top:4766;width:108;height:94" coordorigin="13471,4766" coordsize="108,94">
              <v:shape style="position:absolute;left:13471;top:4766;width:108;height:94" coordorigin="13471,4766" coordsize="108,94" path="m13579,4766l13471,4860e" filled="f" stroked="t" strokeweight=".72pt" strokecolor="#804000">
                <v:path arrowok="t"/>
              </v:shape>
            </v:group>
            <v:group style="position:absolute;left:13529;top:4939;width:158;height:2" coordorigin="13529,4939" coordsize="158,2">
              <v:shape style="position:absolute;left:13529;top:4939;width:158;height:2" coordorigin="13529,4939" coordsize="158,0" path="m13687,4939l13529,4939e" filled="f" stroked="t" strokeweight=".72pt" strokecolor="#FF0000">
                <v:path arrowok="t"/>
              </v:shape>
            </v:group>
            <v:group style="position:absolute;left:13529;top:5069;width:158;height:2" coordorigin="13529,5069" coordsize="158,2">
              <v:shape style="position:absolute;left:13529;top:5069;width:158;height:2" coordorigin="13529,5069" coordsize="158,0" path="m13687,5069l13529,5069e" filled="f" stroked="t" strokeweight=".72pt" strokecolor="#FF0000">
                <v:path arrowok="t"/>
              </v:shape>
            </v:group>
            <v:group style="position:absolute;left:13529;top:5198;width:158;height:2" coordorigin="13529,5198" coordsize="158,2">
              <v:shape style="position:absolute;left:13529;top:5198;width:158;height:2" coordorigin="13529,5198" coordsize="158,0" path="m13687,5198l13529,5198e" filled="f" stroked="t" strokeweight=".72pt" strokecolor="#FF0000">
                <v:path arrowok="t"/>
              </v:shape>
            </v:group>
            <v:group style="position:absolute;left:13529;top:5335;width:158;height:2" coordorigin="13529,5335" coordsize="158,2">
              <v:shape style="position:absolute;left:13529;top:5335;width:158;height:2" coordorigin="13529,5335" coordsize="158,0" path="m13687,5335l13529,5335e" filled="f" stroked="t" strokeweight=".72pt" strokecolor="#FF0000">
                <v:path arrowok="t"/>
              </v:shape>
            </v:group>
            <v:group style="position:absolute;left:13529;top:5465;width:158;height:2" coordorigin="13529,5465" coordsize="158,2">
              <v:shape style="position:absolute;left:13529;top:5465;width:158;height:2" coordorigin="13529,5465" coordsize="158,0" path="m13687,5465l13529,5465e" filled="f" stroked="t" strokeweight=".72pt" strokecolor="#FF0000">
                <v:path arrowok="t"/>
              </v:shape>
            </v:group>
            <v:group style="position:absolute;left:13529;top:5594;width:158;height:2" coordorigin="13529,5594" coordsize="158,2">
              <v:shape style="position:absolute;left:13529;top:5594;width:158;height:2" coordorigin="13529,5594" coordsize="158,0" path="m13687,5594l13529,5594e" filled="f" stroked="t" strokeweight=".72pt" strokecolor="#FF0000">
                <v:path arrowok="t"/>
              </v:shape>
            </v:group>
            <v:group style="position:absolute;left:13529;top:5731;width:158;height:2" coordorigin="13529,5731" coordsize="158,2">
              <v:shape style="position:absolute;left:13529;top:5731;width:158;height:2" coordorigin="13529,5731" coordsize="158,0" path="m13687,5731l13529,5731e" filled="f" stroked="t" strokeweight=".72pt" strokecolor="#FF0000">
                <v:path arrowok="t"/>
              </v:shape>
            </v:group>
            <v:group style="position:absolute;left:13529;top:5861;width:158;height:2" coordorigin="13529,5861" coordsize="158,2">
              <v:shape style="position:absolute;left:13529;top:5861;width:158;height:2" coordorigin="13529,5861" coordsize="158,0" path="m13687,5861l13529,5861e" filled="f" stroked="t" strokeweight=".72pt" strokecolor="#FF0000">
                <v:path arrowok="t"/>
              </v:shape>
            </v:group>
            <v:group style="position:absolute;left:13687;top:4277;width:317;height:1714" coordorigin="13687,4277" coordsize="317,1714">
              <v:shape style="position:absolute;left:13687;top:4277;width:317;height:1714" coordorigin="13687,4277" coordsize="317,1714" path="m13687,5990l14004,5990,14004,4277,13687,4277,13687,5990xe" filled="f" stroked="t" strokeweight=".72pt" strokecolor="#0000FF">
                <v:path arrowok="t"/>
              </v:shape>
            </v:group>
            <v:group style="position:absolute;left:5472;top:9295;width:922;height:2" coordorigin="5472,9295" coordsize="922,2">
              <v:shape style="position:absolute;left:5472;top:9295;width:922;height:2" coordorigin="5472,9295" coordsize="922,0" path="m6394,9295l5472,9295,5472,9295e" filled="f" stroked="t" strokeweight=".72pt" strokecolor="#800040">
                <v:path arrowok="t"/>
              </v:shape>
            </v:group>
            <v:group style="position:absolute;left:7085;top:6919;width:533;height:2" coordorigin="7085,6919" coordsize="533,2">
              <v:shape style="position:absolute;left:7085;top:6919;width:533;height:2" coordorigin="7085,6919" coordsize="533,0" path="m7618,6919l7085,6919,7085,6919e" filled="f" stroked="t" strokeweight=".72pt" strokecolor="#800040">
                <v:path arrowok="t"/>
              </v:shape>
            </v:group>
            <v:group style="position:absolute;left:7618;top:6919;width:2;height:2239" coordorigin="7618,6919" coordsize="2,2239">
              <v:shape style="position:absolute;left:7618;top:6919;width:2;height:2239" coordorigin="7618,6919" coordsize="0,2239" path="m7618,9158l7618,6919e" filled="f" stroked="t" strokeweight=".72pt" strokecolor="#800040">
                <v:path arrowok="t"/>
              </v:shape>
            </v:group>
            <v:group style="position:absolute;left:7589;top:8741;width:65;height:36" coordorigin="7589,8741" coordsize="65,36">
              <v:shape style="position:absolute;left:7589;top:8741;width:65;height:36" coordorigin="7589,8741" coordsize="65,36" path="m7603,8777l7589,8762,7589,8748,7603,8741,7632,8741,7654,8748,7654,8755,7642,8768,7620,8777,7603,8777xe" filled="t" fillcolor="#FF00FF" stroked="f">
                <v:path arrowok="t"/>
                <v:fill type="solid"/>
              </v:shape>
            </v:group>
            <v:group style="position:absolute;left:7589;top:8741;width:65;height:36" coordorigin="7589,8741" coordsize="65,36">
              <v:shape style="position:absolute;left:7589;top:8741;width:65;height:36" coordorigin="7589,8741" coordsize="65,36" path="m7589,8755l7589,8748,7603,8741,7618,8741,7632,8741,7654,8748,7654,8755,7642,8768,7620,8777,7603,8777,7589,8762,7589,8755e" filled="f" stroked="t" strokeweight=".72pt" strokecolor="#FF00FF">
                <v:path arrowok="t"/>
              </v:shape>
            </v:group>
            <v:group style="position:absolute;left:5472;top:7970;width:1303;height:2" coordorigin="5472,7970" coordsize="1303,2">
              <v:shape style="position:absolute;left:5472;top:7970;width:1303;height:2" coordorigin="5472,7970" coordsize="1303,0" path="m6775,7970l5472,7970,5472,7970e" filled="f" stroked="t" strokeweight=".72pt" strokecolor="#800040">
                <v:path arrowok="t"/>
              </v:shape>
            </v:group>
            <v:group style="position:absolute;left:10310;top:4939;width:2;height:130" coordorigin="10310,4939" coordsize="2,130">
              <v:shape style="position:absolute;left:10310;top:4939;width:2;height:130" coordorigin="10310,4939" coordsize="0,130" path="m10310,4939l10310,5069e" filled="f" stroked="t" strokeweight=".72pt" strokecolor="#FF0000">
                <v:path arrowok="t"/>
              </v:shape>
            </v:group>
            <v:group style="position:absolute;left:10260;top:4896;width:50;height:43" coordorigin="10260,4896" coordsize="50,43">
              <v:shape style="position:absolute;left:10260;top:4896;width:50;height:43" coordorigin="10260,4896" coordsize="50,43" path="m10310,4939l10260,4896,10260,4896e" filled="f" stroked="t" strokeweight=".72pt" strokecolor="#0000FF">
                <v:path arrowok="t"/>
              </v:shape>
            </v:group>
            <v:group style="position:absolute;left:10260;top:4817;width:94;height:79" coordorigin="10260,4817" coordsize="94,79">
              <v:shape style="position:absolute;left:10260;top:4817;width:94;height:79" coordorigin="10260,4817" coordsize="94,79" path="m10260,4896l10354,4817,10354,4817e" filled="f" stroked="t" strokeweight=".72pt" strokecolor="#0000FF">
                <v:path arrowok="t"/>
              </v:shape>
            </v:group>
            <v:group style="position:absolute;left:10260;top:4738;width:94;height:79" coordorigin="10260,4738" coordsize="94,79">
              <v:shape style="position:absolute;left:10260;top:4738;width:94;height:79" coordorigin="10260,4738" coordsize="94,79" path="m10354,4817l10260,4738,10260,4738e" filled="f" stroked="t" strokeweight=".72pt" strokecolor="#0000FF">
                <v:path arrowok="t"/>
              </v:shape>
            </v:group>
            <v:group style="position:absolute;left:10260;top:4658;width:94;height:79" coordorigin="10260,4658" coordsize="94,79">
              <v:shape style="position:absolute;left:10260;top:4658;width:94;height:79" coordorigin="10260,4658" coordsize="94,79" path="m10260,4738l10354,4658,10354,4658e" filled="f" stroked="t" strokeweight=".72pt" strokecolor="#0000FF">
                <v:path arrowok="t"/>
              </v:shape>
            </v:group>
            <v:group style="position:absolute;left:10260;top:4579;width:94;height:79" coordorigin="10260,4579" coordsize="94,79">
              <v:shape style="position:absolute;left:10260;top:4579;width:94;height:79" coordorigin="10260,4579" coordsize="94,79" path="m10354,4658l10260,4579,10260,4579e" filled="f" stroked="t" strokeweight=".72pt" strokecolor="#0000FF">
                <v:path arrowok="t"/>
              </v:shape>
            </v:group>
            <v:group style="position:absolute;left:10260;top:4543;width:50;height:36" coordorigin="10260,4543" coordsize="50,36">
              <v:shape style="position:absolute;left:10260;top:4543;width:50;height:36" coordorigin="10260,4543" coordsize="50,36" path="m10260,4579l10310,4543,10310,4543e" filled="f" stroked="t" strokeweight=".72pt" strokecolor="#0000FF">
                <v:path arrowok="t"/>
              </v:shape>
            </v:group>
            <v:group style="position:absolute;left:3629;top:6919;width:151;height:2" coordorigin="3629,6919" coordsize="151,2">
              <v:shape style="position:absolute;left:3629;top:6919;width:151;height:2" coordorigin="3629,6919" coordsize="151,0" path="m3780,6919l3629,6919e" filled="f" stroked="t" strokeweight=".72pt" strokecolor="#FF0000">
                <v:path arrowok="t"/>
              </v:shape>
            </v:group>
            <v:group style="position:absolute;left:3629;top:7178;width:151;height:2" coordorigin="3629,7178" coordsize="151,2">
              <v:shape style="position:absolute;left:3629;top:7178;width:151;height:2" coordorigin="3629,7178" coordsize="151,0" path="m3780,7178l3629,7178e" filled="f" stroked="t" strokeweight=".72pt" strokecolor="#FF0000">
                <v:path arrowok="t"/>
              </v:shape>
            </v:group>
            <v:group style="position:absolute;left:3629;top:7445;width:151;height:2" coordorigin="3629,7445" coordsize="151,2">
              <v:shape style="position:absolute;left:3629;top:7445;width:151;height:2" coordorigin="3629,7445" coordsize="151,0" path="m3780,7445l3629,7445e" filled="f" stroked="t" strokeweight=".72pt" strokecolor="#FF0000">
                <v:path arrowok="t"/>
              </v:shape>
            </v:group>
            <v:group style="position:absolute;left:3629;top:7711;width:151;height:2" coordorigin="3629,7711" coordsize="151,2">
              <v:shape style="position:absolute;left:3629;top:7711;width:151;height:2" coordorigin="3629,7711" coordsize="151,0" path="m3780,7711l3629,7711e" filled="f" stroked="t" strokeweight=".72pt" strokecolor="#FF0000">
                <v:path arrowok="t"/>
              </v:shape>
            </v:group>
            <v:group style="position:absolute;left:3629;top:7970;width:151;height:2" coordorigin="3629,7970" coordsize="151,2">
              <v:shape style="position:absolute;left:3629;top:7970;width:151;height:2" coordorigin="3629,7970" coordsize="151,0" path="m3780,7970l3629,7970e" filled="f" stroked="t" strokeweight=".72pt" strokecolor="#FF0000">
                <v:path arrowok="t"/>
              </v:shape>
            </v:group>
            <v:group style="position:absolute;left:3629;top:8237;width:151;height:2" coordorigin="3629,8237" coordsize="151,2">
              <v:shape style="position:absolute;left:3629;top:8237;width:151;height:2" coordorigin="3629,8237" coordsize="151,0" path="m3780,8237l3629,8237e" filled="f" stroked="t" strokeweight=".72pt" strokecolor="#FF0000">
                <v:path arrowok="t"/>
              </v:shape>
            </v:group>
            <v:group style="position:absolute;left:3629;top:8503;width:151;height:2" coordorigin="3629,8503" coordsize="151,2">
              <v:shape style="position:absolute;left:3629;top:8503;width:151;height:2" coordorigin="3629,8503" coordsize="151,0" path="m3780,8503l3629,8503e" filled="f" stroked="t" strokeweight=".72pt" strokecolor="#FF0000">
                <v:path arrowok="t"/>
              </v:shape>
            </v:group>
            <v:group style="position:absolute;left:3629;top:8762;width:151;height:2" coordorigin="3629,8762" coordsize="151,2">
              <v:shape style="position:absolute;left:3629;top:8762;width:151;height:2" coordorigin="3629,8762" coordsize="151,0" path="m3780,8762l3629,8762e" filled="f" stroked="t" strokeweight=".72pt" strokecolor="#FF0000">
                <v:path arrowok="t"/>
              </v:shape>
            </v:group>
            <v:group style="position:absolute;left:3629;top:9029;width:151;height:2" coordorigin="3629,9029" coordsize="151,2">
              <v:shape style="position:absolute;left:3629;top:9029;width:151;height:2" coordorigin="3629,9029" coordsize="151,0" path="m3780,9029l3629,9029e" filled="f" stroked="t" strokeweight=".72pt" strokecolor="#FF0000">
                <v:path arrowok="t"/>
              </v:shape>
            </v:group>
            <v:group style="position:absolute;left:3629;top:9295;width:151;height:2" coordorigin="3629,9295" coordsize="151,2">
              <v:shape style="position:absolute;left:3629;top:9295;width:151;height:2" coordorigin="3629,9295" coordsize="151,0" path="m3780,9295l3629,9295e" filled="f" stroked="t" strokeweight=".72pt" strokecolor="#FF0000">
                <v:path arrowok="t"/>
              </v:shape>
            </v:group>
            <v:group style="position:absolute;left:3629;top:9554;width:151;height:2" coordorigin="3629,9554" coordsize="151,2">
              <v:shape style="position:absolute;left:3629;top:9554;width:151;height:2" coordorigin="3629,9554" coordsize="151,0" path="m3780,9554l3629,9554e" filled="f" stroked="t" strokeweight=".72pt" strokecolor="#FF0000">
                <v:path arrowok="t"/>
              </v:shape>
            </v:group>
            <v:group style="position:absolute;left:3629;top:9821;width:151;height:2" coordorigin="3629,9821" coordsize="151,2">
              <v:shape style="position:absolute;left:3629;top:9821;width:151;height:2" coordorigin="3629,9821" coordsize="151,0" path="m3780,9821l3629,9821e" filled="f" stroked="t" strokeweight=".72pt" strokecolor="#FF0000">
                <v:path arrowok="t"/>
              </v:shape>
            </v:group>
            <v:group style="position:absolute;left:5321;top:9821;width:151;height:2" coordorigin="5321,9821" coordsize="151,2">
              <v:shape style="position:absolute;left:5321;top:9821;width:151;height:2" coordorigin="5321,9821" coordsize="151,0" path="m5321,9821l5472,9821e" filled="f" stroked="t" strokeweight=".72pt" strokecolor="#FF0000">
                <v:path arrowok="t"/>
              </v:shape>
            </v:group>
            <v:group style="position:absolute;left:5321;top:9554;width:151;height:2" coordorigin="5321,9554" coordsize="151,2">
              <v:shape style="position:absolute;left:5321;top:9554;width:151;height:2" coordorigin="5321,9554" coordsize="151,0" path="m5321,9554l5472,9554e" filled="f" stroked="t" strokeweight=".72pt" strokecolor="#FF0000">
                <v:path arrowok="t"/>
              </v:shape>
            </v:group>
            <v:group style="position:absolute;left:5321;top:9295;width:151;height:2" coordorigin="5321,9295" coordsize="151,2">
              <v:shape style="position:absolute;left:5321;top:9295;width:151;height:2" coordorigin="5321,9295" coordsize="151,0" path="m5321,9295l5472,9295e" filled="f" stroked="t" strokeweight=".72pt" strokecolor="#FF0000">
                <v:path arrowok="t"/>
              </v:shape>
            </v:group>
            <v:group style="position:absolute;left:5321;top:9029;width:151;height:2" coordorigin="5321,9029" coordsize="151,2">
              <v:shape style="position:absolute;left:5321;top:9029;width:151;height:2" coordorigin="5321,9029" coordsize="151,0" path="m5321,9029l5472,9029e" filled="f" stroked="t" strokeweight=".72pt" strokecolor="#FF0000">
                <v:path arrowok="t"/>
              </v:shape>
            </v:group>
            <v:group style="position:absolute;left:5321;top:8762;width:151;height:2" coordorigin="5321,8762" coordsize="151,2">
              <v:shape style="position:absolute;left:5321;top:8762;width:151;height:2" coordorigin="5321,8762" coordsize="151,0" path="m5321,8762l5472,8762e" filled="f" stroked="t" strokeweight=".72pt" strokecolor="#FF0000">
                <v:path arrowok="t"/>
              </v:shape>
            </v:group>
            <v:group style="position:absolute;left:5321;top:8503;width:151;height:2" coordorigin="5321,8503" coordsize="151,2">
              <v:shape style="position:absolute;left:5321;top:8503;width:151;height:2" coordorigin="5321,8503" coordsize="151,0" path="m5321,8503l5472,8503e" filled="f" stroked="t" strokeweight=".72pt" strokecolor="#FF0000">
                <v:path arrowok="t"/>
              </v:shape>
            </v:group>
            <v:group style="position:absolute;left:5321;top:8237;width:151;height:2" coordorigin="5321,8237" coordsize="151,2">
              <v:shape style="position:absolute;left:5321;top:8237;width:151;height:2" coordorigin="5321,8237" coordsize="151,0" path="m5321,8237l5472,8237e" filled="f" stroked="t" strokeweight=".72pt" strokecolor="#FF0000">
                <v:path arrowok="t"/>
              </v:shape>
            </v:group>
            <v:group style="position:absolute;left:5321;top:7970;width:151;height:2" coordorigin="5321,7970" coordsize="151,2">
              <v:shape style="position:absolute;left:5321;top:7970;width:151;height:2" coordorigin="5321,7970" coordsize="151,0" path="m5321,7970l5472,7970e" filled="f" stroked="t" strokeweight=".72pt" strokecolor="#FF0000">
                <v:path arrowok="t"/>
              </v:shape>
            </v:group>
            <v:group style="position:absolute;left:5321;top:7711;width:151;height:2" coordorigin="5321,7711" coordsize="151,2">
              <v:shape style="position:absolute;left:5321;top:7711;width:151;height:2" coordorigin="5321,7711" coordsize="151,0" path="m5321,7711l5472,7711e" filled="f" stroked="t" strokeweight=".72pt" strokecolor="#FF0000">
                <v:path arrowok="t"/>
              </v:shape>
            </v:group>
            <v:group style="position:absolute;left:5321;top:7445;width:151;height:2" coordorigin="5321,7445" coordsize="151,2">
              <v:shape style="position:absolute;left:5321;top:7445;width:151;height:2" coordorigin="5321,7445" coordsize="151,0" path="m5321,7445l5472,7445e" filled="f" stroked="t" strokeweight=".72pt" strokecolor="#FF0000">
                <v:path arrowok="t"/>
              </v:shape>
            </v:group>
            <v:group style="position:absolute;left:5321;top:7178;width:151;height:2" coordorigin="5321,7178" coordsize="151,2">
              <v:shape style="position:absolute;left:5321;top:7178;width:151;height:2" coordorigin="5321,7178" coordsize="151,0" path="m5321,7178l5472,7178e" filled="f" stroked="t" strokeweight=".72pt" strokecolor="#FF0000">
                <v:path arrowok="t"/>
              </v:shape>
            </v:group>
            <v:group style="position:absolute;left:5422;top:7142;width:108;height:94" coordorigin="5422,7142" coordsize="108,94">
              <v:shape style="position:absolute;left:5422;top:7142;width:108;height:94" coordorigin="5422,7142" coordsize="108,94" path="m5422,7142l5530,7236e" filled="f" stroked="t" strokeweight=".72pt" strokecolor="#804000">
                <v:path arrowok="t"/>
              </v:shape>
            </v:group>
            <v:group style="position:absolute;left:5407;top:7142;width:108;height:94" coordorigin="5407,7142" coordsize="108,94">
              <v:shape style="position:absolute;left:5407;top:7142;width:108;height:94" coordorigin="5407,7142" coordsize="108,94" path="m5515,7142l5407,7236e" filled="f" stroked="t" strokeweight=".72pt" strokecolor="#804000">
                <v:path arrowok="t"/>
              </v:shape>
            </v:group>
            <v:group style="position:absolute;left:5321;top:6919;width:151;height:2" coordorigin="5321,6919" coordsize="151,2">
              <v:shape style="position:absolute;left:5321;top:6919;width:151;height:2" coordorigin="5321,6919" coordsize="151,0" path="m5321,6919l5472,6919e" filled="f" stroked="t" strokeweight=".72pt" strokecolor="#FF0000">
                <v:path arrowok="t"/>
              </v:shape>
            </v:group>
            <v:group style="position:absolute;left:3780;top:6782;width:1555;height:3168" coordorigin="3780,6782" coordsize="1555,3168">
              <v:shape style="position:absolute;left:3780;top:6782;width:1555;height:3168" coordorigin="3780,6782" coordsize="1555,3168" path="m3780,9950l5335,9950,5335,6782,3780,6782,3780,9950xe" filled="f" stroked="t" strokeweight=".72pt" strokecolor="#0000FF">
                <v:path arrowok="t"/>
              </v:shape>
            </v:group>
            <v:group style="position:absolute;left:5472;top:8762;width:2146;height:2" coordorigin="5472,8762" coordsize="2146,2">
              <v:shape style="position:absolute;left:5472;top:8762;width:2146;height:2" coordorigin="5472,8762" coordsize="2146,0" path="m7618,8762l5472,8762,5472,8762e" filled="f" stroked="t" strokeweight=".72pt" strokecolor="#800040">
                <v:path arrowok="t"/>
              </v:shape>
            </v:group>
            <v:group style="position:absolute;left:3398;top:9821;width:2;height:526" coordorigin="3398,9821" coordsize="2,526">
              <v:shape style="position:absolute;left:3398;top:9821;width:2;height:526" coordorigin="3398,9821" coordsize="0,526" path="m3398,10346l3398,9821,3398,9821e" filled="f" stroked="t" strokeweight=".72pt" strokecolor="#800040">
                <v:path arrowok="t"/>
              </v:shape>
            </v:group>
            <v:group style="position:absolute;left:2628;top:9554;width:2;height:202" coordorigin="2628,9554" coordsize="2,202">
              <v:shape style="position:absolute;left:2628;top:9554;width:2;height:202" coordorigin="2628,9554" coordsize="0,202" path="m2628,9756l2628,9554,2628,9554e" filled="f" stroked="t" strokeweight=".72pt" strokecolor="#800040">
                <v:path arrowok="t"/>
              </v:shape>
            </v:group>
            <v:group style="position:absolute;left:5472;top:8503;width:1685;height:2" coordorigin="5472,8503" coordsize="1685,2">
              <v:shape style="position:absolute;left:5472;top:8503;width:1685;height:2" coordorigin="5472,8503" coordsize="1685,0" path="m5472,8503l7157,8503e" filled="f" stroked="t" strokeweight=".72pt" strokecolor="#800040">
                <v:path arrowok="t"/>
              </v:shape>
            </v:group>
            <v:group style="position:absolute;left:6746;top:8474;width:58;height:36" coordorigin="6746,8474" coordsize="58,36">
              <v:shape style="position:absolute;left:6746;top:8474;width:58;height:36" coordorigin="6746,8474" coordsize="58,36" path="m6790,8510l6761,8510,6746,8496,6746,8482,6761,8474,6790,8474,6804,8482,6804,8496,6790,8510xe" filled="t" fillcolor="#FF00FF" stroked="f">
                <v:path arrowok="t"/>
                <v:fill type="solid"/>
              </v:shape>
            </v:group>
            <v:group style="position:absolute;left:6746;top:8474;width:58;height:36" coordorigin="6746,8474" coordsize="58,36">
              <v:shape style="position:absolute;left:6746;top:8474;width:58;height:36" coordorigin="6746,8474" coordsize="58,36" path="m6746,8489l6746,8482,6761,8474,6775,8474,6790,8474,6804,8482,6804,8489,6804,8496,6790,8510,6775,8510,6761,8510,6746,8496,6746,8489e" filled="f" stroked="t" strokeweight=".72pt" strokecolor="#FF00FF">
                <v:path arrowok="t"/>
              </v:shape>
            </v:group>
            <v:group style="position:absolute;left:2628;top:10483;width:2;height:259" coordorigin="2628,10483" coordsize="2,259">
              <v:shape style="position:absolute;left:2628;top:10483;width:2;height:259" coordorigin="2628,10483" coordsize="0,259" path="m2628,10742l2628,10483,2628,10483e" filled="f" stroked="t" strokeweight=".72pt" strokecolor="#800040">
                <v:path arrowok="t"/>
              </v:shape>
            </v:group>
            <v:group style="position:absolute;left:2599;top:10454;width:65;height:36" coordorigin="2599,10454" coordsize="65,36">
              <v:shape style="position:absolute;left:2599;top:10454;width:65;height:36" coordorigin="2599,10454" coordsize="65,36" path="m2614,10490l2599,10476,2599,10462,2614,10454,2642,10454,2664,10462,2664,10469,2652,10482,2630,10490,2614,10490xe" filled="t" fillcolor="#FF00FF" stroked="f">
                <v:path arrowok="t"/>
                <v:fill type="solid"/>
              </v:shape>
            </v:group>
            <v:group style="position:absolute;left:2599;top:10454;width:65;height:36" coordorigin="2599,10454" coordsize="65,36">
              <v:shape style="position:absolute;left:2599;top:10454;width:65;height:36" coordorigin="2599,10454" coordsize="65,36" path="m2599,10469l2599,10462,2614,10454,2628,10454,2642,10454,2664,10462,2664,10469,2652,10482,2630,10490,2614,10490,2599,10476,2599,10469e" filled="f" stroked="t" strokeweight=".72pt" strokecolor="#FF00FF">
                <v:path arrowok="t"/>
              </v:shape>
            </v:group>
            <v:group style="position:absolute;left:2628;top:10282;width:2;height:130" coordorigin="2628,10282" coordsize="2,130">
              <v:shape style="position:absolute;left:2628;top:10282;width:2;height:130" coordorigin="2628,10282" coordsize="0,130" path="m2628,10282l2628,10411e" filled="f" stroked="t" strokeweight=".72pt" strokecolor="#FF0000">
                <v:path arrowok="t"/>
              </v:shape>
            </v:group>
            <v:group style="position:absolute;left:2628;top:9756;width:2;height:130" coordorigin="2628,9756" coordsize="2,130">
              <v:shape style="position:absolute;left:2628;top:9756;width:2;height:130" coordorigin="2628,9756" coordsize="0,130" path="m2628,9886l2628,9756e" filled="f" stroked="t" strokeweight=".72pt" strokecolor="#FF0000">
                <v:path arrowok="t"/>
              </v:shape>
            </v:group>
            <v:group style="position:absolute;left:2585;top:10246;width:43;height:36" coordorigin="2585,10246" coordsize="43,36">
              <v:shape style="position:absolute;left:2585;top:10246;width:43;height:36" coordorigin="2585,10246" coordsize="43,36" path="m2628,10282l2585,10246,2585,10246e" filled="f" stroked="t" strokeweight=".72pt" strokecolor="#0000FF">
                <v:path arrowok="t"/>
              </v:shape>
            </v:group>
            <v:group style="position:absolute;left:2585;top:10166;width:94;height:79" coordorigin="2585,10166" coordsize="94,79">
              <v:shape style="position:absolute;left:2585;top:10166;width:94;height:79" coordorigin="2585,10166" coordsize="94,79" path="m2585,10246l2678,10166,2678,10166e" filled="f" stroked="t" strokeweight=".72pt" strokecolor="#0000FF">
                <v:path arrowok="t"/>
              </v:shape>
            </v:group>
            <v:group style="position:absolute;left:2585;top:10087;width:94;height:79" coordorigin="2585,10087" coordsize="94,79">
              <v:shape style="position:absolute;left:2585;top:10087;width:94;height:79" coordorigin="2585,10087" coordsize="94,79" path="m2678,10166l2585,10087,2585,10087e" filled="f" stroked="t" strokeweight=".72pt" strokecolor="#0000FF">
                <v:path arrowok="t"/>
              </v:shape>
            </v:group>
            <v:group style="position:absolute;left:2585;top:10008;width:94;height:79" coordorigin="2585,10008" coordsize="94,79">
              <v:shape style="position:absolute;left:2585;top:10008;width:94;height:79" coordorigin="2585,10008" coordsize="94,79" path="m2585,10087l2678,10008,2678,10008e" filled="f" stroked="t" strokeweight=".72pt" strokecolor="#0000FF">
                <v:path arrowok="t"/>
              </v:shape>
            </v:group>
            <v:group style="position:absolute;left:2585;top:9929;width:94;height:79" coordorigin="2585,9929" coordsize="94,79">
              <v:shape style="position:absolute;left:2585;top:9929;width:94;height:79" coordorigin="2585,9929" coordsize="94,79" path="m2678,10008l2585,9929,2585,9929e" filled="f" stroked="t" strokeweight=".72pt" strokecolor="#0000FF">
                <v:path arrowok="t"/>
              </v:shape>
            </v:group>
            <v:group style="position:absolute;left:2585;top:9886;width:43;height:43" coordorigin="2585,9886" coordsize="43,43">
              <v:shape style="position:absolute;left:2585;top:9886;width:43;height:43" coordorigin="2585,9886" coordsize="43,43" path="m2585,9929l2628,9886,2628,9886e" filled="f" stroked="t" strokeweight=".72pt" strokecolor="#0000FF">
                <v:path arrowok="t"/>
              </v:shape>
            </v:group>
            <v:group style="position:absolute;left:2707;top:7445;width:922;height:2" coordorigin="2707,7445" coordsize="922,2">
              <v:shape style="position:absolute;left:2707;top:7445;width:922;height:2" coordorigin="2707,7445" coordsize="922,0" path="m3629,7445l2707,7445,2707,7445e" filled="f" stroked="t" strokeweight=".72pt" strokecolor="#800040">
                <v:path arrowok="t"/>
              </v:shape>
            </v:group>
            <v:group style="position:absolute;left:2707;top:7178;width:922;height:2" coordorigin="2707,7178" coordsize="922,2">
              <v:shape style="position:absolute;left:2707;top:7178;width:922;height:2" coordorigin="2707,7178" coordsize="922,0" path="m3629,7178l2707,7178,2707,7178e" filled="f" stroked="t" strokeweight=".72pt" strokecolor="#800040">
                <v:path arrowok="t"/>
              </v:shape>
            </v:group>
            <v:group style="position:absolute;left:3017;top:6919;width:612;height:2" coordorigin="3017,6919" coordsize="612,2">
              <v:shape style="position:absolute;left:3017;top:6919;width:612;height:2" coordorigin="3017,6919" coordsize="612,0" path="m3629,6919l3017,6919,3017,6919e" filled="f" stroked="t" strokeweight=".72pt" strokecolor="#800040">
                <v:path arrowok="t"/>
              </v:shape>
            </v:group>
            <v:group style="position:absolute;left:12456;top:5465;width:1073;height:2" coordorigin="12456,5465" coordsize="1073,2">
              <v:shape style="position:absolute;left:12456;top:5465;width:1073;height:2" coordorigin="12456,5465" coordsize="1073,0" path="m13529,5465l12456,5465,12456,5465e" filled="f" stroked="t" strokeweight=".72pt" strokecolor="#800040">
                <v:path arrowok="t"/>
              </v:shape>
            </v:group>
            <v:group style="position:absolute;left:3398;top:9821;width:230;height:2" coordorigin="3398,9821" coordsize="230,2">
              <v:shape style="position:absolute;left:3398;top:9821;width:230;height:2" coordorigin="3398,9821" coordsize="230,0" path="m3629,9821l3398,9821,3398,9821e" filled="f" stroked="t" strokeweight=".72pt" strokecolor="#800040">
                <v:path arrowok="t"/>
              </v:shape>
            </v:group>
            <v:group style="position:absolute;left:5472;top:9821;width:612;height:2" coordorigin="5472,9821" coordsize="612,2">
              <v:shape style="position:absolute;left:5472;top:9821;width:612;height:2" coordorigin="5472,9821" coordsize="612,0" path="m6084,9821l5472,9821,5472,9821e" filled="f" stroked="t" strokeweight=".72pt" strokecolor="#800040">
                <v:path arrowok="t"/>
              </v:shape>
            </v:group>
            <v:group style="position:absolute;left:2707;top:7711;width:922;height:2" coordorigin="2707,7711" coordsize="922,2">
              <v:shape style="position:absolute;left:2707;top:7711;width:922;height:2" coordorigin="2707,7711" coordsize="922,0" path="m3629,7711l2707,7711,2707,7711e" filled="f" stroked="t" strokeweight=".72pt" strokecolor="#800040">
                <v:path arrowok="t"/>
              </v:shape>
            </v:group>
            <v:group style="position:absolute;left:2707;top:7970;width:922;height:2" coordorigin="2707,7970" coordsize="922,2">
              <v:shape style="position:absolute;left:2707;top:7970;width:922;height:2" coordorigin="2707,7970" coordsize="922,0" path="m3629,7970l2707,7970,2707,7970e" filled="f" stroked="t" strokeweight=".72pt" strokecolor="#800040">
                <v:path arrowok="t"/>
              </v:shape>
            </v:group>
            <v:group style="position:absolute;left:5472;top:6919;width:842;height:2" coordorigin="5472,6919" coordsize="842,2">
              <v:shape style="position:absolute;left:5472;top:6919;width:842;height:2" coordorigin="5472,6919" coordsize="842,0" path="m6314,6919l5472,6919,5472,6919e" filled="f" stroked="t" strokeweight=".72pt" strokecolor="#800040">
                <v:path arrowok="t"/>
              </v:shape>
            </v:group>
            <v:group style="position:absolute;left:4471;top:2959;width:158;height:2" coordorigin="4471,2959" coordsize="158,2">
              <v:shape style="position:absolute;left:4471;top:2959;width:158;height:2" coordorigin="4471,2959" coordsize="158,0" path="m4630,2959l4471,2959e" filled="f" stroked="t" strokeweight=".72pt" strokecolor="#FF0000">
                <v:path arrowok="t"/>
              </v:shape>
            </v:group>
            <v:group style="position:absolute;left:5242;top:2959;width:151;height:2" coordorigin="5242,2959" coordsize="151,2">
              <v:shape style="position:absolute;left:5242;top:2959;width:151;height:2" coordorigin="5242,2959" coordsize="151,0" path="m5242,2959l5393,2959e" filled="f" stroked="t" strokeweight=".72pt" strokecolor="#FF0000">
                <v:path arrowok="t"/>
              </v:shape>
            </v:group>
            <v:group style="position:absolute;left:4630;top:2822;width:612;height:2" coordorigin="4630,2822" coordsize="612,2">
              <v:shape style="position:absolute;left:4630;top:2822;width:612;height:2" coordorigin="4630,2822" coordsize="612,0" path="m4630,2822l5242,2822,5242,2822e" filled="f" stroked="t" strokeweight=".72pt" strokecolor="#0000FF">
                <v:path arrowok="t"/>
              </v:shape>
            </v:group>
            <v:group style="position:absolute;left:4630;top:2758;width:612;height:2" coordorigin="4630,2758" coordsize="612,2">
              <v:shape style="position:absolute;left:4630;top:2758;width:612;height:2" coordorigin="4630,2758" coordsize="612,0" path="m5242,2758l4630,2758,4630,2758e" filled="f" stroked="t" strokeweight=".72pt" strokecolor="#0000FF">
                <v:path arrowok="t"/>
              </v:shape>
            </v:group>
            <v:group style="position:absolute;left:4630;top:2887;width:72;height:69" coordorigin="4630,2887" coordsize="72,69">
              <v:shape style="position:absolute;left:4630;top:2887;width:72;height:69" coordorigin="4630,2887" coordsize="72,69" path="m4702,2887l4640,2915,4630,2949,4630,2952,4631,2956e" filled="f" stroked="t" strokeweight=".806037pt" strokecolor="#0000FF">
                <v:path arrowok="t"/>
              </v:shape>
            </v:group>
            <v:group style="position:absolute;left:4702;top:2887;width:71;height:68" coordorigin="4702,2887" coordsize="71,68">
              <v:shape style="position:absolute;left:4702;top:2887;width:71;height:68" coordorigin="4702,2887" coordsize="71,68" path="m4772,2955l4735,2894,4706,2887,4702,2887e" filled="f" stroked="t" strokeweight=".805677pt" strokecolor="#0000FF">
                <v:path arrowok="t"/>
              </v:shape>
            </v:group>
            <v:group style="position:absolute;left:4780;top:2888;width:81;height:68" coordorigin="4780,2888" coordsize="81,68">
              <v:shape style="position:absolute;left:4780;top:2888;width:81;height:68" coordorigin="4780,2888" coordsize="81,68" path="m4862,2888l4800,2906,4780,2944,4781,2950,4782,2956e" filled="f" stroked="t" strokeweight=".794631pt" strokecolor="#0000FF">
                <v:path arrowok="t"/>
              </v:shape>
            </v:group>
            <v:group style="position:absolute;left:4862;top:2888;width:62;height:67" coordorigin="4862,2888" coordsize="62,67">
              <v:shape style="position:absolute;left:4862;top:2888;width:62;height:67" coordorigin="4862,2888" coordsize="62,67" path="m4924,2955l4886,2894,4863,2888,4862,2888e" filled="f" stroked="t" strokeweight=".81712pt" strokecolor="#0000FF">
                <v:path arrowok="t"/>
              </v:shape>
            </v:group>
            <v:group style="position:absolute;left:4932;top:2887;width:79;height:68" coordorigin="4932,2887" coordsize="79,68">
              <v:shape style="position:absolute;left:4932;top:2887;width:79;height:68" coordorigin="4932,2887" coordsize="79,68" path="m5011,2887l4946,2912,4932,2948,4932,2952,4933,2955e" filled="f" stroked="t" strokeweight=".834388pt" strokecolor="#0000FF">
                <v:path arrowok="t"/>
              </v:shape>
            </v:group>
            <v:group style="position:absolute;left:5011;top:2887;width:79;height:68" coordorigin="5011,2887" coordsize="79,68">
              <v:shape style="position:absolute;left:5011;top:2887;width:79;height:68" coordorigin="5011,2887" coordsize="79,68" path="m5089,2955l5052,2896,5016,2887,5011,2887e" filled="f" stroked="t" strokeweight=".83547pt" strokecolor="#0000FF">
                <v:path arrowok="t"/>
              </v:shape>
            </v:group>
            <v:group style="position:absolute;left:5090;top:2887;width:72;height:69" coordorigin="5090,2887" coordsize="72,69">
              <v:shape style="position:absolute;left:5090;top:2887;width:72;height:69" coordorigin="5090,2887" coordsize="72,69" path="m5162,2887l5101,2915,5090,2949,5091,2952,5092,2956e" filled="f" stroked="t" strokeweight=".806037pt" strokecolor="#0000FF">
                <v:path arrowok="t"/>
              </v:shape>
            </v:group>
            <v:group style="position:absolute;left:5162;top:2887;width:71;height:68" coordorigin="5162,2887" coordsize="71,68">
              <v:shape style="position:absolute;left:5162;top:2887;width:71;height:68" coordorigin="5162,2887" coordsize="71,68" path="m5233,2955l5196,2894,5167,2887,5162,2887e" filled="f" stroked="t" strokeweight=".805677pt" strokecolor="#0000FF">
                <v:path arrowok="t"/>
              </v:shape>
            </v:group>
            <v:group style="position:absolute;left:9000;top:10879;width:310;height:130" coordorigin="9000,10879" coordsize="310,130">
              <v:shape style="position:absolute;left:9000;top:10879;width:310;height:130" coordorigin="9000,10879" coordsize="310,130" path="m9000,10879l9310,10879,9158,11009,9000,10879e" filled="f" stroked="t" strokeweight=".72pt" strokecolor="#FF0000">
                <v:path arrowok="t"/>
              </v:shape>
            </v:group>
            <v:group style="position:absolute;left:9266;top:10958;width:43;height:2" coordorigin="9266,10958" coordsize="43,2">
              <v:shape style="position:absolute;left:9266;top:10958;width:43;height:2" coordorigin="9266,10958" coordsize="43,0" path="m9266,10958l9310,10958,9310,10958e" filled="f" stroked="t" strokeweight=".72pt" strokecolor="#FF0000">
                <v:path arrowok="t"/>
              </v:shape>
            </v:group>
            <v:group style="position:absolute;left:9259;top:10984;width:14;height:2" coordorigin="9259,10984" coordsize="14,2">
              <v:shape style="position:absolute;left:9259;top:10984;width:14;height:2" coordorigin="9259,10984" coordsize="14,0" path="m9259,10984l9274,10984e" filled="f" stroked="t" strokeweight="2.52pt" strokecolor="#FF0000">
                <v:path arrowok="t"/>
              </v:shape>
            </v:group>
            <v:group style="position:absolute;left:9266;top:10980;width:29;height:2" coordorigin="9266,10980" coordsize="29,2">
              <v:shape style="position:absolute;left:9266;top:10980;width:29;height:2" coordorigin="9266,10980" coordsize="29,0" path="m9295,10980l9266,10980,9266,10980e" filled="f" stroked="t" strokeweight=".72pt" strokecolor="#FF0000">
                <v:path arrowok="t"/>
              </v:shape>
            </v:group>
            <v:group style="position:absolute;left:10310;top:3751;width:612;height:2" coordorigin="10310,3751" coordsize="612,2">
              <v:shape style="position:absolute;left:10310;top:3751;width:612;height:2" coordorigin="10310,3751" coordsize="612,0" path="m10922,3751l10310,3751,10310,3751e" filled="f" stroked="t" strokeweight=".72pt" strokecolor="#800040">
                <v:path arrowok="t"/>
              </v:shape>
            </v:group>
            <v:group style="position:absolute;left:10274;top:3722;width:65;height:36" coordorigin="10274,3722" coordsize="65,36">
              <v:shape style="position:absolute;left:10274;top:3722;width:65;height:36" coordorigin="10274,3722" coordsize="65,36" path="m10289,3758l10274,3744,10274,3730,10289,3722,10318,3722,10339,3730,10339,3737,10328,3750,10305,3758,10289,3758xe" filled="t" fillcolor="#FF00FF" stroked="f">
                <v:path arrowok="t"/>
                <v:fill type="solid"/>
              </v:shape>
            </v:group>
            <v:group style="position:absolute;left:10274;top:3722;width:65;height:36" coordorigin="10274,3722" coordsize="65,36">
              <v:shape style="position:absolute;left:10274;top:3722;width:65;height:36" coordorigin="10274,3722" coordsize="65,36" path="m10274,3737l10274,3730,10289,3722,10303,3722,10318,3722,10339,3730,10339,3737,10328,3750,10305,3758,10289,3758,10274,3744,10274,3737e" filled="f" stroked="t" strokeweight=".72pt" strokecolor="#FF00FF">
                <v:path arrowok="t"/>
              </v:shape>
            </v:group>
            <v:group style="position:absolute;left:3391;top:11041;width:14;height:2" coordorigin="3391,11041" coordsize="14,2">
              <v:shape style="position:absolute;left:3391;top:11041;width:14;height:2" coordorigin="3391,11041" coordsize="14,0" path="m3391,11041l3406,11041e" filled="f" stroked="t" strokeweight="3.24pt" strokecolor="#800040">
                <v:path arrowok="t"/>
              </v:shape>
            </v:group>
            <v:group style="position:absolute;left:11916;top:8366;width:691;height:2" coordorigin="11916,8366" coordsize="691,2">
              <v:shape style="position:absolute;left:11916;top:8366;width:691;height:2" coordorigin="11916,8366" coordsize="691,0" path="m12607,8366l11916,8366,11916,8366e" filled="f" stroked="t" strokeweight=".72pt" strokecolor="#800040">
                <v:path arrowok="t"/>
              </v:shape>
            </v:group>
            <v:group style="position:absolute;left:10310;top:4406;width:612;height:2" coordorigin="10310,4406" coordsize="612,2">
              <v:shape style="position:absolute;left:10310;top:4406;width:612;height:2" coordorigin="10310,4406" coordsize="612,0" path="m10922,4406l10310,4406,10310,4406e" filled="f" stroked="t" strokeweight=".72pt" strokecolor="#800040">
                <v:path arrowok="t"/>
              </v:shape>
            </v:group>
            <v:group style="position:absolute;left:10274;top:4385;width:65;height:36" coordorigin="10274,4385" coordsize="65,36">
              <v:shape style="position:absolute;left:10274;top:4385;width:65;height:36" coordorigin="10274,4385" coordsize="65,36" path="m10289,4421l10274,4406,10274,4392,10289,4385,10318,4385,10339,4392,10339,4399,10328,4412,10305,4421,10289,4421xe" filled="t" fillcolor="#FF00FF" stroked="f">
                <v:path arrowok="t"/>
                <v:fill type="solid"/>
              </v:shape>
            </v:group>
            <v:group style="position:absolute;left:10274;top:4385;width:65;height:36" coordorigin="10274,4385" coordsize="65,36">
              <v:shape style="position:absolute;left:10274;top:4385;width:65;height:36" coordorigin="10274,4385" coordsize="65,36" path="m10274,4399l10274,4392,10289,4385,10303,4385,10318,4385,10339,4392,10339,4399,10328,4412,10305,4421,10289,4421,10274,4406,10274,4399e" filled="f" stroked="t" strokeweight=".72pt" strokecolor="#FF00FF">
                <v:path arrowok="t"/>
              </v:shape>
            </v:group>
            <v:group style="position:absolute;left:12917;top:8366;width:151;height:2" coordorigin="12917,8366" coordsize="151,2">
              <v:shape style="position:absolute;left:12917;top:8366;width:151;height:2" coordorigin="12917,8366" coordsize="151,0" path="m12917,8366l13068,8366e" filled="f" stroked="t" strokeweight=".72pt" strokecolor="#FF0000">
                <v:path arrowok="t"/>
              </v:shape>
            </v:group>
            <v:group style="position:absolute;left:12607;top:8366;width:158;height:2" coordorigin="12607,8366" coordsize="158,2">
              <v:shape style="position:absolute;left:12607;top:8366;width:158;height:2" coordorigin="12607,8366" coordsize="158,0" path="m12766,8366l12607,8366e" filled="f" stroked="t" strokeweight=".72pt" strokecolor="#FF0000">
                <v:path arrowok="t"/>
              </v:shape>
            </v:group>
            <v:group style="position:absolute;left:12888;top:8366;width:29;height:2" coordorigin="12888,8366" coordsize="29,2">
              <v:shape style="position:absolute;left:12888;top:8366;width:29;height:2" coordorigin="12888,8366" coordsize="29,0" path="m12917,8366l12888,8366,12888,8366e" filled="f" stroked="t" strokeweight=".72pt" strokecolor="#0000FF">
                <v:path arrowok="t"/>
              </v:shape>
            </v:group>
            <v:group style="position:absolute;left:12809;top:8251;width:2;height:238" coordorigin="12809,8251" coordsize="2,238">
              <v:shape style="position:absolute;left:12809;top:8251;width:2;height:238" coordorigin="12809,8251" coordsize="0,238" path="m12809,8251l12809,8489,12809,8489e" filled="f" stroked="t" strokeweight=".72pt" strokecolor="#0000FF">
                <v:path arrowok="t"/>
              </v:shape>
            </v:group>
            <v:group style="position:absolute;left:12888;top:8251;width:2;height:238" coordorigin="12888,8251" coordsize="2,238">
              <v:shape style="position:absolute;left:12888;top:8251;width:2;height:238" coordorigin="12888,8251" coordsize="0,238" path="m12888,8251l12888,8489,12888,8489e" filled="f" stroked="t" strokeweight=".72pt" strokecolor="#0000FF">
                <v:path arrowok="t"/>
              </v:shape>
            </v:group>
            <v:group style="position:absolute;left:12766;top:8366;width:43;height:2" coordorigin="12766,8366" coordsize="43,2">
              <v:shape style="position:absolute;left:12766;top:8366;width:43;height:2" coordorigin="12766,8366" coordsize="43,0" path="m12766,8366l12809,8366,12809,8366e" filled="f" stroked="t" strokeweight=".72pt" strokecolor="#0000FF">
                <v:path arrowok="t"/>
              </v:shape>
            </v:group>
            <v:group style="position:absolute;left:13298;top:8107;width:2;height:259" coordorigin="13298,8107" coordsize="2,259">
              <v:shape style="position:absolute;left:13298;top:8107;width:2;height:259" coordorigin="13298,8107" coordsize="0,259" path="m13298,8366l13298,8107,13298,8107e" filled="f" stroked="t" strokeweight=".72pt" strokecolor="#800040">
                <v:path arrowok="t"/>
              </v:shape>
            </v:group>
            <v:group style="position:absolute;left:13068;top:8366;width:540;height:2" coordorigin="13068,8366" coordsize="540,2">
              <v:shape style="position:absolute;left:13068;top:8366;width:540;height:2" coordorigin="13068,8366" coordsize="540,0" path="m13068,8366l13608,8366e" filled="f" stroked="t" strokeweight=".72pt" strokecolor="#800040">
                <v:path arrowok="t"/>
              </v:shape>
            </v:group>
            <v:group style="position:absolute;left:13270;top:8345;width:65;height:36" coordorigin="13270,8345" coordsize="65,36">
              <v:shape style="position:absolute;left:13270;top:8345;width:65;height:36" coordorigin="13270,8345" coordsize="65,36" path="m13284,8381l13270,8366,13270,8352,13284,8345,13313,8345,13334,8352,13334,8359,13323,8372,13300,8381,13284,8381xe" filled="t" fillcolor="#FF00FF" stroked="f">
                <v:path arrowok="t"/>
                <v:fill type="solid"/>
              </v:shape>
            </v:group>
            <v:group style="position:absolute;left:13270;top:8345;width:65;height:36" coordorigin="13270,8345" coordsize="65,36">
              <v:shape style="position:absolute;left:13270;top:8345;width:65;height:36" coordorigin="13270,8345" coordsize="65,36" path="m13270,8359l13270,8352,13284,8345,13298,8345,13313,8345,13334,8352,13334,8359,13323,8372,13300,8381,13284,8381,13270,8366,13270,8359e" filled="f" stroked="t" strokeweight=".72pt" strokecolor="#FF00FF">
                <v:path arrowok="t"/>
              </v:shape>
            </v:group>
            <v:group style="position:absolute;left:12305;top:7574;width:151;height:2" coordorigin="12305,7574" coordsize="151,2">
              <v:shape style="position:absolute;left:12305;top:7574;width:151;height:2" coordorigin="12305,7574" coordsize="151,0" path="m12456,7574l12305,7574e" filled="f" stroked="t" strokeweight=".72pt" strokecolor="#FF0000">
                <v:path arrowok="t"/>
              </v:shape>
            </v:group>
            <v:group style="position:absolute;left:12917;top:7574;width:151;height:2" coordorigin="12917,7574" coordsize="151,2">
              <v:shape style="position:absolute;left:12917;top:7574;width:151;height:2" coordorigin="12917,7574" coordsize="151,0" path="m12917,7574l13068,7574e" filled="f" stroked="t" strokeweight=".72pt" strokecolor="#FF0000">
                <v:path arrowok="t"/>
              </v:shape>
            </v:group>
            <v:group style="position:absolute;left:12456;top:7538;width:43;height:36" coordorigin="12456,7538" coordsize="43,36">
              <v:shape style="position:absolute;left:12456;top:7538;width:43;height:36" coordorigin="12456,7538" coordsize="43,36" path="m12456,7574l12499,7538,12499,7538e" filled="f" stroked="t" strokeweight=".72pt" strokecolor="#0000FF">
                <v:path arrowok="t"/>
              </v:shape>
            </v:group>
            <v:group style="position:absolute;left:12499;top:7538;width:94;height:79" coordorigin="12499,7538" coordsize="94,79">
              <v:shape style="position:absolute;left:12499;top:7538;width:94;height:79" coordorigin="12499,7538" coordsize="94,79" path="m12499,7538l12593,7618,12593,7618e" filled="f" stroked="t" strokeweight=".72pt" strokecolor="#0000FF">
                <v:path arrowok="t"/>
              </v:shape>
            </v:group>
            <v:group style="position:absolute;left:12593;top:7538;width:94;height:79" coordorigin="12593,7538" coordsize="94,79">
              <v:shape style="position:absolute;left:12593;top:7538;width:94;height:79" coordorigin="12593,7538" coordsize="94,79" path="m12593,7618l12686,7538,12686,7538e" filled="f" stroked="t" strokeweight=".72pt" strokecolor="#0000FF">
                <v:path arrowok="t"/>
              </v:shape>
            </v:group>
            <v:group style="position:absolute;left:12686;top:7538;width:94;height:79" coordorigin="12686,7538" coordsize="94,79">
              <v:shape style="position:absolute;left:12686;top:7538;width:94;height:79" coordorigin="12686,7538" coordsize="94,79" path="m12686,7538l12780,7618,12780,7618e" filled="f" stroked="t" strokeweight=".72pt" strokecolor="#0000FF">
                <v:path arrowok="t"/>
              </v:shape>
            </v:group>
            <v:group style="position:absolute;left:12780;top:7538;width:94;height:79" coordorigin="12780,7538" coordsize="94,79">
              <v:shape style="position:absolute;left:12780;top:7538;width:94;height:79" coordorigin="12780,7538" coordsize="94,79" path="m12780,7618l12874,7538,12874,7538e" filled="f" stroked="t" strokeweight=".72pt" strokecolor="#0000FF">
                <v:path arrowok="t"/>
              </v:shape>
            </v:group>
            <v:group style="position:absolute;left:12874;top:7538;width:43;height:36" coordorigin="12874,7538" coordsize="43,36">
              <v:shape style="position:absolute;left:12874;top:7538;width:43;height:36" coordorigin="12874,7538" coordsize="43,36" path="m12874,7538l12917,7574,12917,7574e" filled="f" stroked="t" strokeweight=".72pt" strokecolor="#0000FF">
                <v:path arrowok="t"/>
              </v:shape>
            </v:group>
            <v:group style="position:absolute;left:9230;top:8899;width:850;height:2" coordorigin="9230,8899" coordsize="850,2">
              <v:shape style="position:absolute;left:9230;top:8899;width:850;height:2" coordorigin="9230,8899" coordsize="850,0" path="m10080,8899l9230,8899,9230,8899e" filled="f" stroked="t" strokeweight=".72pt" strokecolor="#800040">
                <v:path arrowok="t"/>
              </v:shape>
            </v:group>
            <v:group style="position:absolute;left:9922;top:8366;width:158;height:2" coordorigin="9922,8366" coordsize="158,2">
              <v:shape style="position:absolute;left:9922;top:8366;width:158;height:2" coordorigin="9922,8366" coordsize="158,0" path="m10080,8366l9922,8366,9922,8366e" filled="f" stroked="t" strokeweight=".72pt" strokecolor="#800040">
                <v:path arrowok="t"/>
              </v:shape>
            </v:group>
            <v:group style="position:absolute;left:11916;top:7574;width:389;height:2" coordorigin="11916,7574" coordsize="389,2">
              <v:shape style="position:absolute;left:11916;top:7574;width:389;height:2" coordorigin="11916,7574" coordsize="389,0" path="m12305,7574l11916,7574,11916,7574e" filled="f" stroked="t" strokeweight=".72pt" strokecolor="#800040">
                <v:path arrowok="t"/>
              </v:shape>
            </v:group>
            <v:group style="position:absolute;left:9310;top:9158;width:770;height:2" coordorigin="9310,9158" coordsize="770,2">
              <v:shape style="position:absolute;left:9310;top:9158;width:770;height:2" coordorigin="9310,9158" coordsize="770,0" path="m10080,9158l9310,9158,9310,9158e" filled="f" stroked="t" strokeweight=".72pt" strokecolor="#800040">
                <v:path arrowok="t"/>
              </v:shape>
            </v:group>
            <v:group style="position:absolute;left:13298;top:7711;width:2;height:130" coordorigin="13298,7711" coordsize="2,130">
              <v:shape style="position:absolute;left:13298;top:7711;width:2;height:130" coordorigin="13298,7711" coordsize="0,130" path="m13298,7841l13298,7711e" filled="f" stroked="t" strokeweight=".72pt" strokecolor="#FF0000">
                <v:path arrowok="t"/>
              </v:shape>
            </v:group>
            <v:group style="position:absolute;left:13298;top:7970;width:2;height:137" coordorigin="13298,7970" coordsize="2,137">
              <v:shape style="position:absolute;left:13298;top:7970;width:2;height:137" coordorigin="13298,7970" coordsize="0,137" path="m13298,7970l13298,8107e" filled="f" stroked="t" strokeweight=".72pt" strokecolor="#FF0000">
                <v:path arrowok="t"/>
              </v:shape>
            </v:group>
            <v:group style="position:absolute;left:13291;top:7855;width:14;height:2" coordorigin="13291,7855" coordsize="14,2">
              <v:shape style="position:absolute;left:13291;top:7855;width:14;height:2" coordorigin="13291,7855" coordsize="14,0" path="m13291,7855l13306,7855e" filled="f" stroked="t" strokeweight="1.44pt" strokecolor="#0000FF">
                <v:path arrowok="t"/>
              </v:shape>
            </v:group>
            <v:group style="position:absolute;left:13162;top:7934;width:281;height:2" coordorigin="13162,7934" coordsize="281,2">
              <v:shape style="position:absolute;left:13162;top:7934;width:281;height:2" coordorigin="13162,7934" coordsize="281,0" path="m13162,7934l13442,7934,13442,7934e" filled="f" stroked="t" strokeweight=".72pt" strokecolor="#0000FF">
                <v:path arrowok="t"/>
              </v:shape>
            </v:group>
            <v:group style="position:absolute;left:13162;top:7870;width:281;height:2" coordorigin="13162,7870" coordsize="281,2">
              <v:shape style="position:absolute;left:13162;top:7870;width:281;height:2" coordorigin="13162,7870" coordsize="281,0" path="m13162,7870l13442,7870,13442,7870e" filled="f" stroked="t" strokeweight=".72pt" strokecolor="#0000FF">
                <v:path arrowok="t"/>
              </v:shape>
            </v:group>
            <v:group style="position:absolute;left:13291;top:7952;width:14;height:2" coordorigin="13291,7952" coordsize="14,2">
              <v:shape style="position:absolute;left:13291;top:7952;width:14;height:2" coordorigin="13291,7952" coordsize="14,0" path="m13291,7952l13306,7952e" filled="f" stroked="t" strokeweight="1.8pt" strokecolor="#0000FF">
                <v:path arrowok="t"/>
              </v:shape>
            </v:group>
            <v:group style="position:absolute;left:13298;top:7574;width:2;height:137" coordorigin="13298,7574" coordsize="2,137">
              <v:shape style="position:absolute;left:13298;top:7574;width:2;height:137" coordorigin="13298,7574" coordsize="0,137" path="m13298,7711l13298,7574,13298,7574e" filled="f" stroked="t" strokeweight=".72pt" strokecolor="#800040">
                <v:path arrowok="t"/>
              </v:shape>
            </v:group>
            <v:group style="position:absolute;left:13068;top:7574;width:230;height:2" coordorigin="13068,7574" coordsize="230,2">
              <v:shape style="position:absolute;left:13068;top:7574;width:230;height:2" coordorigin="13068,7574" coordsize="230,0" path="m13298,7574l13068,7574,13068,7574e" filled="f" stroked="t" strokeweight=".72pt" strokecolor="#800040">
                <v:path arrowok="t"/>
              </v:shape>
            </v:group>
            <v:group style="position:absolute;left:8539;top:9691;width:1541;height:2" coordorigin="8539,9691" coordsize="1541,2">
              <v:shape style="position:absolute;left:8539;top:9691;width:1541;height:2" coordorigin="8539,9691" coordsize="1541,0" path="m8539,9691l10080,9691e" filled="f" stroked="t" strokeweight=".72pt" strokecolor="#800040">
                <v:path arrowok="t"/>
              </v:shape>
            </v:group>
            <v:group style="position:absolute;left:9122;top:9662;width:65;height:36" coordorigin="9122,9662" coordsize="65,36">
              <v:shape style="position:absolute;left:9122;top:9662;width:65;height:36" coordorigin="9122,9662" coordsize="65,36" path="m9137,9698l9122,9684,9122,9670,9137,9662,9166,9662,9187,9670,9187,9677,9176,9690,9153,9698,9137,9698xe" filled="t" fillcolor="#FF00FF" stroked="f">
                <v:path arrowok="t"/>
                <v:fill type="solid"/>
              </v:shape>
            </v:group>
            <v:group style="position:absolute;left:9122;top:9662;width:65;height:36" coordorigin="9122,9662" coordsize="65,36">
              <v:shape style="position:absolute;left:9122;top:9662;width:65;height:36" coordorigin="9122,9662" coordsize="65,36" path="m9122,9677l9122,9670,9137,9662,9151,9662,9166,9662,9187,9670,9187,9677,9176,9690,9153,9698,9137,9698,9122,9684,9122,9677e" filled="f" stroked="t" strokeweight=".72pt" strokecolor="#FF00FF">
                <v:path arrowok="t"/>
              </v:shape>
            </v:group>
            <v:group style="position:absolute;left:5472;top:9554;width:612;height:2" coordorigin="5472,9554" coordsize="612,2">
              <v:shape style="position:absolute;left:5472;top:9554;width:612;height:2" coordorigin="5472,9554" coordsize="612,0" path="m6084,9554l5472,9554,5472,9554e" filled="f" stroked="t" strokeweight=".72pt" strokecolor="#800040">
                <v:path arrowok="t"/>
              </v:shape>
            </v:group>
            <v:group style="position:absolute;left:9230;top:8633;width:850;height:2" coordorigin="9230,8633" coordsize="850,2">
              <v:shape style="position:absolute;left:9230;top:8633;width:850;height:2" coordorigin="9230,8633" coordsize="850,0" path="m10080,8633l9230,8633,9230,8633e" filled="f" stroked="t" strokeweight=".72pt" strokecolor="#800040">
                <v:path arrowok="t"/>
              </v:shape>
            </v:group>
            <v:group style="position:absolute;left:11916;top:7841;width:691;height:2" coordorigin="11916,7841" coordsize="691,2">
              <v:shape style="position:absolute;left:11916;top:7841;width:691;height:2" coordorigin="11916,7841" coordsize="691,0" path="m12607,7841l11916,7841,11916,7841e" filled="f" stroked="t" strokeweight=".72pt" strokecolor="#800040">
                <v:path arrowok="t"/>
              </v:shape>
            </v:group>
            <v:group style="position:absolute;left:9540;top:9425;width:540;height:2" coordorigin="9540,9425" coordsize="540,2">
              <v:shape style="position:absolute;left:9540;top:9425;width:540;height:2" coordorigin="9540,9425" coordsize="540,0" path="m10080,9425l9540,9425,9540,9425e" filled="f" stroked="t" strokeweight=".72pt" strokecolor="#800040">
                <v:path arrowok="t"/>
              </v:shape>
            </v:group>
            <v:group style="position:absolute;left:9922;top:10613;width:2;height:130" coordorigin="9922,10613" coordsize="2,130">
              <v:shape style="position:absolute;left:9922;top:10613;width:2;height:130" coordorigin="9922,10613" coordsize="0,130" path="m9922,10613l9922,10742e" filled="f" stroked="t" strokeweight=".72pt" strokecolor="#FF0000">
                <v:path arrowok="t"/>
              </v:shape>
            </v:group>
            <v:group style="position:absolute;left:9922;top:10087;width:2;height:130" coordorigin="9922,10087" coordsize="2,130">
              <v:shape style="position:absolute;left:9922;top:10087;width:2;height:130" coordorigin="9922,10087" coordsize="0,130" path="m9922,10217l9922,10087e" filled="f" stroked="t" strokeweight=".72pt" strokecolor="#FF0000">
                <v:path arrowok="t"/>
              </v:shape>
            </v:group>
            <v:group style="position:absolute;left:9878;top:10570;width:43;height:43" coordorigin="9878,10570" coordsize="43,43">
              <v:shape style="position:absolute;left:9878;top:10570;width:43;height:43" coordorigin="9878,10570" coordsize="43,43" path="m9922,10613l9878,10570,9878,10570e" filled="f" stroked="t" strokeweight=".72pt" strokecolor="#0000FF">
                <v:path arrowok="t"/>
              </v:shape>
            </v:group>
            <v:group style="position:absolute;left:9878;top:10490;width:94;height:79" coordorigin="9878,10490" coordsize="94,79">
              <v:shape style="position:absolute;left:9878;top:10490;width:94;height:79" coordorigin="9878,10490" coordsize="94,79" path="m9878,10570l9972,10490,9972,10490e" filled="f" stroked="t" strokeweight=".72pt" strokecolor="#0000FF">
                <v:path arrowok="t"/>
              </v:shape>
            </v:group>
            <v:group style="position:absolute;left:9878;top:10411;width:94;height:79" coordorigin="9878,10411" coordsize="94,79">
              <v:shape style="position:absolute;left:9878;top:10411;width:94;height:79" coordorigin="9878,10411" coordsize="94,79" path="m9972,10490l9878,10411,9878,10411e" filled="f" stroked="t" strokeweight=".72pt" strokecolor="#0000FF">
                <v:path arrowok="t"/>
              </v:shape>
            </v:group>
            <v:group style="position:absolute;left:9878;top:10332;width:94;height:79" coordorigin="9878,10332" coordsize="94,79">
              <v:shape style="position:absolute;left:9878;top:10332;width:94;height:79" coordorigin="9878,10332" coordsize="94,79" path="m9878,10411l9972,10332,9972,10332e" filled="f" stroked="t" strokeweight=".72pt" strokecolor="#0000FF">
                <v:path arrowok="t"/>
              </v:shape>
            </v:group>
            <v:group style="position:absolute;left:9878;top:10253;width:94;height:79" coordorigin="9878,10253" coordsize="94,79">
              <v:shape style="position:absolute;left:9878;top:10253;width:94;height:79" coordorigin="9878,10253" coordsize="94,79" path="m9972,10332l9878,10253,9878,10253e" filled="f" stroked="t" strokeweight=".72pt" strokecolor="#0000FF">
                <v:path arrowok="t"/>
              </v:shape>
            </v:group>
            <v:group style="position:absolute;left:9878;top:10217;width:43;height:36" coordorigin="9878,10217" coordsize="43,36">
              <v:shape style="position:absolute;left:9878;top:10217;width:43;height:36" coordorigin="9878,10217" coordsize="43,36" path="m9878,10253l9922,10217,9922,10217e" filled="f" stroked="t" strokeweight=".72pt" strokecolor="#0000FF">
                <v:path arrowok="t"/>
              </v:shape>
            </v:group>
            <v:group style="position:absolute;left:14148;top:9425;width:2;height:130" coordorigin="14148,9425" coordsize="2,130">
              <v:shape style="position:absolute;left:14148;top:9425;width:2;height:130" coordorigin="14148,9425" coordsize="0,130" path="m14148,9554l14148,9425e" filled="f" stroked="t" strokeweight=".72pt" strokecolor="#FF0000">
                <v:path arrowok="t"/>
              </v:shape>
            </v:group>
            <v:group style="position:absolute;left:14148;top:9691;width:2;height:130" coordorigin="14148,9691" coordsize="2,130">
              <v:shape style="position:absolute;left:14148;top:9691;width:2;height:130" coordorigin="14148,9691" coordsize="0,130" path="m14148,9691l14148,9821e" filled="f" stroked="t" strokeweight=".72pt" strokecolor="#FF0000">
                <v:path arrowok="t"/>
              </v:shape>
            </v:group>
            <v:group style="position:absolute;left:14141;top:9569;width:14;height:2" coordorigin="14141,9569" coordsize="14,2">
              <v:shape style="position:absolute;left:14141;top:9569;width:14;height:2" coordorigin="14141,9569" coordsize="14,0" path="m14141,9569l14155,9569e" filled="f" stroked="t" strokeweight="1.44pt" strokecolor="#0000FF">
                <v:path arrowok="t"/>
              </v:shape>
            </v:group>
            <v:group style="position:absolute;left:14141;top:9670;width:14;height:2" coordorigin="14141,9670" coordsize="14,2">
              <v:shape style="position:absolute;left:14141;top:9670;width:14;height:2" coordorigin="14141,9670" coordsize="14,0" path="m14141,9670l14155,9670e" filled="f" stroked="t" strokeweight="2.16pt" strokecolor="#0000FF">
                <v:path arrowok="t"/>
              </v:shape>
            </v:group>
            <v:group style="position:absolute;left:14148;top:9821;width:2;height:194" coordorigin="14148,9821" coordsize="2,194">
              <v:shape style="position:absolute;left:14148;top:9821;width:2;height:194" coordorigin="14148,9821" coordsize="0,194" path="m14148,10015l14148,9821,14148,9821e" filled="f" stroked="t" strokeweight=".72pt" strokecolor="#800040">
                <v:path arrowok="t"/>
              </v:shape>
            </v:group>
            <v:group style="position:absolute;left:12838;top:7049;width:158;height:2" coordorigin="12838,7049" coordsize="158,2">
              <v:shape style="position:absolute;left:12838;top:7049;width:158;height:2" coordorigin="12838,7049" coordsize="158,0" path="m12996,7049l12838,7049e" filled="f" stroked="t" strokeweight=".72pt" strokecolor="#FF0000">
                <v:path arrowok="t"/>
              </v:shape>
            </v:group>
            <v:group style="position:absolute;left:13457;top:7049;width:151;height:2" coordorigin="13457,7049" coordsize="151,2">
              <v:shape style="position:absolute;left:13457;top:7049;width:151;height:2" coordorigin="13457,7049" coordsize="151,0" path="m13457,7049l13608,7049e" filled="f" stroked="t" strokeweight=".72pt" strokecolor="#FF0000">
                <v:path arrowok="t"/>
              </v:shape>
            </v:group>
            <v:group style="position:absolute;left:12996;top:7006;width:43;height:43" coordorigin="12996,7006" coordsize="43,43">
              <v:shape style="position:absolute;left:12996;top:7006;width:43;height:43" coordorigin="12996,7006" coordsize="43,43" path="m12996,7049l13039,7006,13039,7006e" filled="f" stroked="t" strokeweight=".72pt" strokecolor="#0000FF">
                <v:path arrowok="t"/>
              </v:shape>
            </v:group>
            <v:group style="position:absolute;left:13039;top:7006;width:94;height:79" coordorigin="13039,7006" coordsize="94,79">
              <v:shape style="position:absolute;left:13039;top:7006;width:94;height:79" coordorigin="13039,7006" coordsize="94,79" path="m13039,7006l13133,7085,13133,7085e" filled="f" stroked="t" strokeweight=".72pt" strokecolor="#0000FF">
                <v:path arrowok="t"/>
              </v:shape>
            </v:group>
            <v:group style="position:absolute;left:13133;top:7006;width:94;height:79" coordorigin="13133,7006" coordsize="94,79">
              <v:shape style="position:absolute;left:13133;top:7006;width:94;height:79" coordorigin="13133,7006" coordsize="94,79" path="m13133,7085l13226,7006,13226,7006e" filled="f" stroked="t" strokeweight=".72pt" strokecolor="#0000FF">
                <v:path arrowok="t"/>
              </v:shape>
            </v:group>
            <v:group style="position:absolute;left:13226;top:7006;width:86;height:79" coordorigin="13226,7006" coordsize="86,79">
              <v:shape style="position:absolute;left:13226;top:7006;width:86;height:79" coordorigin="13226,7006" coordsize="86,79" path="m13226,7006l13313,7085,13313,7085e" filled="f" stroked="t" strokeweight=".72pt" strokecolor="#0000FF">
                <v:path arrowok="t"/>
              </v:shape>
            </v:group>
            <v:group style="position:absolute;left:13313;top:7006;width:94;height:79" coordorigin="13313,7006" coordsize="94,79">
              <v:shape style="position:absolute;left:13313;top:7006;width:94;height:79" coordorigin="13313,7006" coordsize="94,79" path="m13313,7085l13406,7006,13406,7006e" filled="f" stroked="t" strokeweight=".72pt" strokecolor="#0000FF">
                <v:path arrowok="t"/>
              </v:shape>
            </v:group>
            <v:group style="position:absolute;left:13406;top:7006;width:50;height:43" coordorigin="13406,7006" coordsize="50,43">
              <v:shape style="position:absolute;left:13406;top:7006;width:50;height:43" coordorigin="13406,7006" coordsize="50,43" path="m13406,7006l13457,7049,13457,7049e" filled="f" stroked="t" strokeweight=".72pt" strokecolor="#0000FF">
                <v:path arrowok="t"/>
              </v:shape>
            </v:group>
            <v:group style="position:absolute;left:12456;top:5594;width:1073;height:2" coordorigin="12456,5594" coordsize="1073,2">
              <v:shape style="position:absolute;left:12456;top:5594;width:1073;height:2" coordorigin="12456,5594" coordsize="1073,0" path="m13529,5594l12456,5594,12456,5594e" filled="f" stroked="t" strokeweight=".72pt" strokecolor="#800040">
                <v:path arrowok="t"/>
              </v:shape>
            </v:group>
            <v:group style="position:absolute;left:13608;top:7049;width:540;height:2" coordorigin="13608,7049" coordsize="540,2">
              <v:shape style="position:absolute;left:13608;top:7049;width:540;height:2" coordorigin="13608,7049" coordsize="540,0" path="m14148,7049l13608,7049,13608,7049e" filled="f" stroked="t" strokeweight=".72pt" strokecolor="#800040">
                <v:path arrowok="t"/>
              </v:shape>
            </v:group>
            <v:group style="position:absolute;left:14148;top:7049;width:2;height:2376" coordorigin="14148,7049" coordsize="2,2376">
              <v:shape style="position:absolute;left:14148;top:7049;width:2;height:2376" coordorigin="14148,7049" coordsize="0,2376" path="m14148,9425l14148,7049e" filled="f" stroked="t" strokeweight=".72pt" strokecolor="#800040">
                <v:path arrowok="t"/>
              </v:shape>
            </v:group>
            <v:group style="position:absolute;left:14112;top:8870;width:65;height:36" coordorigin="14112,8870" coordsize="65,36">
              <v:shape style="position:absolute;left:14112;top:8870;width:65;height:36" coordorigin="14112,8870" coordsize="65,36" path="m14126,8906l14112,8892,14112,8878,14126,8870,14155,8870,14177,8878,14177,8885,14165,8898,14143,8906,14126,8906xe" filled="t" fillcolor="#FF00FF" stroked="f">
                <v:path arrowok="t"/>
                <v:fill type="solid"/>
              </v:shape>
            </v:group>
            <v:group style="position:absolute;left:14112;top:8870;width:65;height:36" coordorigin="14112,8870" coordsize="65,36">
              <v:shape style="position:absolute;left:14112;top:8870;width:65;height:36" coordorigin="14112,8870" coordsize="65,36" path="m14112,8885l14112,8878,14126,8870,14141,8870,14155,8870,14177,8878,14177,8885,14165,8898,14143,8906,14126,8906,14112,8892,14112,8885e" filled="f" stroked="t" strokeweight=".72pt" strokecolor="#FF00FF">
                <v:path arrowok="t"/>
              </v:shape>
            </v:group>
            <v:group style="position:absolute;left:11916;top:8107;width:1382;height:2" coordorigin="11916,8107" coordsize="1382,2">
              <v:shape style="position:absolute;left:11916;top:8107;width:1382;height:2" coordorigin="11916,8107" coordsize="1382,0" path="m11916,8107l13298,8107,13298,8107e" filled="f" stroked="t" strokeweight=".72pt" strokecolor="#800040">
                <v:path arrowok="t"/>
              </v:shape>
            </v:group>
            <v:group style="position:absolute;left:13270;top:8078;width:65;height:36" coordorigin="13270,8078" coordsize="65,36">
              <v:shape style="position:absolute;left:13270;top:8078;width:65;height:36" coordorigin="13270,8078" coordsize="65,36" path="m13284,8114l13270,8100,13270,8086,13284,8078,13313,8078,13334,8086,13334,8093,13323,8106,13300,8114,13284,8114xe" filled="t" fillcolor="#FF00FF" stroked="f">
                <v:path arrowok="t"/>
                <v:fill type="solid"/>
              </v:shape>
            </v:group>
            <v:group style="position:absolute;left:13270;top:8078;width:65;height:36" coordorigin="13270,8078" coordsize="65,36">
              <v:shape style="position:absolute;left:13270;top:8078;width:65;height:36" coordorigin="13270,8078" coordsize="65,36" path="m13270,8093l13270,8086,13284,8078,13298,8078,13313,8078,13334,8086,13334,8093,13323,8106,13300,8114,13284,8114,13270,8100,13270,8093e" filled="f" stroked="t" strokeweight=".72pt" strokecolor="#FF00FF">
                <v:path arrowok="t"/>
              </v:shape>
            </v:group>
            <v:group style="position:absolute;left:11916;top:8899;width:2232;height:2" coordorigin="11916,8899" coordsize="2232,2">
              <v:shape style="position:absolute;left:11916;top:8899;width:2232;height:2" coordorigin="11916,8899" coordsize="2232,0" path="m14148,8899l11916,8899,11916,8899e" filled="f" stroked="t" strokeweight=".72pt" strokecolor="#800040">
                <v:path arrowok="t"/>
              </v:shape>
            </v:group>
            <v:group style="position:absolute;left:11916;top:9425;width:1001;height:2" coordorigin="11916,9425" coordsize="1001,2">
              <v:shape style="position:absolute;left:11916;top:9425;width:1001;height:2" coordorigin="11916,9425" coordsize="1001,0" path="m12917,9425l11916,9425,11916,9425e" filled="f" stroked="t" strokeweight=".72pt" strokecolor="#800040">
                <v:path arrowok="t"/>
              </v:shape>
            </v:group>
            <v:group style="position:absolute;left:10080;top:7049;width:151;height:2" coordorigin="10080,7049" coordsize="151,2">
              <v:shape style="position:absolute;left:10080;top:7049;width:151;height:2" coordorigin="10080,7049" coordsize="151,0" path="m10231,7049l10080,7049e" filled="f" stroked="t" strokeweight=".72pt" strokecolor="#FF0000">
                <v:path arrowok="t"/>
              </v:shape>
            </v:group>
            <v:group style="position:absolute;left:10080;top:7315;width:151;height:2" coordorigin="10080,7315" coordsize="151,2">
              <v:shape style="position:absolute;left:10080;top:7315;width:151;height:2" coordorigin="10080,7315" coordsize="151,0" path="m10231,7315l10080,7315e" filled="f" stroked="t" strokeweight=".72pt" strokecolor="#FF0000">
                <v:path arrowok="t"/>
              </v:shape>
            </v:group>
            <v:group style="position:absolute;left:10080;top:7574;width:151;height:2" coordorigin="10080,7574" coordsize="151,2">
              <v:shape style="position:absolute;left:10080;top:7574;width:151;height:2" coordorigin="10080,7574" coordsize="151,0" path="m10231,7574l10080,7574e" filled="f" stroked="t" strokeweight=".72pt" strokecolor="#FF0000">
                <v:path arrowok="t"/>
              </v:shape>
            </v:group>
            <v:group style="position:absolute;left:10080;top:7841;width:151;height:2" coordorigin="10080,7841" coordsize="151,2">
              <v:shape style="position:absolute;left:10080;top:7841;width:151;height:2" coordorigin="10080,7841" coordsize="151,0" path="m10231,7841l10080,7841e" filled="f" stroked="t" strokeweight=".72pt" strokecolor="#FF0000">
                <v:path arrowok="t"/>
              </v:shape>
            </v:group>
            <v:group style="position:absolute;left:10080;top:8107;width:151;height:2" coordorigin="10080,8107" coordsize="151,2">
              <v:shape style="position:absolute;left:10080;top:8107;width:151;height:2" coordorigin="10080,8107" coordsize="151,0" path="m10231,8107l10080,8107e" filled="f" stroked="t" strokeweight=".72pt" strokecolor="#FF0000">
                <v:path arrowok="t"/>
              </v:shape>
            </v:group>
            <v:group style="position:absolute;left:10080;top:8366;width:151;height:2" coordorigin="10080,8366" coordsize="151,2">
              <v:shape style="position:absolute;left:10080;top:8366;width:151;height:2" coordorigin="10080,8366" coordsize="151,0" path="m10231,8366l10080,8366e" filled="f" stroked="t" strokeweight=".72pt" strokecolor="#FF0000">
                <v:path arrowok="t"/>
              </v:shape>
            </v:group>
            <v:group style="position:absolute;left:10080;top:8633;width:151;height:2" coordorigin="10080,8633" coordsize="151,2">
              <v:shape style="position:absolute;left:10080;top:8633;width:151;height:2" coordorigin="10080,8633" coordsize="151,0" path="m10231,8633l10080,8633e" filled="f" stroked="t" strokeweight=".72pt" strokecolor="#FF0000">
                <v:path arrowok="t"/>
              </v:shape>
            </v:group>
            <v:group style="position:absolute;left:10080;top:8899;width:151;height:2" coordorigin="10080,8899" coordsize="151,2">
              <v:shape style="position:absolute;left:10080;top:8899;width:151;height:2" coordorigin="10080,8899" coordsize="151,0" path="m10231,8899l10080,8899e" filled="f" stroked="t" strokeweight=".72pt" strokecolor="#FF0000">
                <v:path arrowok="t"/>
              </v:shape>
            </v:group>
            <v:group style="position:absolute;left:10080;top:9158;width:151;height:2" coordorigin="10080,9158" coordsize="151,2">
              <v:shape style="position:absolute;left:10080;top:9158;width:151;height:2" coordorigin="10080,9158" coordsize="151,0" path="m10231,9158l10080,9158e" filled="f" stroked="t" strokeweight=".72pt" strokecolor="#FF0000">
                <v:path arrowok="t"/>
              </v:shape>
            </v:group>
            <v:group style="position:absolute;left:10080;top:9425;width:151;height:2" coordorigin="10080,9425" coordsize="151,2">
              <v:shape style="position:absolute;left:10080;top:9425;width:151;height:2" coordorigin="10080,9425" coordsize="151,0" path="m10231,9425l10080,9425e" filled="f" stroked="t" strokeweight=".72pt" strokecolor="#FF0000">
                <v:path arrowok="t"/>
              </v:shape>
            </v:group>
            <v:group style="position:absolute;left:10080;top:9691;width:151;height:2" coordorigin="10080,9691" coordsize="151,2">
              <v:shape style="position:absolute;left:10080;top:9691;width:151;height:2" coordorigin="10080,9691" coordsize="151,0" path="m10231,9691l10080,9691e" filled="f" stroked="t" strokeweight=".72pt" strokecolor="#FF0000">
                <v:path arrowok="t"/>
              </v:shape>
            </v:group>
            <v:group style="position:absolute;left:10080;top:9950;width:151;height:2" coordorigin="10080,9950" coordsize="151,2">
              <v:shape style="position:absolute;left:10080;top:9950;width:151;height:2" coordorigin="10080,9950" coordsize="151,0" path="m10231,9950l10080,9950e" filled="f" stroked="t" strokeweight=".72pt" strokecolor="#FF0000">
                <v:path arrowok="t"/>
              </v:shape>
            </v:group>
            <v:group style="position:absolute;left:11765;top:9950;width:151;height:2" coordorigin="11765,9950" coordsize="151,2">
              <v:shape style="position:absolute;left:11765;top:9950;width:151;height:2" coordorigin="11765,9950" coordsize="151,0" path="m11765,9950l11916,9950e" filled="f" stroked="t" strokeweight=".72pt" strokecolor="#FF0000">
                <v:path arrowok="t"/>
              </v:shape>
            </v:group>
            <v:group style="position:absolute;left:11765;top:9691;width:151;height:2" coordorigin="11765,9691" coordsize="151,2">
              <v:shape style="position:absolute;left:11765;top:9691;width:151;height:2" coordorigin="11765,9691" coordsize="151,0" path="m11765,9691l11916,9691e" filled="f" stroked="t" strokeweight=".72pt" strokecolor="#FF0000">
                <v:path arrowok="t"/>
              </v:shape>
            </v:group>
            <v:group style="position:absolute;left:11765;top:9425;width:151;height:2" coordorigin="11765,9425" coordsize="151,2">
              <v:shape style="position:absolute;left:11765;top:9425;width:151;height:2" coordorigin="11765,9425" coordsize="151,0" path="m11765,9425l11916,9425e" filled="f" stroked="t" strokeweight=".72pt" strokecolor="#FF0000">
                <v:path arrowok="t"/>
              </v:shape>
            </v:group>
            <v:group style="position:absolute;left:11765;top:9158;width:151;height:2" coordorigin="11765,9158" coordsize="151,2">
              <v:shape style="position:absolute;left:11765;top:9158;width:151;height:2" coordorigin="11765,9158" coordsize="151,0" path="m11765,9158l11916,9158e" filled="f" stroked="t" strokeweight=".72pt" strokecolor="#FF0000">
                <v:path arrowok="t"/>
              </v:shape>
            </v:group>
            <v:group style="position:absolute;left:11873;top:9122;width:108;height:94" coordorigin="11873,9122" coordsize="108,94">
              <v:shape style="position:absolute;left:11873;top:9122;width:108;height:94" coordorigin="11873,9122" coordsize="108,94" path="m11873,9122l11981,9216e" filled="f" stroked="t" strokeweight=".72pt" strokecolor="#804000">
                <v:path arrowok="t"/>
              </v:shape>
            </v:group>
            <v:group style="position:absolute;left:11858;top:9122;width:108;height:94" coordorigin="11858,9122" coordsize="108,94">
              <v:shape style="position:absolute;left:11858;top:9122;width:108;height:94" coordorigin="11858,9122" coordsize="108,94" path="m11966,9122l11858,9216e" filled="f" stroked="t" strokeweight=".72pt" strokecolor="#804000">
                <v:path arrowok="t"/>
              </v:shape>
            </v:group>
            <v:group style="position:absolute;left:11765;top:8899;width:151;height:2" coordorigin="11765,8899" coordsize="151,2">
              <v:shape style="position:absolute;left:11765;top:8899;width:151;height:2" coordorigin="11765,8899" coordsize="151,0" path="m11765,8899l11916,8899e" filled="f" stroked="t" strokeweight=".72pt" strokecolor="#FF0000">
                <v:path arrowok="t"/>
              </v:shape>
            </v:group>
            <v:group style="position:absolute;left:11765;top:8633;width:151;height:2" coordorigin="11765,8633" coordsize="151,2">
              <v:shape style="position:absolute;left:11765;top:8633;width:151;height:2" coordorigin="11765,8633" coordsize="151,0" path="m11765,8633l11916,8633e" filled="f" stroked="t" strokeweight=".72pt" strokecolor="#FF0000">
                <v:path arrowok="t"/>
              </v:shape>
            </v:group>
            <v:group style="position:absolute;left:11765;top:8366;width:151;height:2" coordorigin="11765,8366" coordsize="151,2">
              <v:shape style="position:absolute;left:11765;top:8366;width:151;height:2" coordorigin="11765,8366" coordsize="151,0" path="m11765,8366l11916,8366e" filled="f" stroked="t" strokeweight=".72pt" strokecolor="#FF0000">
                <v:path arrowok="t"/>
              </v:shape>
            </v:group>
            <v:group style="position:absolute;left:11765;top:8107;width:151;height:2" coordorigin="11765,8107" coordsize="151,2">
              <v:shape style="position:absolute;left:11765;top:8107;width:151;height:2" coordorigin="11765,8107" coordsize="151,0" path="m11765,8107l11916,8107e" filled="f" stroked="t" strokeweight=".72pt" strokecolor="#FF0000">
                <v:path arrowok="t"/>
              </v:shape>
            </v:group>
            <v:group style="position:absolute;left:11765;top:7841;width:151;height:2" coordorigin="11765,7841" coordsize="151,2">
              <v:shape style="position:absolute;left:11765;top:7841;width:151;height:2" coordorigin="11765,7841" coordsize="151,0" path="m11765,7841l11916,7841e" filled="f" stroked="t" strokeweight=".72pt" strokecolor="#FF0000">
                <v:path arrowok="t"/>
              </v:shape>
            </v:group>
            <v:group style="position:absolute;left:11765;top:7574;width:151;height:2" coordorigin="11765,7574" coordsize="151,2">
              <v:shape style="position:absolute;left:11765;top:7574;width:151;height:2" coordorigin="11765,7574" coordsize="151,0" path="m11765,7574l11916,7574e" filled="f" stroked="t" strokeweight=".72pt" strokecolor="#FF0000">
                <v:path arrowok="t"/>
              </v:shape>
            </v:group>
            <v:group style="position:absolute;left:11765;top:7315;width:151;height:2" coordorigin="11765,7315" coordsize="151,2">
              <v:shape style="position:absolute;left:11765;top:7315;width:151;height:2" coordorigin="11765,7315" coordsize="151,0" path="m11765,7315l11916,7315e" filled="f" stroked="t" strokeweight=".72pt" strokecolor="#FF0000">
                <v:path arrowok="t"/>
              </v:shape>
            </v:group>
            <v:group style="position:absolute;left:11873;top:7272;width:108;height:94" coordorigin="11873,7272" coordsize="108,94">
              <v:shape style="position:absolute;left:11873;top:7272;width:108;height:94" coordorigin="11873,7272" coordsize="108,94" path="m11873,7272l11981,7366e" filled="f" stroked="t" strokeweight=".72pt" strokecolor="#804000">
                <v:path arrowok="t"/>
              </v:shape>
            </v:group>
            <v:group style="position:absolute;left:11858;top:7272;width:108;height:94" coordorigin="11858,7272" coordsize="108,94">
              <v:shape style="position:absolute;left:11858;top:7272;width:108;height:94" coordorigin="11858,7272" coordsize="108,94" path="m11966,7272l11858,7366e" filled="f" stroked="t" strokeweight=".72pt" strokecolor="#804000">
                <v:path arrowok="t"/>
              </v:shape>
            </v:group>
            <v:group style="position:absolute;left:11765;top:7049;width:151;height:2" coordorigin="11765,7049" coordsize="151,2">
              <v:shape style="position:absolute;left:11765;top:7049;width:151;height:2" coordorigin="11765,7049" coordsize="151,0" path="m11765,7049l11916,7049e" filled="f" stroked="t" strokeweight=".72pt" strokecolor="#FF0000">
                <v:path arrowok="t"/>
              </v:shape>
            </v:group>
            <v:group style="position:absolute;left:10231;top:6919;width:1548;height:3168" coordorigin="10231,6919" coordsize="1548,3168">
              <v:shape style="position:absolute;left:10231;top:6919;width:1548;height:3168" coordorigin="10231,6919" coordsize="1548,3168" path="m10231,10087l11779,10087,11779,6919,10231,6919,10231,10087xe" filled="f" stroked="t" strokeweight=".72pt" strokecolor="#0000FF">
                <v:path arrowok="t"/>
              </v:shape>
            </v:group>
            <v:group style="position:absolute;left:9922;top:9950;width:2;height:137" coordorigin="9922,9950" coordsize="2,137">
              <v:shape style="position:absolute;left:9922;top:9950;width:2;height:137" coordorigin="9922,9950" coordsize="0,137" path="m9922,10087l9922,9950,9922,9950e" filled="f" stroked="t" strokeweight=".72pt" strokecolor="#800040">
                <v:path arrowok="t"/>
              </v:shape>
            </v:group>
            <v:group style="position:absolute;left:9158;top:9691;width:2;height:194" coordorigin="9158,9691" coordsize="2,194">
              <v:shape style="position:absolute;left:9158;top:9691;width:2;height:194" coordorigin="9158,9691" coordsize="0,194" path="m9158,9886l9158,9691,9158,9691e" filled="f" stroked="t" strokeweight=".72pt" strokecolor="#800040">
                <v:path arrowok="t"/>
              </v:shape>
            </v:group>
            <v:group style="position:absolute;left:11916;top:8633;width:461;height:2" coordorigin="11916,8633" coordsize="461,2">
              <v:shape style="position:absolute;left:11916;top:8633;width:461;height:2" coordorigin="11916,8633" coordsize="461,0" path="m12377,8633l11916,8633,11916,8633e" filled="f" stroked="t" strokeweight=".72pt" strokecolor="#800040">
                <v:path arrowok="t"/>
              </v:shape>
            </v:group>
            <v:group style="position:absolute;left:9310;top:7049;width:770;height:2" coordorigin="9310,7049" coordsize="770,2">
              <v:shape style="position:absolute;left:9310;top:7049;width:770;height:2" coordorigin="9310,7049" coordsize="770,0" path="m10080,7049l9310,7049,9310,7049e" filled="f" stroked="t" strokeweight=".72pt" strokecolor="#800040">
                <v:path arrowok="t"/>
              </v:shape>
            </v:group>
            <v:group style="position:absolute;left:9158;top:10548;width:2;height:331" coordorigin="9158,10548" coordsize="2,331">
              <v:shape style="position:absolute;left:9158;top:10548;width:2;height:331" coordorigin="9158,10548" coordsize="0,331" path="m9158,10879l9158,10548e" filled="f" stroked="t" strokeweight=".72pt" strokecolor="#800040">
                <v:path arrowok="t"/>
              </v:shape>
            </v:group>
            <v:group style="position:absolute;left:9122;top:10649;width:65;height:43" coordorigin="9122,10649" coordsize="65,43">
              <v:shape style="position:absolute;left:9122;top:10649;width:65;height:43" coordorigin="9122,10649" coordsize="65,43" path="m9137,10692l9122,10678,9122,10663,9137,10649,9151,10649,9174,10656,9187,10669,9176,10683,9154,10692,9137,10692xe" filled="t" fillcolor="#FF00FF" stroked="f">
                <v:path arrowok="t"/>
                <v:fill type="solid"/>
              </v:shape>
            </v:group>
            <v:group style="position:absolute;left:9122;top:10649;width:65;height:43" coordorigin="9122,10649" coordsize="65,43">
              <v:shape style="position:absolute;left:9122;top:10649;width:65;height:43" coordorigin="9122,10649" coordsize="65,43" path="m9122,10670l9122,10663,9137,10649,9151,10649,9174,10656,9187,10669,9176,10683,9154,10692,9137,10692,9122,10678,9122,10670e" filled="f" stroked="t" strokeweight=".72pt" strokecolor="#FF00FF">
                <v:path arrowok="t"/>
              </v:shape>
            </v:group>
            <v:group style="position:absolute;left:9158;top:10411;width:2;height:137" coordorigin="9158,10411" coordsize="2,137">
              <v:shape style="position:absolute;left:9158;top:10411;width:2;height:137" coordorigin="9158,10411" coordsize="0,137" path="m9158,10411l9158,10548e" filled="f" stroked="t" strokeweight=".72pt" strokecolor="#FF0000">
                <v:path arrowok="t"/>
              </v:shape>
            </v:group>
            <v:group style="position:absolute;left:9158;top:9886;width:2;height:130" coordorigin="9158,9886" coordsize="2,130">
              <v:shape style="position:absolute;left:9158;top:9886;width:2;height:130" coordorigin="9158,9886" coordsize="0,130" path="m9158,10015l9158,9886e" filled="f" stroked="t" strokeweight=".72pt" strokecolor="#FF0000">
                <v:path arrowok="t"/>
              </v:shape>
            </v:group>
            <v:group style="position:absolute;left:9108;top:10375;width:50;height:36" coordorigin="9108,10375" coordsize="50,36">
              <v:shape style="position:absolute;left:9108;top:10375;width:50;height:36" coordorigin="9108,10375" coordsize="50,36" path="m9158,10411l9108,10375,9108,10375e" filled="f" stroked="t" strokeweight=".72pt" strokecolor="#0000FF">
                <v:path arrowok="t"/>
              </v:shape>
            </v:group>
            <v:group style="position:absolute;left:9108;top:10296;width:94;height:79" coordorigin="9108,10296" coordsize="94,79">
              <v:shape style="position:absolute;left:9108;top:10296;width:94;height:79" coordorigin="9108,10296" coordsize="94,79" path="m9108,10375l9202,10296,9202,10296e" filled="f" stroked="t" strokeweight=".72pt" strokecolor="#0000FF">
                <v:path arrowok="t"/>
              </v:shape>
            </v:group>
            <v:group style="position:absolute;left:9108;top:10217;width:94;height:79" coordorigin="9108,10217" coordsize="94,79">
              <v:shape style="position:absolute;left:9108;top:10217;width:94;height:79" coordorigin="9108,10217" coordsize="94,79" path="m9202,10296l9108,10217,9108,10217e" filled="f" stroked="t" strokeweight=".72pt" strokecolor="#0000FF">
                <v:path arrowok="t"/>
              </v:shape>
            </v:group>
            <v:group style="position:absolute;left:9108;top:10138;width:94;height:79" coordorigin="9108,10138" coordsize="94,79">
              <v:shape style="position:absolute;left:9108;top:10138;width:94;height:79" coordorigin="9108,10138" coordsize="94,79" path="m9108,10217l9202,10138,9202,10138e" filled="f" stroked="t" strokeweight=".72pt" strokecolor="#0000FF">
                <v:path arrowok="t"/>
              </v:shape>
            </v:group>
            <v:group style="position:absolute;left:9108;top:10058;width:94;height:79" coordorigin="9108,10058" coordsize="94,79">
              <v:shape style="position:absolute;left:9108;top:10058;width:94;height:79" coordorigin="9108,10058" coordsize="94,79" path="m9202,10138l9108,10058,9108,10058e" filled="f" stroked="t" strokeweight=".72pt" strokecolor="#0000FF">
                <v:path arrowok="t"/>
              </v:shape>
            </v:group>
            <v:group style="position:absolute;left:9108;top:10015;width:50;height:43" coordorigin="9108,10015" coordsize="50,43">
              <v:shape style="position:absolute;left:9108;top:10015;width:50;height:43" coordorigin="9108,10015" coordsize="50,43" path="m9108,10058l9158,10015,9158,10015e" filled="f" stroked="t" strokeweight=".72pt" strokecolor="#0000FF">
                <v:path arrowok="t"/>
              </v:shape>
            </v:group>
            <v:group style="position:absolute;left:9230;top:7574;width:850;height:2" coordorigin="9230,7574" coordsize="850,2">
              <v:shape style="position:absolute;left:9230;top:7574;width:850;height:2" coordorigin="9230,7574" coordsize="850,0" path="m10080,7574l9230,7574,9230,7574e" filled="f" stroked="t" strokeweight=".72pt" strokecolor="#800040">
                <v:path arrowok="t"/>
              </v:shape>
            </v:group>
            <v:group style="position:absolute;left:9158;top:7315;width:922;height:2" coordorigin="9158,7315" coordsize="922,2">
              <v:shape style="position:absolute;left:9158;top:7315;width:922;height:2" coordorigin="9158,7315" coordsize="922,0" path="m10080,7315l9158,7315,9158,7315e" filled="f" stroked="t" strokeweight=".72pt" strokecolor="#800040">
                <v:path arrowok="t"/>
              </v:shape>
            </v:group>
            <v:group style="position:absolute;left:9922;top:9950;width:158;height:2" coordorigin="9922,9950" coordsize="158,2">
              <v:shape style="position:absolute;left:9922;top:9950;width:158;height:2" coordorigin="9922,9950" coordsize="158,0" path="m10080,9950l9922,9950,9922,9950e" filled="f" stroked="t" strokeweight=".72pt" strokecolor="#800040">
                <v:path arrowok="t"/>
              </v:shape>
            </v:group>
            <v:group style="position:absolute;left:11916;top:9950;width:691;height:2" coordorigin="11916,9950" coordsize="691,2">
              <v:shape style="position:absolute;left:11916;top:9950;width:691;height:2" coordorigin="11916,9950" coordsize="691,0" path="m12607,9950l11916,9950,11916,9950e" filled="f" stroked="t" strokeweight=".72pt" strokecolor="#800040">
                <v:path arrowok="t"/>
              </v:shape>
            </v:group>
            <v:group style="position:absolute;left:9230;top:7841;width:850;height:2" coordorigin="9230,7841" coordsize="850,2">
              <v:shape style="position:absolute;left:9230;top:7841;width:850;height:2" coordorigin="9230,7841" coordsize="850,0" path="m10080,7841l9230,7841,9230,7841e" filled="f" stroked="t" strokeweight=".72pt" strokecolor="#800040">
                <v:path arrowok="t"/>
              </v:shape>
            </v:group>
            <v:group style="position:absolute;left:9914;top:10775;width:14;height:2" coordorigin="9914,10775" coordsize="14,2">
              <v:shape style="position:absolute;left:9914;top:10775;width:14;height:2" coordorigin="9914,10775" coordsize="14,0" path="m9914,10775l9929,10775e" filled="f" stroked="t" strokeweight="3.24pt" strokecolor="#800040">
                <v:path arrowok="t"/>
              </v:shape>
            </v:group>
            <v:group style="position:absolute;left:9230;top:8107;width:850;height:2" coordorigin="9230,8107" coordsize="850,2">
              <v:shape style="position:absolute;left:9230;top:8107;width:850;height:2" coordorigin="9230,8107" coordsize="850,0" path="m10080,8107l9230,8107,9230,8107e" filled="f" stroked="t" strokeweight=".72pt" strokecolor="#800040">
                <v:path arrowok="t"/>
              </v:shape>
            </v:group>
            <v:group style="position:absolute;left:11916;top:7049;width:922;height:2" coordorigin="11916,7049" coordsize="922,2">
              <v:shape style="position:absolute;left:11916;top:7049;width:922;height:2" coordorigin="11916,7049" coordsize="922,0" path="m12838,7049l11916,7049,11916,7049e" filled="f" stroked="t" strokeweight=".72pt" strokecolor="#800040">
                <v:path arrowok="t"/>
              </v:shape>
            </v:group>
            <v:group style="position:absolute;left:7466;top:9886;width:310;height:130" coordorigin="7466,9886" coordsize="310,130">
              <v:shape style="position:absolute;left:7466;top:9886;width:310;height:130" coordorigin="7466,9886" coordsize="310,130" path="m7466,9886l7776,9886,7618,10015,7466,9886e" filled="f" stroked="t" strokeweight=".72pt" strokecolor="#FF0000">
                <v:path arrowok="t"/>
              </v:shape>
            </v:group>
            <v:group style="position:absolute;left:7726;top:9965;width:50;height:2" coordorigin="7726,9965" coordsize="50,2">
              <v:shape style="position:absolute;left:7726;top:9965;width:50;height:2" coordorigin="7726,9965" coordsize="50,0" path="m7726,9965l7776,9965,7776,9965e" filled="f" stroked="t" strokeweight=".72pt" strokecolor="#FF0000">
                <v:path arrowok="t"/>
              </v:shape>
            </v:group>
            <v:group style="position:absolute;left:7718;top:9990;width:14;height:2" coordorigin="7718,9990" coordsize="14,2">
              <v:shape style="position:absolute;left:7718;top:9990;width:14;height:2" coordorigin="7718,9990" coordsize="14,0" path="m7718,9990l7733,9990e" filled="f" stroked="t" strokeweight="2.52pt" strokecolor="#FF0000">
                <v:path arrowok="t"/>
              </v:shape>
            </v:group>
            <v:group style="position:absolute;left:7726;top:9994;width:36;height:2" coordorigin="7726,9994" coordsize="36,2">
              <v:shape style="position:absolute;left:7726;top:9994;width:36;height:2" coordorigin="7726,9994" coordsize="36,0" path="m7762,9994l7726,9994,7726,9994e" filled="f" stroked="t" strokeweight=".72pt" strokecolor="#FF0000">
                <v:path arrowok="t"/>
              </v:shape>
            </v:group>
            <v:group style="position:absolute;left:11916;top:9691;width:540;height:2" coordorigin="11916,9691" coordsize="540,2">
              <v:shape style="position:absolute;left:11916;top:9691;width:540;height:2" coordorigin="11916,9691" coordsize="540,0" path="m12456,9691l11916,9691,11916,9691e" filled="f" stroked="t" strokeweight=".72pt" strokecolor="#800040">
                <v:path arrowok="t"/>
              </v:shape>
            </v:group>
            <v:group style="position:absolute;left:5393;top:2959;width:922;height:2" coordorigin="5393,2959" coordsize="922,2">
              <v:shape style="position:absolute;left:5393;top:2959;width:922;height:2" coordorigin="5393,2959" coordsize="922,0" path="m5393,2959l6314,2959e" filled="f" stroked="t" strokeweight=".72pt" strokecolor="#800040">
                <v:path arrowok="t"/>
              </v:shape>
            </v:group>
            <v:group style="position:absolute;left:6163;top:2959;width:2;height:194" coordorigin="6163,2959" coordsize="2,194">
              <v:shape style="position:absolute;left:6163;top:2959;width:2;height:194" coordorigin="6163,2959" coordsize="0,194" path="m6163,3154l6163,2959,6163,2959e" filled="f" stroked="t" strokeweight=".72pt" strokecolor="#800040">
                <v:path arrowok="t"/>
              </v:shape>
            </v:group>
            <v:group style="position:absolute;left:6134;top:2930;width:58;height:36" coordorigin="6134,2930" coordsize="58,36">
              <v:shape style="position:absolute;left:6134;top:2930;width:58;height:36" coordorigin="6134,2930" coordsize="58,36" path="m6178,2966l6149,2966,6134,2952,6134,2938,6149,2930,6178,2930,6192,2938,6192,2952,6178,2966xe" filled="t" fillcolor="#FF00FF" stroked="f">
                <v:path arrowok="t"/>
                <v:fill type="solid"/>
              </v:shape>
            </v:group>
            <v:group style="position:absolute;left:6134;top:2930;width:58;height:36" coordorigin="6134,2930" coordsize="58,36">
              <v:shape style="position:absolute;left:6134;top:2930;width:58;height:36" coordorigin="6134,2930" coordsize="58,36" path="m6134,2945l6134,2938,6149,2930,6163,2930,6178,2930,6192,2938,6192,2945,6192,2952,6178,2966,6163,2966,6149,2966,6134,2952,6134,2945e" filled="f" stroked="t" strokeweight=".72pt" strokecolor="#FF00FF">
                <v:path arrowok="t"/>
              </v:shape>
            </v:group>
            <v:group style="position:absolute;left:12456;top:5731;width:1073;height:2" coordorigin="12456,5731" coordsize="1073,2">
              <v:shape style="position:absolute;left:12456;top:5731;width:1073;height:2" coordorigin="12456,5731" coordsize="1073,0" path="m13529,5731l12456,5731,12456,5731e" filled="f" stroked="t" strokeweight=".72pt" strokecolor="#800040">
                <v:path arrowok="t"/>
              </v:shape>
            </v:group>
            <v:group style="position:absolute;left:8388;top:3283;width:2;height:137" coordorigin="8388,3283" coordsize="2,137">
              <v:shape style="position:absolute;left:8388;top:3283;width:2;height:137" coordorigin="8388,3283" coordsize="0,137" path="m8388,3420l8388,3283e" filled="f" stroked="t" strokeweight=".72pt" strokecolor="#FF0000">
                <v:path arrowok="t"/>
              </v:shape>
            </v:group>
            <v:group style="position:absolute;left:8388;top:3550;width:2;height:130" coordorigin="8388,3550" coordsize="2,130">
              <v:shape style="position:absolute;left:8388;top:3550;width:2;height:130" coordorigin="8388,3550" coordsize="0,130" path="m8388,3550l8388,3679e" filled="f" stroked="t" strokeweight=".72pt" strokecolor="#FF0000">
                <v:path arrowok="t"/>
              </v:shape>
            </v:group>
            <v:group style="position:absolute;left:8237;top:3420;width:302;height:2" coordorigin="8237,3420" coordsize="302,2">
              <v:shape style="position:absolute;left:8237;top:3420;width:302;height:2" coordorigin="8237,3420" coordsize="302,0" path="m8237,3420l8539,3420,8539,3420e" filled="f" stroked="t" strokeweight=".72pt" strokecolor="#0000FF">
                <v:path arrowok="t"/>
              </v:shape>
            </v:group>
            <v:group style="position:absolute;left:8381;top:3510;width:14;height:2" coordorigin="8381,3510" coordsize="14,2">
              <v:shape style="position:absolute;left:8381;top:3510;width:14;height:2" coordorigin="8381,3510" coordsize="14,0" path="m8381,3510l8395,3510e" filled="f" stroked="t" strokeweight="3.96pt" strokecolor="#0000FF">
                <v:path arrowok="t"/>
              </v:shape>
            </v:group>
            <v:group style="position:absolute;left:8407;top:3471;width:150;height:55" coordorigin="8407,3471" coordsize="150,55">
              <v:shape style="position:absolute;left:8407;top:3471;width:150;height:55" coordorigin="8407,3471" coordsize="150,55" path="m8557,3526l8488,3488,8428,3473,8407,3471e" filled="f" stroked="t" strokeweight=".738376pt" strokecolor="#0000FF">
                <v:path arrowok="t"/>
              </v:shape>
            </v:group>
            <v:group style="position:absolute;left:8233;top:3470;width:155;height:45" coordorigin="8233,3470" coordsize="155,45">
              <v:shape style="position:absolute;left:8233;top:3470;width:155;height:45" coordorigin="8233,3470" coordsize="155,45" path="m8388,3470l8326,3477,8268,3496,8250,3505,8233,3516e" filled="f" stroked="t" strokeweight=".732227pt" strokecolor="#0000FF">
                <v:path arrowok="t"/>
              </v:shape>
            </v:group>
            <v:group style="position:absolute;left:5472;top:9029;width:540;height:2" coordorigin="5472,9029" coordsize="540,2">
              <v:shape style="position:absolute;left:5472;top:9029;width:540;height:2" coordorigin="5472,9029" coordsize="540,0" path="m6012,9029l5472,9029,5472,9029e" filled="f" stroked="t" strokeweight=".72pt" strokecolor="#800040">
                <v:path arrowok="t"/>
              </v:shape>
            </v:group>
            <v:group style="position:absolute;left:7618;top:2959;width:158;height:2" coordorigin="7618,2959" coordsize="158,2">
              <v:shape style="position:absolute;left:7618;top:2959;width:158;height:2" coordorigin="7618,2959" coordsize="158,0" path="m7776,2959l7618,2959e" filled="f" stroked="t" strokeweight=".72pt" strokecolor="#FF0000">
                <v:path arrowok="t"/>
              </v:shape>
            </v:group>
            <v:group style="position:absolute;left:8237;top:2959;width:151;height:2" coordorigin="8237,2959" coordsize="151,2">
              <v:shape style="position:absolute;left:8237;top:2959;width:151;height:2" coordorigin="8237,2959" coordsize="151,0" path="m8237,2959l8388,2959e" filled="f" stroked="t" strokeweight=".72pt" strokecolor="#FF0000">
                <v:path arrowok="t"/>
              </v:shape>
            </v:group>
            <v:group style="position:absolute;left:8078;top:2866;width:2;height:180" coordorigin="8078,2866" coordsize="2,180">
              <v:shape style="position:absolute;left:8078;top:2866;width:2;height:180" coordorigin="8078,2866" coordsize="0,180" path="m8078,2866l8078,3046,8078,3046e" filled="f" stroked="t" strokeweight=".72pt" strokecolor="#0000FF">
                <v:path arrowok="t"/>
              </v:shape>
            </v:group>
            <v:group style="position:absolute;left:7776;top:2959;width:151;height:2" coordorigin="7776,2959" coordsize="151,2">
              <v:shape style="position:absolute;left:7776;top:2959;width:151;height:2" coordorigin="7776,2959" coordsize="151,0" path="m7776,2959l7927,2959,7927,2959e" filled="f" stroked="t" strokeweight=".72pt" strokecolor="#0000FF">
                <v:path arrowok="t"/>
              </v:shape>
            </v:group>
            <v:group style="position:absolute;left:8078;top:2959;width:158;height:2" coordorigin="8078,2959" coordsize="158,2">
              <v:shape style="position:absolute;left:8078;top:2959;width:158;height:2" coordorigin="8078,2959" coordsize="158,0" path="m8078,2959l8237,2959,8237,2959e" filled="f" stroked="t" strokeweight=".72pt" strokecolor="#0000FF">
                <v:path arrowok="t"/>
              </v:shape>
            </v:group>
            <v:group style="position:absolute;left:7927;top:2866;width:151;height:180" coordorigin="7927,2866" coordsize="151,180">
              <v:shape style="position:absolute;left:7927;top:2866;width:151;height:180" coordorigin="7927,2866" coordsize="151,180" path="m7927,3046l7927,2866,8078,2959,7927,3046xe" filled="t" fillcolor="#0000FF" stroked="f">
                <v:path arrowok="t"/>
                <v:fill type="solid"/>
              </v:shape>
            </v:group>
            <v:group style="position:absolute;left:7927;top:2866;width:151;height:180" coordorigin="7927,2866" coordsize="151,180">
              <v:shape style="position:absolute;left:7927;top:2866;width:151;height:180" coordorigin="7927,2866" coordsize="151,180" path="m8078,2959l7927,3046,7927,2866,8078,2959xe" filled="f" stroked="t" strokeweight=".72pt" strokecolor="#0000FF">
                <v:path arrowok="t"/>
              </v:shape>
            </v:group>
            <v:group style="position:absolute;left:5702;top:3550;width:151;height:2" coordorigin="5702,3550" coordsize="151,2">
              <v:shape style="position:absolute;left:5702;top:3550;width:151;height:2" coordorigin="5702,3550" coordsize="151,0" path="m5854,3550l5702,3550e" filled="f" stroked="t" strokeweight=".72pt" strokecolor="#FF0000">
                <v:path arrowok="t"/>
              </v:shape>
            </v:group>
            <v:group style="position:absolute;left:6163;top:3154;width:2;height:130" coordorigin="6163,3154" coordsize="2,130">
              <v:shape style="position:absolute;left:6163;top:3154;width:2;height:130" coordorigin="6163,3154" coordsize="0,130" path="m6163,3283l6163,3154e" filled="f" stroked="t" strokeweight=".72pt" strokecolor="#FF0000">
                <v:path arrowok="t"/>
              </v:shape>
            </v:group>
            <v:group style="position:absolute;left:6163;top:3550;width:2;height:130" coordorigin="6163,3550" coordsize="2,130">
              <v:shape style="position:absolute;left:6163;top:3550;width:2;height:130" coordorigin="6163,3550" coordsize="0,130" path="m6163,3550l6163,3679e" filled="f" stroked="t" strokeweight=".72pt" strokecolor="#FF0000">
                <v:path arrowok="t"/>
              </v:shape>
            </v:group>
            <v:group style="position:absolute;left:5990;top:3283;width:2;height:266" coordorigin="5990,3283" coordsize="2,266">
              <v:shape style="position:absolute;left:5990;top:3283;width:2;height:266" coordorigin="5990,3283" coordsize="0,266" path="m5990,3550l5990,3283e" filled="f" stroked="t" strokeweight=".72pt" strokecolor="#0000FF">
                <v:path arrowok="t"/>
              </v:shape>
            </v:group>
            <v:group style="position:absolute;left:6012;top:3306;width:158;height:2" coordorigin="6012,3306" coordsize="158,2">
              <v:shape style="position:absolute;left:6012;top:3306;width:158;height:2" coordorigin="6012,3306" coordsize="158,0" path="m6012,3306l6170,3306e" filled="f" stroked="t" strokeweight="1.3392pt" strokecolor="#0000FF">
                <v:path arrowok="t"/>
              </v:shape>
            </v:group>
            <v:group style="position:absolute;left:6070;top:3420;width:94;height:2" coordorigin="6070,3420" coordsize="94,2">
              <v:shape style="position:absolute;left:6070;top:3420;width:94;height:2" coordorigin="6070,3420" coordsize="94,0" path="m6070,3420l6163,3420e" filled="f" stroked="t" strokeweight=".72pt" strokecolor="#0000FF">
                <v:path arrowok="t"/>
              </v:shape>
            </v:group>
            <v:group style="position:absolute;left:6163;top:3420;width:2;height:130" coordorigin="6163,3420" coordsize="2,130">
              <v:shape style="position:absolute;left:6163;top:3420;width:2;height:130" coordorigin="6163,3420" coordsize="0,130" path="m6163,3550l6163,3420e" filled="f" stroked="t" strokeweight=".72pt" strokecolor="#0000FF">
                <v:path arrowok="t"/>
              </v:shape>
            </v:group>
            <v:group style="position:absolute;left:5990;top:3521;width:173;height:2" coordorigin="5990,3521" coordsize="173,2">
              <v:shape style="position:absolute;left:5990;top:3521;width:173;height:2" coordorigin="5990,3521" coordsize="173,0" path="m5990,3521l6163,3521e" filled="f" stroked="t" strokeweight=".72pt" strokecolor="#0000FF">
                <v:path arrowok="t"/>
              </v:shape>
            </v:group>
            <v:group style="position:absolute;left:5990;top:3306;width:180;height:2" coordorigin="5990,3306" coordsize="180,2">
              <v:shape style="position:absolute;left:5990;top:3306;width:180;height:2" coordorigin="5990,3306" coordsize="180,0" path="m5990,3306l6170,3306e" filled="f" stroked="t" strokeweight="1.3392pt" strokecolor="#0000FF">
                <v:path arrowok="t"/>
              </v:shape>
            </v:group>
            <v:group style="position:absolute;left:5854;top:3550;width:79;height:2" coordorigin="5854,3550" coordsize="79,2">
              <v:shape style="position:absolute;left:5854;top:3550;width:79;height:2" coordorigin="5854,3550" coordsize="79,0" path="m5854,3550l5933,3550,5933,3550e" filled="f" stroked="t" strokeweight=".72pt" strokecolor="#0000FF">
                <v:path arrowok="t"/>
              </v:shape>
            </v:group>
            <v:group style="position:absolute;left:5933;top:3283;width:2;height:266" coordorigin="5933,3283" coordsize="2,266">
              <v:shape style="position:absolute;left:5933;top:3283;width:2;height:266" coordorigin="5933,3283" coordsize="0,266" path="m5933,3550l5933,3283,5933,3283e" filled="f" stroked="t" strokeweight=".72pt" strokecolor="#0000FF">
                <v:path arrowok="t"/>
              </v:shape>
            </v:group>
            <v:group style="position:absolute;left:5990;top:3362;width:94;height:108" coordorigin="5990,3362" coordsize="94,108">
              <v:shape style="position:absolute;left:5990;top:3362;width:94;height:108" coordorigin="5990,3362" coordsize="94,108" path="m6084,3470l5990,3420,6084,3362,6084,3470xe" filled="t" fillcolor="#0000FF" stroked="f">
                <v:path arrowok="t"/>
                <v:fill type="solid"/>
              </v:shape>
            </v:group>
            <v:group style="position:absolute;left:5990;top:3362;width:94;height:108" coordorigin="5990,3362" coordsize="94,108">
              <v:shape style="position:absolute;left:5990;top:3362;width:94;height:108" coordorigin="5990,3362" coordsize="94,108" path="m5990,3420l6084,3362,6084,3470,5990,3420xe" filled="f" stroked="t" strokeweight=".72pt" strokecolor="#0000FF">
                <v:path arrowok="t"/>
              </v:shape>
            </v:group>
            <v:group style="position:absolute;left:6163;top:4471;width:2;height:137" coordorigin="6163,4471" coordsize="2,137">
              <v:shape style="position:absolute;left:6163;top:4471;width:2;height:137" coordorigin="6163,4471" coordsize="0,137" path="m6163,4471l6163,4608e" filled="f" stroked="t" strokeweight=".72pt" strokecolor="#FF0000">
                <v:path arrowok="t"/>
              </v:shape>
            </v:group>
            <v:group style="position:absolute;left:6163;top:3946;width:2;height:130" coordorigin="6163,3946" coordsize="2,130">
              <v:shape style="position:absolute;left:6163;top:3946;width:2;height:130" coordorigin="6163,3946" coordsize="0,130" path="m6163,4075l6163,3946e" filled="f" stroked="t" strokeweight=".72pt" strokecolor="#FF0000">
                <v:path arrowok="t"/>
              </v:shape>
            </v:group>
            <v:group style="position:absolute;left:6113;top:4435;width:50;height:36" coordorigin="6113,4435" coordsize="50,36">
              <v:shape style="position:absolute;left:6113;top:4435;width:50;height:36" coordorigin="6113,4435" coordsize="50,36" path="m6163,4471l6113,4435,6113,4435e" filled="f" stroked="t" strokeweight=".72pt" strokecolor="#0000FF">
                <v:path arrowok="t"/>
              </v:shape>
            </v:group>
            <v:group style="position:absolute;left:6113;top:4356;width:94;height:79" coordorigin="6113,4356" coordsize="94,79">
              <v:shape style="position:absolute;left:6113;top:4356;width:94;height:79" coordorigin="6113,4356" coordsize="94,79" path="m6113,4435l6206,4356,6206,4356e" filled="f" stroked="t" strokeweight=".72pt" strokecolor="#0000FF">
                <v:path arrowok="t"/>
              </v:shape>
            </v:group>
            <v:group style="position:absolute;left:6113;top:4277;width:94;height:79" coordorigin="6113,4277" coordsize="94,79">
              <v:shape style="position:absolute;left:6113;top:4277;width:94;height:79" coordorigin="6113,4277" coordsize="94,79" path="m6206,4356l6113,4277,6113,4277e" filled="f" stroked="t" strokeweight=".72pt" strokecolor="#0000FF">
                <v:path arrowok="t"/>
              </v:shape>
            </v:group>
            <v:group style="position:absolute;left:6113;top:4198;width:94;height:79" coordorigin="6113,4198" coordsize="94,79">
              <v:shape style="position:absolute;left:6113;top:4198;width:94;height:79" coordorigin="6113,4198" coordsize="94,79" path="m6113,4277l6206,4198,6206,4198e" filled="f" stroked="t" strokeweight=".72pt" strokecolor="#0000FF">
                <v:path arrowok="t"/>
              </v:shape>
            </v:group>
            <v:group style="position:absolute;left:6113;top:4118;width:94;height:79" coordorigin="6113,4118" coordsize="94,79">
              <v:shape style="position:absolute;left:6113;top:4118;width:94;height:79" coordorigin="6113,4118" coordsize="94,79" path="m6206,4198l6113,4118,6113,4118e" filled="f" stroked="t" strokeweight=".72pt" strokecolor="#0000FF">
                <v:path arrowok="t"/>
              </v:shape>
            </v:group>
            <v:group style="position:absolute;left:6113;top:4075;width:50;height:43" coordorigin="6113,4075" coordsize="50,43">
              <v:shape style="position:absolute;left:6113;top:4075;width:50;height:43" coordorigin="6113,4075" coordsize="50,43" path="m6113,4118l6163,4075,6163,4075e" filled="f" stroked="t" strokeweight=".72pt" strokecolor="#0000FF">
                <v:path arrowok="t"/>
              </v:shape>
            </v:group>
            <v:group style="position:absolute;left:6012;top:4802;width:302;height:2" coordorigin="6012,4802" coordsize="302,2">
              <v:shape style="position:absolute;left:6012;top:4802;width:302;height:2" coordorigin="6012,4802" coordsize="302,0" path="m6314,4802l6012,4802,6012,4802e" filled="f" stroked="t" strokeweight=".72pt" strokecolor="#FF0000">
                <v:path arrowok="t"/>
              </v:shape>
            </v:group>
            <v:group style="position:absolute;left:6055;top:4846;width:216;height:2" coordorigin="6055,4846" coordsize="216,2">
              <v:shape style="position:absolute;left:6055;top:4846;width:216;height:2" coordorigin="6055,4846" coordsize="216,0" path="m6271,4846l6055,4846,6055,4846e" filled="f" stroked="t" strokeweight=".72pt" strokecolor="#FF0000">
                <v:path arrowok="t"/>
              </v:shape>
            </v:group>
            <v:group style="position:absolute;left:6098;top:4882;width:122;height:2" coordorigin="6098,4882" coordsize="122,2">
              <v:shape style="position:absolute;left:6098;top:4882;width:122;height:2" coordorigin="6098,4882" coordsize="122,0" path="m6098,4882l6221,4882,6221,4882e" filled="f" stroked="t" strokeweight=".72pt" strokecolor="#FF0000">
                <v:path arrowok="t"/>
              </v:shape>
            </v:group>
            <v:group style="position:absolute;left:6149;top:4925;width:29;height:2" coordorigin="6149,4925" coordsize="29,2">
              <v:shape style="position:absolute;left:6149;top:4925;width:29;height:2" coordorigin="6149,4925" coordsize="29,0" path="m6178,4925l6149,4925,6149,4925e" filled="f" stroked="t" strokeweight=".72pt" strokecolor="#FF0000">
                <v:path arrowok="t"/>
              </v:shape>
            </v:group>
            <v:group style="position:absolute;left:6163;top:4608;width:2;height:194" coordorigin="6163,4608" coordsize="2,194">
              <v:shape style="position:absolute;left:6163;top:4608;width:2;height:194" coordorigin="6163,4608" coordsize="0,194" path="m6163,4802l6163,4608,6163,4608e" filled="f" stroked="t" strokeweight=".72pt" strokecolor="#800040">
                <v:path arrowok="t"/>
              </v:shape>
            </v:group>
            <v:group style="position:absolute;left:8237;top:3946;width:302;height:2" coordorigin="8237,3946" coordsize="302,2">
              <v:shape style="position:absolute;left:8237;top:3946;width:302;height:2" coordorigin="8237,3946" coordsize="302,0" path="m8539,3946l8237,3946,8237,3946e" filled="f" stroked="t" strokeweight=".72pt" strokecolor="#FF0000">
                <v:path arrowok="t"/>
              </v:shape>
            </v:group>
            <v:group style="position:absolute;left:8280;top:3989;width:216;height:2" coordorigin="8280,3989" coordsize="216,2">
              <v:shape style="position:absolute;left:8280;top:3989;width:216;height:2" coordorigin="8280,3989" coordsize="216,0" path="m8496,3989l8280,3989,8280,3989e" filled="f" stroked="t" strokeweight=".72pt" strokecolor="#FF0000">
                <v:path arrowok="t"/>
              </v:shape>
            </v:group>
            <v:group style="position:absolute;left:8323;top:4025;width:130;height:2" coordorigin="8323,4025" coordsize="130,2">
              <v:shape style="position:absolute;left:8323;top:4025;width:130;height:2" coordorigin="8323,4025" coordsize="130,0" path="m8323,4025l8453,4025,8453,4025e" filled="f" stroked="t" strokeweight=".72pt" strokecolor="#FF0000">
                <v:path arrowok="t"/>
              </v:shape>
            </v:group>
            <v:group style="position:absolute;left:8374;top:4068;width:29;height:2" coordorigin="8374,4068" coordsize="29,2">
              <v:shape style="position:absolute;left:8374;top:4068;width:29;height:2" coordorigin="8374,4068" coordsize="29,0" path="m8402,4068l8374,4068,8374,4068e" filled="f" stroked="t" strokeweight=".72pt" strokecolor="#FF0000">
                <v:path arrowok="t"/>
              </v:shape>
            </v:group>
            <v:group style="position:absolute;left:8388;top:3679;width:2;height:266" coordorigin="8388,3679" coordsize="2,266">
              <v:shape style="position:absolute;left:8388;top:3679;width:2;height:266" coordorigin="8388,3679" coordsize="0,266" path="m8388,3946l8388,3679,8388,3679e" filled="f" stroked="t" strokeweight=".72pt" strokecolor="#800040">
                <v:path arrowok="t"/>
              </v:shape>
            </v:group>
            <v:group style="position:absolute;left:5746;top:3917;width:65;height:43" coordorigin="5746,3917" coordsize="65,43">
              <v:shape style="position:absolute;left:5746;top:3917;width:65;height:43" coordorigin="5746,3917" coordsize="65,43" path="m5760,3960l5746,3946,5746,3931,5760,3917,5774,3917,5797,3924,5810,3937,5799,3951,5777,3960,5760,3960xe" filled="t" fillcolor="#FF00FF" stroked="f">
                <v:path arrowok="t"/>
                <v:fill type="solid"/>
              </v:shape>
            </v:group>
            <v:group style="position:absolute;left:5746;top:3917;width:65;height:43" coordorigin="5746,3917" coordsize="65,43">
              <v:shape style="position:absolute;left:5746;top:3917;width:65;height:43" coordorigin="5746,3917" coordsize="65,43" path="m5746,3938l5746,3931,5760,3917,5774,3917,5797,3924,5810,3937,5799,3951,5777,3960,5760,3960,5746,3946,5746,3938e" filled="f" stroked="t" strokeweight=".72pt" strokecolor="#FF00FF">
                <v:path arrowok="t"/>
              </v:shape>
            </v:group>
            <v:group style="position:absolute;left:12456;top:5861;width:1073;height:2" coordorigin="12456,5861" coordsize="1073,2">
              <v:shape style="position:absolute;left:12456;top:5861;width:1073;height:2" coordorigin="12456,5861" coordsize="1073,0" path="m13529,5861l12456,5861,12456,5861e" filled="f" stroked="t" strokeweight=".72pt" strokecolor="#800040">
                <v:path arrowok="t"/>
              </v:shape>
            </v:group>
            <v:group style="position:absolute;left:7618;top:2563;width:158;height:2" coordorigin="7618,2563" coordsize="158,2">
              <v:shape style="position:absolute;left:7618;top:2563;width:158;height:2" coordorigin="7618,2563" coordsize="158,0" path="m7776,2563l7618,2563e" filled="f" stroked="t" strokeweight=".72pt" strokecolor="#FF0000">
                <v:path arrowok="t"/>
              </v:shape>
            </v:group>
            <v:group style="position:absolute;left:8237;top:2563;width:151;height:2" coordorigin="8237,2563" coordsize="151,2">
              <v:shape style="position:absolute;left:8237;top:2563;width:151;height:2" coordorigin="8237,2563" coordsize="151,0" path="m8237,2563l8388,2563e" filled="f" stroked="t" strokeweight=".72pt" strokecolor="#FF0000">
                <v:path arrowok="t"/>
              </v:shape>
            </v:group>
            <v:group style="position:absolute;left:8078;top:2470;width:2;height:180" coordorigin="8078,2470" coordsize="2,180">
              <v:shape style="position:absolute;left:8078;top:2470;width:2;height:180" coordorigin="8078,2470" coordsize="0,180" path="m8078,2470l8078,2650,8078,2650e" filled="f" stroked="t" strokeweight=".72pt" strokecolor="#0000FF">
                <v:path arrowok="t"/>
              </v:shape>
            </v:group>
            <v:group style="position:absolute;left:7776;top:2563;width:151;height:2" coordorigin="7776,2563" coordsize="151,2">
              <v:shape style="position:absolute;left:7776;top:2563;width:151;height:2" coordorigin="7776,2563" coordsize="151,0" path="m7776,2563l7927,2563,7927,2563e" filled="f" stroked="t" strokeweight=".72pt" strokecolor="#0000FF">
                <v:path arrowok="t"/>
              </v:shape>
            </v:group>
            <v:group style="position:absolute;left:8078;top:2563;width:158;height:2" coordorigin="8078,2563" coordsize="158,2">
              <v:shape style="position:absolute;left:8078;top:2563;width:158;height:2" coordorigin="8078,2563" coordsize="158,0" path="m8078,2563l8237,2563,8237,2563e" filled="f" stroked="t" strokeweight=".72pt" strokecolor="#0000FF">
                <v:path arrowok="t"/>
              </v:shape>
            </v:group>
            <v:group style="position:absolute;left:7927;top:2470;width:151;height:180" coordorigin="7927,2470" coordsize="151,180">
              <v:shape style="position:absolute;left:7927;top:2470;width:151;height:180" coordorigin="7927,2470" coordsize="151,180" path="m7927,2650l7927,2470,8078,2563,7927,2650xe" filled="t" fillcolor="#0000FF" stroked="f">
                <v:path arrowok="t"/>
                <v:fill type="solid"/>
              </v:shape>
            </v:group>
            <v:group style="position:absolute;left:7927;top:2470;width:151;height:180" coordorigin="7927,2470" coordsize="151,180">
              <v:shape style="position:absolute;left:7927;top:2470;width:151;height:180" coordorigin="7927,2470" coordsize="151,180" path="m8078,2563l7927,2650,7927,2470,8078,2563xe" filled="f" stroked="t" strokeweight=".72pt" strokecolor="#0000FF">
                <v:path arrowok="t"/>
              </v:shape>
            </v:group>
            <v:group style="position:absolute;left:4399;top:5465;width:2;height:396" coordorigin="4399,5465" coordsize="2,396">
              <v:shape style="position:absolute;left:4399;top:5465;width:2;height:396" coordorigin="4399,5465" coordsize="0,396" path="m4399,5861l4399,5465,4399,5465e" filled="f" stroked="t" strokeweight=".72pt" strokecolor="#800040">
                <v:path arrowok="t"/>
              </v:shape>
            </v:group>
            <v:group style="position:absolute;left:4010;top:5465;width:389;height:2" coordorigin="4010,5465" coordsize="389,2">
              <v:shape style="position:absolute;left:4010;top:5465;width:389;height:2" coordorigin="4010,5465" coordsize="389,0" path="m4399,5465l4010,5465,4010,5465e" filled="f" stroked="t" strokeweight=".72pt" strokecolor="#800040">
                <v:path arrowok="t"/>
              </v:shape>
            </v:group>
            <v:group style="position:absolute;left:6163;top:3679;width:2;height:266" coordorigin="6163,3679" coordsize="2,266">
              <v:shape style="position:absolute;left:6163;top:3679;width:2;height:266" coordorigin="6163,3679" coordsize="0,266" path="m6163,3946l6163,3679,6163,3679e" filled="f" stroked="t" strokeweight=".72pt" strokecolor="#800040">
                <v:path arrowok="t"/>
              </v:shape>
            </v:group>
            <v:group style="position:absolute;left:6134;top:3917;width:58;height:43" coordorigin="6134,3917" coordsize="58,43">
              <v:shape style="position:absolute;left:6134;top:3917;width:58;height:43" coordorigin="6134,3917" coordsize="58,43" path="m6178,3960l6149,3960,6134,3946,6134,3931,6149,3917,6178,3917,6192,3931,6192,3946,6178,3960xe" filled="t" fillcolor="#FF00FF" stroked="f">
                <v:path arrowok="t"/>
                <v:fill type="solid"/>
              </v:shape>
            </v:group>
            <v:group style="position:absolute;left:6134;top:3917;width:58;height:43" coordorigin="6134,3917" coordsize="58,43">
              <v:shape style="position:absolute;left:6134;top:3917;width:58;height:43" coordorigin="6134,3917" coordsize="58,43" path="m6134,3938l6134,3931,6149,3917,6163,3917,6178,3917,6192,3931,6192,3938,6192,3946,6178,3960,6163,3960,6149,3960,6134,3946,6134,3938e" filled="f" stroked="t" strokeweight=".72pt" strokecolor="#FF00FF">
                <v:path arrowok="t"/>
              </v:shape>
            </v:group>
            <v:group style="position:absolute;left:3247;top:11074;width:302;height:130" coordorigin="3247,11074" coordsize="302,130">
              <v:shape style="position:absolute;left:3247;top:11074;width:302;height:130" coordorigin="3247,11074" coordsize="302,130" path="m3247,11074l3550,11074,3398,11203,3247,11074e" filled="f" stroked="t" strokeweight=".72pt" strokecolor="#FF0000">
                <v:path arrowok="t"/>
              </v:shape>
            </v:group>
            <v:group style="position:absolute;left:3506;top:11153;width:43;height:2" coordorigin="3506,11153" coordsize="43,2">
              <v:shape style="position:absolute;left:3506;top:11153;width:43;height:2" coordorigin="3506,11153" coordsize="43,0" path="m3506,11153l3550,11153,3550,11153e" filled="f" stroked="t" strokeweight=".72pt" strokecolor="#FF0000">
                <v:path arrowok="t"/>
              </v:shape>
            </v:group>
            <v:group style="position:absolute;left:3499;top:11178;width:14;height:2" coordorigin="3499,11178" coordsize="14,2">
              <v:shape style="position:absolute;left:3499;top:11178;width:14;height:2" coordorigin="3499,11178" coordsize="14,0" path="m3499,11178l3514,11178e" filled="f" stroked="t" strokeweight="2.52pt" strokecolor="#FF0000">
                <v:path arrowok="t"/>
              </v:shape>
            </v:group>
            <v:group style="position:absolute;left:3506;top:11182;width:29;height:2" coordorigin="3506,11182" coordsize="29,2">
              <v:shape style="position:absolute;left:3506;top:11182;width:29;height:2" coordorigin="3506,11182" coordsize="29,0" path="m3535,11182l3506,11182,3506,11182e" filled="f" stroked="t" strokeweight=".72pt" strokecolor="#FF0000">
                <v:path arrowok="t"/>
              </v:shape>
            </v:group>
            <v:group style="position:absolute;left:7236;top:2563;width:2;height:396" coordorigin="7236,2563" coordsize="2,396">
              <v:shape style="position:absolute;left:7236;top:2563;width:2;height:396" coordorigin="7236,2563" coordsize="0,396" path="m7236,2959l7236,2563,7236,2563e" filled="f" stroked="t" strokeweight=".72pt" strokecolor="#800040">
                <v:path arrowok="t"/>
              </v:shape>
            </v:group>
            <v:group style="position:absolute;left:4169;top:5594;width:2;height:598" coordorigin="4169,5594" coordsize="2,598">
              <v:shape style="position:absolute;left:4169;top:5594;width:2;height:598" coordorigin="4169,5594" coordsize="0,598" path="m4169,6192l4169,5594,4169,5594e" filled="f" stroked="t" strokeweight=".72pt" strokecolor="#800040">
                <v:path arrowok="t"/>
              </v:shape>
            </v:group>
            <v:group style="position:absolute;left:4010;top:5594;width:158;height:2" coordorigin="4010,5594" coordsize="158,2">
              <v:shape style="position:absolute;left:4010;top:5594;width:158;height:2" coordorigin="4010,5594" coordsize="158,0" path="m4169,5594l4010,5594,4010,5594e" filled="f" stroked="t" strokeweight=".72pt" strokecolor="#800040">
                <v:path arrowok="t"/>
              </v:shape>
            </v:group>
            <v:group style="position:absolute;left:2477;top:10742;width:310;height:137" coordorigin="2477,10742" coordsize="310,137">
              <v:shape style="position:absolute;left:2477;top:10742;width:310;height:137" coordorigin="2477,10742" coordsize="310,137" path="m2477,10742l2786,10742,2628,10879,2477,10742e" filled="f" stroked="t" strokeweight=".72pt" strokecolor="#FF0000">
                <v:path arrowok="t"/>
              </v:shape>
            </v:group>
            <v:group style="position:absolute;left:2736;top:10822;width:50;height:2" coordorigin="2736,10822" coordsize="50,2">
              <v:shape style="position:absolute;left:2736;top:10822;width:50;height:2" coordorigin="2736,10822" coordsize="50,0" path="m2736,10822l2786,10822,2786,10822e" filled="f" stroked="t" strokeweight=".72pt" strokecolor="#FF0000">
                <v:path arrowok="t"/>
              </v:shape>
            </v:group>
            <v:group style="position:absolute;left:2729;top:10850;width:14;height:2" coordorigin="2729,10850" coordsize="14,2">
              <v:shape style="position:absolute;left:2729;top:10850;width:14;height:2" coordorigin="2729,10850" coordsize="14,0" path="m2729,10850l2743,10850e" filled="f" stroked="t" strokeweight="2.88pt" strokecolor="#FF0000">
                <v:path arrowok="t"/>
              </v:shape>
            </v:group>
            <v:group style="position:absolute;left:2736;top:10850;width:36;height:2" coordorigin="2736,10850" coordsize="36,2">
              <v:shape style="position:absolute;left:2736;top:10850;width:36;height:2" coordorigin="2736,10850" coordsize="36,0" path="m2772,10850l2736,10850,2736,10850e" filled="f" stroked="t" strokeweight=".72pt" strokecolor="#FF0000">
                <v:path arrowok="t"/>
              </v:shape>
            </v:group>
            <v:group style="position:absolute;left:2556;top:2959;width:230;height:2" coordorigin="2556,2959" coordsize="230,2">
              <v:shape style="position:absolute;left:2556;top:2959;width:230;height:2" coordorigin="2556,2959" coordsize="230,0" path="m2786,2959l2556,2959,2556,2959e" filled="f" stroked="t" strokeweight=".72pt" strokecolor="#800040">
                <v:path arrowok="t"/>
              </v:shape>
            </v:group>
            <v:group style="position:absolute;left:5623;top:3550;width:79;height:2" coordorigin="5623,3550" coordsize="79,2">
              <v:shape style="position:absolute;left:5623;top:3550;width:79;height:2" coordorigin="5623,3550" coordsize="79,0" path="m5702,3550l5623,3550,5623,3550e" filled="f" stroked="t" strokeweight=".72pt" strokecolor="#800040">
                <v:path arrowok="t"/>
              </v:shape>
            </v:group>
            <v:group style="position:absolute;left:8539;top:10411;width:2;height:137" coordorigin="8539,10411" coordsize="2,137">
              <v:shape style="position:absolute;left:8539;top:10411;width:2;height:137" coordorigin="8539,10411" coordsize="0,137" path="m8539,10411l8539,10548e" filled="f" stroked="t" strokeweight=".72pt" strokecolor="#FF0000">
                <v:path arrowok="t"/>
              </v:shape>
            </v:group>
            <v:group style="position:absolute;left:8539;top:9886;width:2;height:130" coordorigin="8539,9886" coordsize="2,130">
              <v:shape style="position:absolute;left:8539;top:9886;width:2;height:130" coordorigin="8539,9886" coordsize="0,130" path="m8539,10015l8539,9886e" filled="f" stroked="t" strokeweight=".72pt" strokecolor="#FF0000">
                <v:path arrowok="t"/>
              </v:shape>
            </v:group>
            <v:group style="position:absolute;left:8496;top:10375;width:43;height:36" coordorigin="8496,10375" coordsize="43,36">
              <v:shape style="position:absolute;left:8496;top:10375;width:43;height:36" coordorigin="8496,10375" coordsize="43,36" path="m8539,10411l8496,10375,8496,10375e" filled="f" stroked="t" strokeweight=".72pt" strokecolor="#0000FF">
                <v:path arrowok="t"/>
              </v:shape>
            </v:group>
            <v:group style="position:absolute;left:8496;top:10296;width:94;height:79" coordorigin="8496,10296" coordsize="94,79">
              <v:shape style="position:absolute;left:8496;top:10296;width:94;height:79" coordorigin="8496,10296" coordsize="94,79" path="m8496,10375l8590,10296,8590,10296e" filled="f" stroked="t" strokeweight=".72pt" strokecolor="#0000FF">
                <v:path arrowok="t"/>
              </v:shape>
            </v:group>
            <v:group style="position:absolute;left:8496;top:10217;width:94;height:79" coordorigin="8496,10217" coordsize="94,79">
              <v:shape style="position:absolute;left:8496;top:10217;width:94;height:79" coordorigin="8496,10217" coordsize="94,79" path="m8590,10296l8496,10217,8496,10217e" filled="f" stroked="t" strokeweight=".72pt" strokecolor="#0000FF">
                <v:path arrowok="t"/>
              </v:shape>
            </v:group>
            <v:group style="position:absolute;left:8496;top:10138;width:94;height:79" coordorigin="8496,10138" coordsize="94,79">
              <v:shape style="position:absolute;left:8496;top:10138;width:94;height:79" coordorigin="8496,10138" coordsize="94,79" path="m8496,10217l8590,10138,8590,10138e" filled="f" stroked="t" strokeweight=".72pt" strokecolor="#0000FF">
                <v:path arrowok="t"/>
              </v:shape>
            </v:group>
            <v:group style="position:absolute;left:8496;top:10058;width:94;height:79" coordorigin="8496,10058" coordsize="94,79">
              <v:shape style="position:absolute;left:8496;top:10058;width:94;height:79" coordorigin="8496,10058" coordsize="94,79" path="m8590,10138l8496,10058,8496,10058e" filled="f" stroked="t" strokeweight=".72pt" strokecolor="#0000FF">
                <v:path arrowok="t"/>
              </v:shape>
            </v:group>
            <v:group style="position:absolute;left:8496;top:10015;width:43;height:43" coordorigin="8496,10015" coordsize="43,43">
              <v:shape style="position:absolute;left:8496;top:10015;width:43;height:43" coordorigin="8496,10015" coordsize="43,43" path="m8496,10058l8539,10015,8539,10015e" filled="f" stroked="t" strokeweight=".72pt" strokecolor="#0000FF">
                <v:path arrowok="t"/>
              </v:shape>
            </v:group>
            <v:group style="position:absolute;left:7207;top:2930;width:58;height:36" coordorigin="7207,2930" coordsize="58,36">
              <v:shape style="position:absolute;left:7207;top:2930;width:58;height:36" coordorigin="7207,2930" coordsize="58,36" path="m7250,2966l7222,2966,7207,2952,7207,2938,7222,2930,7250,2930,7265,2938,7265,2952,7250,2966xe" filled="t" fillcolor="#FF00FF" stroked="f">
                <v:path arrowok="t"/>
                <v:fill type="solid"/>
              </v:shape>
            </v:group>
            <v:group style="position:absolute;left:7207;top:2930;width:58;height:36" coordorigin="7207,2930" coordsize="58,36">
              <v:shape style="position:absolute;left:7207;top:2930;width:58;height:36" coordorigin="7207,2930" coordsize="58,36" path="m7207,2945l7207,2938,7222,2930,7236,2930,7250,2930,7265,2938,7265,2945,7265,2952,7250,2966,7236,2966,7222,2966,7207,2952,7207,2945e" filled="f" stroked="t" strokeweight=".72pt" strokecolor="#FF00FF">
                <v:path arrowok="t"/>
              </v:shape>
            </v:group>
            <v:group style="position:absolute;left:8539;top:9691;width:2;height:194" coordorigin="8539,9691" coordsize="2,194">
              <v:shape style="position:absolute;left:8539;top:9691;width:2;height:194" coordorigin="8539,9691" coordsize="0,194" path="m8539,9886l8539,9691,8539,9691e" filled="f" stroked="t" strokeweight=".72pt" strokecolor="#800040">
                <v:path arrowok="t"/>
              </v:shape>
            </v:group>
            <v:group style="position:absolute;left:8539;top:10678;width:619;height:2" coordorigin="8539,10678" coordsize="619,2">
              <v:shape style="position:absolute;left:8539;top:10678;width:619;height:2" coordorigin="8539,10678" coordsize="619,0" path="m9158,10678l8539,10678,8539,10678e" filled="f" stroked="t" strokeweight=".72pt" strokecolor="#800040">
                <v:path arrowok="t"/>
              </v:shape>
            </v:group>
            <v:group style="position:absolute;left:8388;top:2563;width:2;height:720" coordorigin="8388,2563" coordsize="2,720">
              <v:shape style="position:absolute;left:8388;top:2563;width:2;height:720" coordorigin="8388,2563" coordsize="0,720" path="m8388,3283l8388,2563e" filled="f" stroked="t" strokeweight=".72pt" strokecolor="#800040">
                <v:path arrowok="t"/>
              </v:shape>
            </v:group>
            <v:group style="position:absolute;left:3478;top:4147;width:302;height:2" coordorigin="3478,4147" coordsize="302,2">
              <v:shape style="position:absolute;left:3478;top:4147;width:302;height:2" coordorigin="3478,4147" coordsize="302,0" path="m3780,4147l3478,4147,3478,4147e" filled="f" stroked="t" strokeweight=".72pt" strokecolor="#FF0000">
                <v:path arrowok="t"/>
              </v:shape>
            </v:group>
            <v:group style="position:absolute;left:3521;top:4183;width:216;height:2" coordorigin="3521,4183" coordsize="216,2">
              <v:shape style="position:absolute;left:3521;top:4183;width:216;height:2" coordorigin="3521,4183" coordsize="216,0" path="m3737,4183l3521,4183,3521,4183e" filled="f" stroked="t" strokeweight=".72pt" strokecolor="#FF0000">
                <v:path arrowok="t"/>
              </v:shape>
            </v:group>
            <v:group style="position:absolute;left:3564;top:4226;width:130;height:2" coordorigin="3564,4226" coordsize="130,2">
              <v:shape style="position:absolute;left:3564;top:4226;width:130;height:2" coordorigin="3564,4226" coordsize="130,0" path="m3564,4226l3694,4226,3694,4226e" filled="f" stroked="t" strokeweight=".72pt" strokecolor="#FF0000">
                <v:path arrowok="t"/>
              </v:shape>
            </v:group>
            <v:group style="position:absolute;left:3614;top:4262;width:29;height:2" coordorigin="3614,4262" coordsize="29,2">
              <v:shape style="position:absolute;left:3614;top:4262;width:29;height:2" coordorigin="3614,4262" coordsize="29,0" path="m3643,4262l3614,4262,3614,4262e" filled="f" stroked="t" strokeweight=".72pt" strokecolor="#FF0000">
                <v:path arrowok="t"/>
              </v:shape>
            </v:group>
            <v:group style="position:absolute;left:3629;top:3816;width:2;height:331" coordorigin="3629,3816" coordsize="2,331">
              <v:shape style="position:absolute;left:3629;top:3816;width:2;height:331" coordorigin="3629,3816" coordsize="0,331" path="m3629,4147l3629,3816e" filled="f" stroked="t" strokeweight=".72pt" strokecolor="#800040">
                <v:path arrowok="t"/>
              </v:shape>
            </v:group>
            <v:group style="position:absolute;left:3600;top:3917;width:58;height:43" coordorigin="3600,3917" coordsize="58,43">
              <v:shape style="position:absolute;left:3600;top:3917;width:58;height:43" coordorigin="3600,3917" coordsize="58,43" path="m3643,3960l3614,3960,3600,3946,3600,3931,3614,3917,3643,3917,3658,3931,3658,3946,3643,3960xe" filled="t" fillcolor="#FF00FF" stroked="f">
                <v:path arrowok="t"/>
                <v:fill type="solid"/>
              </v:shape>
            </v:group>
            <v:group style="position:absolute;left:3600;top:3917;width:58;height:43" coordorigin="3600,3917" coordsize="58,43">
              <v:shape style="position:absolute;left:3600;top:3917;width:58;height:43" coordorigin="3600,3917" coordsize="58,43" path="m3600,3938l3600,3931,3614,3917,3629,3917,3643,3917,3658,3931,3658,3938,3658,3946,3643,3960,3629,3960,3614,3960,3600,3946,3600,3938e" filled="f" stroked="t" strokeweight=".72pt" strokecolor="#FF00FF">
                <v:path arrowok="t"/>
              </v:shape>
            </v:group>
            <v:group style="position:absolute;left:13529;top:2628;width:158;height:2" coordorigin="13529,2628" coordsize="158,2">
              <v:shape style="position:absolute;left:13529;top:2628;width:158;height:2" coordorigin="13529,2628" coordsize="158,0" path="m13687,2628l13529,2628e" filled="f" stroked="t" strokeweight=".72pt" strokecolor="#FF0000">
                <v:path arrowok="t"/>
              </v:shape>
            </v:group>
            <v:group style="position:absolute;left:13529;top:2758;width:158;height:2" coordorigin="13529,2758" coordsize="158,2">
              <v:shape style="position:absolute;left:13529;top:2758;width:158;height:2" coordorigin="13529,2758" coordsize="158,0" path="m13687,2758l13529,2758e" filled="f" stroked="t" strokeweight=".72pt" strokecolor="#FF0000">
                <v:path arrowok="t"/>
              </v:shape>
            </v:group>
            <v:group style="position:absolute;left:13529;top:2887;width:158;height:2" coordorigin="13529,2887" coordsize="158,2">
              <v:shape style="position:absolute;left:13529;top:2887;width:158;height:2" coordorigin="13529,2887" coordsize="158,0" path="m13687,2887l13529,2887e" filled="f" stroked="t" strokeweight=".72pt" strokecolor="#FF0000">
                <v:path arrowok="t"/>
              </v:shape>
            </v:group>
            <v:group style="position:absolute;left:13486;top:2851;width:108;height:94" coordorigin="13486,2851" coordsize="108,94">
              <v:shape style="position:absolute;left:13486;top:2851;width:108;height:94" coordorigin="13486,2851" coordsize="108,94" path="m13486,2851l13594,2945e" filled="f" stroked="t" strokeweight=".72pt" strokecolor="#804000">
                <v:path arrowok="t"/>
              </v:shape>
            </v:group>
            <v:group style="position:absolute;left:13471;top:2851;width:108;height:94" coordorigin="13471,2851" coordsize="108,94">
              <v:shape style="position:absolute;left:13471;top:2851;width:108;height:94" coordorigin="13471,2851" coordsize="108,94" path="m13579,2851l13471,2945e" filled="f" stroked="t" strokeweight=".72pt" strokecolor="#804000">
                <v:path arrowok="t"/>
              </v:shape>
            </v:group>
            <v:group style="position:absolute;left:13529;top:3024;width:158;height:2" coordorigin="13529,3024" coordsize="158,2">
              <v:shape style="position:absolute;left:13529;top:3024;width:158;height:2" coordorigin="13529,3024" coordsize="158,0" path="m13687,3024l13529,3024e" filled="f" stroked="t" strokeweight=".72pt" strokecolor="#FF0000">
                <v:path arrowok="t"/>
              </v:shape>
            </v:group>
            <v:group style="position:absolute;left:13486;top:2981;width:108;height:94" coordorigin="13486,2981" coordsize="108,94">
              <v:shape style="position:absolute;left:13486;top:2981;width:108;height:94" coordorigin="13486,2981" coordsize="108,94" path="m13486,2981l13594,3074e" filled="f" stroked="t" strokeweight=".72pt" strokecolor="#804000">
                <v:path arrowok="t"/>
              </v:shape>
            </v:group>
            <v:group style="position:absolute;left:13471;top:2981;width:108;height:94" coordorigin="13471,2981" coordsize="108,94">
              <v:shape style="position:absolute;left:13471;top:2981;width:108;height:94" coordorigin="13471,2981" coordsize="108,94" path="m13579,2981l13471,3074e" filled="f" stroked="t" strokeweight=".72pt" strokecolor="#804000">
                <v:path arrowok="t"/>
              </v:shape>
            </v:group>
            <v:group style="position:absolute;left:13529;top:3154;width:158;height:2" coordorigin="13529,3154" coordsize="158,2">
              <v:shape style="position:absolute;left:13529;top:3154;width:158;height:2" coordorigin="13529,3154" coordsize="158,0" path="m13687,3154l13529,3154e" filled="f" stroked="t" strokeweight=".72pt" strokecolor="#FF0000">
                <v:path arrowok="t"/>
              </v:shape>
            </v:group>
            <v:group style="position:absolute;left:13529;top:3283;width:158;height:2" coordorigin="13529,3283" coordsize="158,2">
              <v:shape style="position:absolute;left:13529;top:3283;width:158;height:2" coordorigin="13529,3283" coordsize="158,0" path="m13687,3283l13529,3283e" filled="f" stroked="t" strokeweight=".72pt" strokecolor="#FF0000">
                <v:path arrowok="t"/>
              </v:shape>
            </v:group>
            <v:group style="position:absolute;left:13529;top:3420;width:158;height:2" coordorigin="13529,3420" coordsize="158,2">
              <v:shape style="position:absolute;left:13529;top:3420;width:158;height:2" coordorigin="13529,3420" coordsize="158,0" path="m13687,3420l13529,3420e" filled="f" stroked="t" strokeweight=".72pt" strokecolor="#FF0000">
                <v:path arrowok="t"/>
              </v:shape>
            </v:group>
            <v:group style="position:absolute;left:13529;top:3550;width:158;height:2" coordorigin="13529,3550" coordsize="158,2">
              <v:shape style="position:absolute;left:13529;top:3550;width:158;height:2" coordorigin="13529,3550" coordsize="158,0" path="m13687,3550l13529,3550e" filled="f" stroked="t" strokeweight=".72pt" strokecolor="#FF0000">
                <v:path arrowok="t"/>
              </v:shape>
            </v:group>
            <v:group style="position:absolute;left:13529;top:3679;width:158;height:2" coordorigin="13529,3679" coordsize="158,2">
              <v:shape style="position:absolute;left:13529;top:3679;width:158;height:2" coordorigin="13529,3679" coordsize="158,0" path="m13687,3679l13529,3679e" filled="f" stroked="t" strokeweight=".72pt" strokecolor="#FF0000">
                <v:path arrowok="t"/>
              </v:shape>
            </v:group>
            <v:group style="position:absolute;left:13529;top:3816;width:158;height:2" coordorigin="13529,3816" coordsize="158,2">
              <v:shape style="position:absolute;left:13529;top:3816;width:158;height:2" coordorigin="13529,3816" coordsize="158,0" path="m13687,3816l13529,3816e" filled="f" stroked="t" strokeweight=".72pt" strokecolor="#FF0000">
                <v:path arrowok="t"/>
              </v:shape>
            </v:group>
            <v:group style="position:absolute;left:13529;top:3946;width:158;height:2" coordorigin="13529,3946" coordsize="158,2">
              <v:shape style="position:absolute;left:13529;top:3946;width:158;height:2" coordorigin="13529,3946" coordsize="158,0" path="m13687,3946l13529,3946e" filled="f" stroked="t" strokeweight=".72pt" strokecolor="#FF0000">
                <v:path arrowok="t"/>
              </v:shape>
            </v:group>
            <v:group style="position:absolute;left:13529;top:4075;width:158;height:2" coordorigin="13529,4075" coordsize="158,2">
              <v:shape style="position:absolute;left:13529;top:4075;width:158;height:2" coordorigin="13529,4075" coordsize="158,0" path="m13687,4075l13529,4075e" filled="f" stroked="t" strokeweight=".72pt" strokecolor="#FF0000">
                <v:path arrowok="t"/>
              </v:shape>
            </v:group>
            <v:group style="position:absolute;left:13687;top:2491;width:317;height:1721" coordorigin="13687,2491" coordsize="317,1721">
              <v:shape style="position:absolute;left:13687;top:2491;width:317;height:1721" coordorigin="13687,2491" coordsize="317,1721" path="m13687,4212l14004,4212,14004,2491,13687,2491,13687,4212xe" filled="f" stroked="t" strokeweight=".72pt" strokecolor="#0000FF">
                <v:path arrowok="t"/>
              </v:shape>
            </v:group>
            <v:group style="position:absolute;left:6394;top:5861;width:2;height:130" coordorigin="6394,5861" coordsize="2,130">
              <v:shape style="position:absolute;left:6394;top:5861;width:2;height:130" coordorigin="6394,5861" coordsize="0,130" path="m6394,5861l6394,5990e" filled="f" stroked="t" strokeweight=".72pt" strokecolor="#FF0000">
                <v:path arrowok="t"/>
              </v:shape>
            </v:group>
            <v:group style="position:absolute;left:6394;top:5818;width:43;height:43" coordorigin="6394,5818" coordsize="43,43">
              <v:shape style="position:absolute;left:6394;top:5818;width:43;height:43" coordorigin="6394,5818" coordsize="43,43" path="m6394,5861l6437,5818,6437,5818e" filled="f" stroked="t" strokeweight=".72pt" strokecolor="#0000FF">
                <v:path arrowok="t"/>
              </v:shape>
            </v:group>
            <v:group style="position:absolute;left:6343;top:5738;width:94;height:79" coordorigin="6343,5738" coordsize="94,79">
              <v:shape style="position:absolute;left:6343;top:5738;width:94;height:79" coordorigin="6343,5738" coordsize="94,79" path="m6437,5818l6343,5738,6343,5738e" filled="f" stroked="t" strokeweight=".72pt" strokecolor="#0000FF">
                <v:path arrowok="t"/>
              </v:shape>
            </v:group>
            <v:group style="position:absolute;left:6343;top:5659;width:94;height:79" coordorigin="6343,5659" coordsize="94,79">
              <v:shape style="position:absolute;left:6343;top:5659;width:94;height:79" coordorigin="6343,5659" coordsize="94,79" path="m6343,5738l6437,5659,6437,5659e" filled="f" stroked="t" strokeweight=".72pt" strokecolor="#0000FF">
                <v:path arrowok="t"/>
              </v:shape>
            </v:group>
            <v:group style="position:absolute;left:6343;top:5580;width:94;height:79" coordorigin="6343,5580" coordsize="94,79">
              <v:shape style="position:absolute;left:6343;top:5580;width:94;height:79" coordorigin="6343,5580" coordsize="94,79" path="m6437,5659l6343,5580,6343,5580e" filled="f" stroked="t" strokeweight=".72pt" strokecolor="#0000FF">
                <v:path arrowok="t"/>
              </v:shape>
            </v:group>
            <v:group style="position:absolute;left:6343;top:5501;width:94;height:79" coordorigin="6343,5501" coordsize="94,79">
              <v:shape style="position:absolute;left:6343;top:5501;width:94;height:79" coordorigin="6343,5501" coordsize="94,79" path="m6343,5580l6437,5501,6437,5501e" filled="f" stroked="t" strokeweight=".72pt" strokecolor="#0000FF">
                <v:path arrowok="t"/>
              </v:shape>
            </v:group>
            <v:group style="position:absolute;left:6394;top:5465;width:43;height:36" coordorigin="6394,5465" coordsize="43,36">
              <v:shape style="position:absolute;left:6394;top:5465;width:43;height:36" coordorigin="6394,5465" coordsize="43,36" path="m6437,5501l6394,5465,6394,5465e" filled="f" stroked="t" strokeweight=".72pt" strokecolor="#0000FF">
                <v:path arrowok="t"/>
              </v:shape>
            </v:group>
            <v:group style="position:absolute;left:3600;top:3262;width:58;height:36" coordorigin="3600,3262" coordsize="58,36">
              <v:shape style="position:absolute;left:3600;top:3262;width:58;height:36" coordorigin="3600,3262" coordsize="58,36" path="m3643,3298l3614,3298,3600,3283,3600,3269,3614,3262,3643,3262,3658,3269,3658,3283,3643,3298xe" filled="t" fillcolor="#FF00FF" stroked="f">
                <v:path arrowok="t"/>
                <v:fill type="solid"/>
              </v:shape>
            </v:group>
            <v:group style="position:absolute;left:3600;top:3262;width:58;height:36" coordorigin="3600,3262" coordsize="58,36">
              <v:shape style="position:absolute;left:3600;top:3262;width:58;height:36" coordorigin="3600,3262" coordsize="58,36" path="m3600,3276l3600,3269,3614,3262,3629,3262,3643,3262,3658,3269,3658,3276,3658,3283,3643,3298,3629,3298,3614,3298,3600,3283,3600,3276e" filled="f" stroked="t" strokeweight=".72pt" strokecolor="#FF00FF">
                <v:path arrowok="t"/>
              </v:shape>
            </v:group>
            <v:group style="position:absolute;left:8539;top:10548;width:2;height:130" coordorigin="8539,10548" coordsize="2,130">
              <v:shape style="position:absolute;left:8539;top:10548;width:2;height:130" coordorigin="8539,10548" coordsize="0,130" path="m8539,10678l8539,10548,8539,10548e" filled="f" stroked="t" strokeweight=".72pt" strokecolor="#800040">
                <v:path arrowok="t"/>
              </v:shape>
            </v:group>
            <v:group style="position:absolute;left:2095;top:2887;width:461;height:137" coordorigin="2095,2887" coordsize="461,137">
              <v:shape style="position:absolute;left:2095;top:2887;width:461;height:137" coordorigin="2095,2887" coordsize="461,137" path="m2556,2959l2398,3024,2095,3024,2095,2887,2398,2887,2556,2959e" filled="f" stroked="t" strokeweight=".72pt" strokecolor="#FF0000">
                <v:path arrowok="t"/>
              </v:shape>
            </v:group>
            <v:group style="position:absolute;left:5242;top:6192;width:612;height:2" coordorigin="5242,6192" coordsize="612,2">
              <v:shape style="position:absolute;left:5242;top:6192;width:612;height:2" coordorigin="5242,6192" coordsize="612,0" path="m5854,6192l5242,6192,5242,6192e" filled="f" stroked="t" strokeweight=".72pt" strokecolor="#800040">
                <v:path arrowok="t"/>
              </v:shape>
            </v:group>
            <v:group style="position:absolute;left:6926;top:5731;width:2;height:130" coordorigin="6926,5731" coordsize="2,130">
              <v:shape style="position:absolute;left:6926;top:5731;width:2;height:130" coordorigin="6926,5731" coordsize="0,130" path="m6926,5731l6926,5861e" filled="f" stroked="t" strokeweight=".72pt" strokecolor="#FF0000">
                <v:path arrowok="t"/>
              </v:shape>
            </v:group>
            <v:group style="position:absolute;left:6919;top:5717;width:14;height:2" coordorigin="6919,5717" coordsize="14,2">
              <v:shape style="position:absolute;left:6919;top:5717;width:14;height:2" coordorigin="6919,5717" coordsize="14,0" path="m6919,5717l6934,5717e" filled="f" stroked="t" strokeweight="1.44pt" strokecolor="#0000FF">
                <v:path arrowok="t"/>
              </v:shape>
            </v:group>
            <v:group style="position:absolute;left:6919;top:5616;width:14;height:2" coordorigin="6919,5616" coordsize="14,2">
              <v:shape style="position:absolute;left:6919;top:5616;width:14;height:2" coordorigin="6919,5616" coordsize="14,0" path="m6919,5616l6934,5616e" filled="f" stroked="t" strokeweight="2.16pt" strokecolor="#0000FF">
                <v:path arrowok="t"/>
              </v:shape>
            </v:group>
            <v:group style="position:absolute;left:2938;top:3614;width:2;height:137" coordorigin="2938,3614" coordsize="2,137">
              <v:shape style="position:absolute;left:2938;top:3614;width:2;height:137" coordorigin="2938,3614" coordsize="0,137" path="m2938,3614l2938,3751e" filled="f" stroked="t" strokeweight=".72pt" strokecolor="#FF0000">
                <v:path arrowok="t"/>
              </v:shape>
            </v:group>
            <v:group style="position:absolute;left:2938;top:3355;width:2;height:130" coordorigin="2938,3355" coordsize="2,130">
              <v:shape style="position:absolute;left:2938;top:3355;width:2;height:130" coordorigin="2938,3355" coordsize="0,130" path="m2938,3485l2938,3355e" filled="f" stroked="t" strokeweight=".72pt" strokecolor="#FF0000">
                <v:path arrowok="t"/>
              </v:shape>
            </v:group>
            <v:group style="position:absolute;left:2930;top:3604;width:14;height:2" coordorigin="2930,3604" coordsize="14,2">
              <v:shape style="position:absolute;left:2930;top:3604;width:14;height:2" coordorigin="2930,3604" coordsize="14,0" path="m2930,3604l2945,3604e" filled="f" stroked="t" strokeweight="1.08pt" strokecolor="#0000FF">
                <v:path arrowok="t"/>
              </v:shape>
            </v:group>
            <v:group style="position:absolute;left:2801;top:3521;width:274;height:2" coordorigin="2801,3521" coordsize="274,2">
              <v:shape style="position:absolute;left:2801;top:3521;width:274;height:2" coordorigin="2801,3521" coordsize="274,0" path="m3074,3521l2801,3521,2801,3521e" filled="f" stroked="t" strokeweight=".72pt" strokecolor="#0000FF">
                <v:path arrowok="t"/>
              </v:shape>
            </v:group>
            <v:group style="position:absolute;left:2930;top:3503;width:14;height:2" coordorigin="2930,3503" coordsize="14,2">
              <v:shape style="position:absolute;left:2930;top:3503;width:14;height:2" coordorigin="2930,3503" coordsize="14,0" path="m2930,3503l2945,3503e" filled="f" stroked="t" strokeweight="1.8pt" strokecolor="#0000FF">
                <v:path arrowok="t"/>
              </v:shape>
            </v:group>
            <v:group style="position:absolute;left:6898;top:5306;width:65;height:36" coordorigin="6898,5306" coordsize="65,36">
              <v:shape style="position:absolute;left:6898;top:5306;width:65;height:36" coordorigin="6898,5306" coordsize="65,36" path="m6898,5321l6898,5314,6912,5306,6926,5306,6941,5306,6962,5314,6962,5321,6951,5334,6928,5342,6912,5342,6898,5328,6898,5321e" filled="f" stroked="t" strokeweight=".72pt" strokecolor="#FF00FF">
                <v:path arrowok="t"/>
              </v:shape>
            </v:group>
            <v:group style="position:absolute;left:6314;top:2959;width:151;height:2" coordorigin="6314,2959" coordsize="151,2">
              <v:shape style="position:absolute;left:6314;top:2959;width:151;height:2" coordorigin="6314,2959" coordsize="151,0" path="m6466,2959l6314,2959e" filled="f" stroked="t" strokeweight=".72pt" strokecolor="#FF0000">
                <v:path arrowok="t"/>
              </v:shape>
            </v:group>
            <v:group style="position:absolute;left:6775;top:2959;width:151;height:2" coordorigin="6775,2959" coordsize="151,2">
              <v:shape style="position:absolute;left:6775;top:2959;width:151;height:2" coordorigin="6775,2959" coordsize="151,0" path="m6775,2959l6926,2959e" filled="f" stroked="t" strokeweight=".72pt" strokecolor="#FF0000">
                <v:path arrowok="t"/>
              </v:shape>
            </v:group>
            <v:group style="position:absolute;left:6718;top:2959;width:14;height:65" coordorigin="6718,2959" coordsize="14,65">
              <v:shape style="position:absolute;left:6718;top:2959;width:14;height:65" coordorigin="6718,2959" coordsize="14,65" path="m6718,2959l6732,3024,6732,3024e" filled="f" stroked="t" strokeweight=".72pt" strokecolor="#0000FF">
                <v:path arrowok="t"/>
              </v:shape>
            </v:group>
            <v:group style="position:absolute;left:6732;top:3024;width:14;height:22" coordorigin="6732,3024" coordsize="14,22">
              <v:shape style="position:absolute;left:6732;top:3024;width:14;height:22" coordorigin="6732,3024" coordsize="14,22" path="m6732,3024l6746,3046,6746,3046e" filled="f" stroked="t" strokeweight=".72pt" strokecolor="#0000FF">
                <v:path arrowok="t"/>
              </v:shape>
            </v:group>
            <v:group style="position:absolute;left:6718;top:2887;width:14;height:72" coordorigin="6718,2887" coordsize="14,72">
              <v:shape style="position:absolute;left:6718;top:2887;width:14;height:72" coordorigin="6718,2887" coordsize="14,72" path="m6718,2959l6732,2887,6732,2887e" filled="f" stroked="t" strokeweight=".72pt" strokecolor="#0000FF">
                <v:path arrowok="t"/>
              </v:shape>
            </v:group>
            <v:group style="position:absolute;left:6732;top:2866;width:14;height:22" coordorigin="6732,2866" coordsize="14,22">
              <v:shape style="position:absolute;left:6732;top:2866;width:14;height:22" coordorigin="6732,2866" coordsize="14,22" path="m6732,2887l6746,2866,6746,2866e" filled="f" stroked="t" strokeweight=".72pt" strokecolor="#0000FF">
                <v:path arrowok="t"/>
              </v:shape>
            </v:group>
            <v:group style="position:absolute;left:6746;top:2866;width:14;height:22" coordorigin="6746,2866" coordsize="14,22">
              <v:shape style="position:absolute;left:6746;top:2866;width:14;height:22" coordorigin="6746,2866" coordsize="14,22" path="m6746,2866l6761,2887,6761,2887e" filled="f" stroked="t" strokeweight=".72pt" strokecolor="#0000FF">
                <v:path arrowok="t"/>
              </v:shape>
            </v:group>
            <v:group style="position:absolute;left:6761;top:2887;width:14;height:72" coordorigin="6761,2887" coordsize="14,72">
              <v:shape style="position:absolute;left:6761;top:2887;width:14;height:72" coordorigin="6761,2887" coordsize="14,72" path="m6761,2887l6775,2959,6775,2959e" filled="f" stroked="t" strokeweight=".72pt" strokecolor="#0000FF">
                <v:path arrowok="t"/>
              </v:shape>
            </v:group>
            <v:group style="position:absolute;left:6761;top:2959;width:14;height:65" coordorigin="6761,2959" coordsize="14,65">
              <v:shape style="position:absolute;left:6761;top:2959;width:14;height:65" coordorigin="6761,2959" coordsize="14,65" path="m6775,2959l6761,3024,6761,3024e" filled="f" stroked="t" strokeweight=".72pt" strokecolor="#0000FF">
                <v:path arrowok="t"/>
              </v:shape>
            </v:group>
            <v:group style="position:absolute;left:6746;top:3024;width:14;height:22" coordorigin="6746,3024" coordsize="14,22">
              <v:shape style="position:absolute;left:6746;top:3024;width:14;height:22" coordorigin="6746,3024" coordsize="14,22" path="m6761,3024l6746,3046,6746,3046e" filled="f" stroked="t" strokeweight=".72pt" strokecolor="#0000FF">
                <v:path arrowok="t"/>
              </v:shape>
            </v:group>
            <v:group style="position:absolute;left:6487;top:2866;width:14;height:22" coordorigin="6487,2866" coordsize="14,22">
              <v:shape style="position:absolute;left:6487;top:2866;width:14;height:22" coordorigin="6487,2866" coordsize="14,22" path="m6502,2866l6487,2887,6487,2887e" filled="f" stroked="t" strokeweight=".72pt" strokecolor="#0000FF">
                <v:path arrowok="t"/>
              </v:shape>
            </v:group>
            <v:group style="position:absolute;left:6466;top:2887;width:22;height:72" coordorigin="6466,2887" coordsize="22,72">
              <v:shape style="position:absolute;left:6466;top:2887;width:22;height:72" coordorigin="6466,2887" coordsize="22,72" path="m6487,2887l6466,2959,6466,2959e" filled="f" stroked="t" strokeweight=".72pt" strokecolor="#0000FF">
                <v:path arrowok="t"/>
              </v:shape>
            </v:group>
            <v:group style="position:absolute;left:6466;top:2959;width:22;height:65" coordorigin="6466,2959" coordsize="22,65">
              <v:shape style="position:absolute;left:6466;top:2959;width:22;height:65" coordorigin="6466,2959" coordsize="22,65" path="m6466,2959l6487,3024,6487,3024e" filled="f" stroked="t" strokeweight=".72pt" strokecolor="#0000FF">
                <v:path arrowok="t"/>
              </v:shape>
            </v:group>
            <v:group style="position:absolute;left:6487;top:3024;width:14;height:22" coordorigin="6487,3024" coordsize="14,22">
              <v:shape style="position:absolute;left:6487;top:3024;width:14;height:22" coordorigin="6487,3024" coordsize="14,22" path="m6487,3024l6502,3046,6502,3046e" filled="f" stroked="t" strokeweight=".72pt" strokecolor="#0000FF">
                <v:path arrowok="t"/>
              </v:shape>
            </v:group>
            <v:group style="position:absolute;left:6502;top:3046;width:245;height:2" coordorigin="6502,3046" coordsize="245,2">
              <v:shape style="position:absolute;left:6502;top:3046;width:245;height:2" coordorigin="6502,3046" coordsize="245,0" path="m6502,3046l6746,3046,6746,3046e" filled="f" stroked="t" strokeweight=".72pt" strokecolor="#0000FF">
                <v:path arrowok="t"/>
              </v:shape>
            </v:group>
            <v:group style="position:absolute;left:6502;top:2866;width:245;height:2" coordorigin="6502,2866" coordsize="245,2">
              <v:shape style="position:absolute;left:6502;top:2866;width:245;height:2" coordorigin="6502,2866" coordsize="245,0" path="m6746,2866l6502,2866,6502,2866e" filled="f" stroked="t" strokeweight=".72pt" strokecolor="#0000FF">
                <v:path arrowok="t"/>
              </v:shape>
            </v:group>
            <v:group style="position:absolute;left:6516;top:3038;width:29;height:2" coordorigin="6516,3038" coordsize="29,2">
              <v:shape style="position:absolute;left:6516;top:3038;width:29;height:2" coordorigin="6516,3038" coordsize="29,0" path="m6516,3038l6545,3038,6545,3038e" filled="f" stroked="t" strokeweight=".72pt" strokecolor="#0000FF">
                <v:path arrowok="t"/>
              </v:shape>
            </v:group>
            <v:group style="position:absolute;left:6574;top:3038;width:36;height:2" coordorigin="6574,3038" coordsize="36,2">
              <v:shape style="position:absolute;left:6574;top:3038;width:36;height:2" coordorigin="6574,3038" coordsize="36,0" path="m6574,3038l6610,3038,6610,3038e" filled="f" stroked="t" strokeweight=".72pt" strokecolor="#0000FF">
                <v:path arrowok="t"/>
              </v:shape>
            </v:group>
            <v:group style="position:absolute;left:6638;top:3038;width:29;height:2" coordorigin="6638,3038" coordsize="29,2">
              <v:shape style="position:absolute;left:6638;top:3038;width:29;height:2" coordorigin="6638,3038" coordsize="29,0" path="m6638,3038l6667,3038,6667,3038e" filled="f" stroked="t" strokeweight=".72pt" strokecolor="#0000FF">
                <v:path arrowok="t"/>
              </v:shape>
            </v:group>
            <v:group style="position:absolute;left:6696;top:3038;width:36;height:2" coordorigin="6696,3038" coordsize="36,2">
              <v:shape style="position:absolute;left:6696;top:3038;width:36;height:2" coordorigin="6696,3038" coordsize="36,0" path="m6696,3038l6732,3038,6732,3038e" filled="f" stroked="t" strokeweight=".72pt" strokecolor="#0000FF">
                <v:path arrowok="t"/>
              </v:shape>
            </v:group>
            <v:group style="position:absolute;left:6682;top:2981;width:36;height:2" coordorigin="6682,2981" coordsize="36,2">
              <v:shape style="position:absolute;left:6682;top:2981;width:36;height:2" coordorigin="6682,2981" coordsize="36,0" path="m6718,2981l6682,2981,6682,2981e" filled="f" stroked="t" strokeweight=".72pt" strokecolor="#0000FF">
                <v:path arrowok="t"/>
              </v:shape>
            </v:group>
            <v:group style="position:absolute;left:6624;top:2981;width:29;height:2" coordorigin="6624,2981" coordsize="29,2">
              <v:shape style="position:absolute;left:6624;top:2981;width:29;height:2" coordorigin="6624,2981" coordsize="29,0" path="m6653,2981l6624,2981,6624,2981e" filled="f" stroked="t" strokeweight=".72pt" strokecolor="#0000FF">
                <v:path arrowok="t"/>
              </v:shape>
            </v:group>
            <v:group style="position:absolute;left:6559;top:2959;width:65;height:22" coordorigin="6559,2959" coordsize="65,22">
              <v:shape style="position:absolute;left:6559;top:2959;width:65;height:22" coordorigin="6559,2959" coordsize="65,22" path="m6624,2959l6559,2981,6559,2981e" filled="f" stroked="t" strokeweight=".72pt" strokecolor="#0000FF">
                <v:path arrowok="t"/>
              </v:shape>
            </v:group>
            <v:group style="position:absolute;left:6502;top:2981;width:29;height:2" coordorigin="6502,2981" coordsize="29,2">
              <v:shape style="position:absolute;left:6502;top:2981;width:29;height:2" coordorigin="6502,2981" coordsize="29,0" path="m6530,2981l6502,2981,6502,2981e" filled="f" stroked="t" strokeweight=".72pt" strokecolor="#0000FF">
                <v:path arrowok="t"/>
              </v:shape>
            </v:group>
            <v:group style="position:absolute;left:6502;top:2930;width:29;height:2" coordorigin="6502,2930" coordsize="29,2">
              <v:shape style="position:absolute;left:6502;top:2930;width:29;height:2" coordorigin="6502,2930" coordsize="29,0" path="m6502,2930l6530,2930,6530,2930e" filled="f" stroked="t" strokeweight=".72pt" strokecolor="#0000FF">
                <v:path arrowok="t"/>
              </v:shape>
            </v:group>
            <v:group style="position:absolute;left:6559;top:2930;width:36;height:2" coordorigin="6559,2930" coordsize="36,2">
              <v:shape style="position:absolute;left:6559;top:2930;width:36;height:2" coordorigin="6559,2930" coordsize="36,0" path="m6559,2930l6595,2930,6595,2930e" filled="f" stroked="t" strokeweight=".72pt" strokecolor="#0000FF">
                <v:path arrowok="t"/>
              </v:shape>
            </v:group>
            <v:group style="position:absolute;left:6624;top:2930;width:29;height:2" coordorigin="6624,2930" coordsize="29,2">
              <v:shape style="position:absolute;left:6624;top:2930;width:29;height:2" coordorigin="6624,2930" coordsize="29,0" path="m6624,2930l6653,2930,6653,2930e" filled="f" stroked="t" strokeweight=".72pt" strokecolor="#0000FF">
                <v:path arrowok="t"/>
              </v:shape>
            </v:group>
            <v:group style="position:absolute;left:6682;top:2930;width:36;height:2" coordorigin="6682,2930" coordsize="36,2">
              <v:shape style="position:absolute;left:6682;top:2930;width:36;height:2" coordorigin="6682,2930" coordsize="36,0" path="m6682,2930l6718,2930,6718,2930e" filled="f" stroked="t" strokeweight=".72pt" strokecolor="#0000FF">
                <v:path arrowok="t"/>
              </v:shape>
            </v:group>
            <v:group style="position:absolute;left:6696;top:2880;width:36;height:2" coordorigin="6696,2880" coordsize="36,2">
              <v:shape style="position:absolute;left:6696;top:2880;width:36;height:2" coordorigin="6696,2880" coordsize="36,0" path="m6732,2880l6696,2880,6696,2880e" filled="f" stroked="t" strokeweight=".72pt" strokecolor="#0000FF">
                <v:path arrowok="t"/>
              </v:shape>
            </v:group>
            <v:group style="position:absolute;left:6638;top:2880;width:29;height:2" coordorigin="6638,2880" coordsize="29,2">
              <v:shape style="position:absolute;left:6638;top:2880;width:29;height:2" coordorigin="6638,2880" coordsize="29,0" path="m6667,2880l6638,2880,6638,2880e" filled="f" stroked="t" strokeweight=".72pt" strokecolor="#0000FF">
                <v:path arrowok="t"/>
              </v:shape>
            </v:group>
            <v:group style="position:absolute;left:6574;top:2880;width:36;height:2" coordorigin="6574,2880" coordsize="36,2">
              <v:shape style="position:absolute;left:6574;top:2880;width:36;height:2" coordorigin="6574,2880" coordsize="36,0" path="m6610,2880l6574,2880,6574,2880e" filled="f" stroked="t" strokeweight=".72pt" strokecolor="#0000FF">
                <v:path arrowok="t"/>
              </v:shape>
            </v:group>
            <v:group style="position:absolute;left:6516;top:2880;width:29;height:2" coordorigin="6516,2880" coordsize="29,2">
              <v:shape style="position:absolute;left:6516;top:2880;width:29;height:2" coordorigin="6516,2880" coordsize="29,0" path="m6545,2880l6516,2880,6516,2880e" filled="f" stroked="t" strokeweight=".72pt" strokecolor="#0000FF">
                <v:path arrowok="t"/>
              </v:shape>
            </v:group>
            <v:group style="position:absolute;left:6746;top:2959;width:29;height:2" coordorigin="6746,2959" coordsize="29,2">
              <v:shape style="position:absolute;left:6746;top:2959;width:29;height:2" coordorigin="6746,2959" coordsize="29,0" path="m6775,2959l6746,2959,6746,2959e" filled="f" stroked="t" strokeweight=".72pt" strokecolor="#0000FF">
                <v:path arrowok="t"/>
              </v:shape>
            </v:group>
            <v:group style="position:absolute;left:6134;top:2930;width:58;height:36" coordorigin="6134,2930" coordsize="58,36">
              <v:shape style="position:absolute;left:6134;top:2930;width:58;height:36" coordorigin="6134,2930" coordsize="58,36" path="m6178,2966l6149,2966,6134,2952,6134,2938,6149,2930,6178,2930,6192,2938,6192,2952,6178,2966xe" filled="t" fillcolor="#FF00FF" stroked="f">
                <v:path arrowok="t"/>
                <v:fill type="solid"/>
              </v:shape>
            </v:group>
            <v:group style="position:absolute;left:6134;top:2930;width:58;height:36" coordorigin="6134,2930" coordsize="58,36">
              <v:shape style="position:absolute;left:6134;top:2930;width:58;height:36" coordorigin="6134,2930" coordsize="58,36" path="m6134,2945l6134,2938,6149,2930,6163,2930,6178,2930,6192,2938,6192,2945,6192,2952,6178,2966,6163,2966,6149,2966,6134,2952,6134,2945e" filled="f" stroked="t" strokeweight=".72pt" strokecolor="#FF00FF">
                <v:path arrowok="t"/>
              </v:shape>
            </v:group>
            <v:group style="position:absolute;left:2930;top:3319;width:14;height:2" coordorigin="2930,3319" coordsize="14,2">
              <v:shape style="position:absolute;left:2930;top:3319;width:14;height:2" coordorigin="2930,3319" coordsize="14,0" path="m2930,3319l2945,3319e" filled="f" stroked="t" strokeweight="3.6pt" strokecolor="#800040">
                <v:path arrowok="t"/>
              </v:shape>
            </v:group>
            <v:group style="position:absolute;left:6235;top:6127;width:310;height:2" coordorigin="6235,6127" coordsize="310,2">
              <v:shape style="position:absolute;left:6235;top:6127;width:310;height:2" coordorigin="6235,6127" coordsize="310,0" path="m6545,6127l6235,6127,6235,6127e" filled="f" stroked="t" strokeweight=".72pt" strokecolor="#FF0000">
                <v:path arrowok="t"/>
              </v:shape>
            </v:group>
            <v:group style="position:absolute;left:6379;top:6242;width:29;height:2" coordorigin="6379,6242" coordsize="29,2">
              <v:shape style="position:absolute;left:6379;top:6242;width:29;height:2" coordorigin="6379,6242" coordsize="29,0" path="m6408,6242l6379,6242,6379,6242e" filled="f" stroked="t" strokeweight=".72pt" strokecolor="#FF0000">
                <v:path arrowok="t"/>
              </v:shape>
            </v:group>
            <v:group style="position:absolute;left:9202;top:2930;width:65;height:36" coordorigin="9202,2930" coordsize="65,36">
              <v:shape style="position:absolute;left:9202;top:2930;width:65;height:36" coordorigin="9202,2930" coordsize="65,36" path="m9216,2966l9202,2952,9202,2938,9216,2930,9245,2930,9266,2938,9266,2945,9255,2958,9232,2966,9216,2966xe" filled="t" fillcolor="#FF00FF" stroked="f">
                <v:path arrowok="t"/>
                <v:fill type="solid"/>
              </v:shape>
            </v:group>
            <v:group style="position:absolute;left:9202;top:2930;width:65;height:36" coordorigin="9202,2930" coordsize="65,36">
              <v:shape style="position:absolute;left:9202;top:2930;width:65;height:36" coordorigin="9202,2930" coordsize="65,36" path="m9202,2945l9202,2938,9216,2930,9230,2930,9245,2930,9266,2938,9266,2945,9255,2958,9232,2966,9216,2966,9202,2952,9202,2945e" filled="f" stroked="t" strokeweight=".72pt" strokecolor="#FF00FF">
                <v:path arrowok="t"/>
              </v:shape>
            </v:group>
            <v:group style="position:absolute;left:6775;top:6055;width:310;height:2" coordorigin="6775,6055" coordsize="310,2">
              <v:shape style="position:absolute;left:6775;top:6055;width:310;height:2" coordorigin="6775,6055" coordsize="310,0" path="m7085,6055l6775,6055,6775,6055e" filled="f" stroked="t" strokeweight=".72pt" strokecolor="#FF0000">
                <v:path arrowok="t"/>
              </v:shape>
            </v:group>
            <v:group style="position:absolute;left:6826;top:6098;width:209;height:2" coordorigin="6826,6098" coordsize="209,2">
              <v:shape style="position:absolute;left:6826;top:6098;width:209;height:2" coordorigin="6826,6098" coordsize="209,0" path="m7034,6098l6826,6098,6826,6098e" filled="f" stroked="t" strokeweight=".72pt" strokecolor="#FF0000">
                <v:path arrowok="t"/>
              </v:shape>
            </v:group>
            <v:group style="position:absolute;left:6869;top:6134;width:122;height:2" coordorigin="6869,6134" coordsize="122,2">
              <v:shape style="position:absolute;left:6869;top:6134;width:122;height:2" coordorigin="6869,6134" coordsize="122,0" path="m6869,6134l6991,6134,6991,6134e" filled="f" stroked="t" strokeweight=".72pt" strokecolor="#FF0000">
                <v:path arrowok="t"/>
              </v:shape>
            </v:group>
            <v:group style="position:absolute;left:6912;top:6178;width:36;height:2" coordorigin="6912,6178" coordsize="36,2">
              <v:shape style="position:absolute;left:6912;top:6178;width:36;height:2" coordorigin="6912,6178" coordsize="36,0" path="m6948,6178l6912,6178,6912,6178e" filled="f" stroked="t" strokeweight=".72pt" strokecolor="#FF0000">
                <v:path arrowok="t"/>
              </v:shape>
            </v:group>
            <v:group style="position:absolute;left:10274;top:2930;width:65;height:36" coordorigin="10274,2930" coordsize="65,36">
              <v:shape style="position:absolute;left:10274;top:2930;width:65;height:36" coordorigin="10274,2930" coordsize="65,36" path="m10289,2966l10274,2952,10274,2938,10289,2930,10318,2930,10339,2938,10339,2945,10328,2958,10305,2966,10289,2966xe" filled="t" fillcolor="#FF00FF" stroked="f">
                <v:path arrowok="t"/>
                <v:fill type="solid"/>
              </v:shape>
            </v:group>
            <v:group style="position:absolute;left:10274;top:2930;width:65;height:36" coordorigin="10274,2930" coordsize="65,36">
              <v:shape style="position:absolute;left:10274;top:2930;width:65;height:36" coordorigin="10274,2930" coordsize="65,36" path="m10274,2945l10274,2938,10289,2930,10303,2930,10318,2930,10339,2938,10339,2945,10328,2958,10305,2966,10289,2966,10274,2952,10274,2945e" filled="f" stroked="t" strokeweight=".72pt" strokecolor="#FF00FF">
                <v:path arrowok="t"/>
              </v:shape>
            </v:group>
            <v:group style="position:absolute;left:2938;top:3751;width:2;height:194" coordorigin="2938,3751" coordsize="2,194">
              <v:shape style="position:absolute;left:2938;top:3751;width:2;height:194" coordorigin="2938,3751" coordsize="0,194" path="m2938,3946l2938,3751,2938,3751e" filled="f" stroked="t" strokeweight=".72pt" strokecolor="#800040">
                <v:path arrowok="t"/>
              </v:shape>
            </v:group>
            <v:group style="position:absolute;left:4471;top:6192;width:158;height:2" coordorigin="4471,6192" coordsize="158,2">
              <v:shape style="position:absolute;left:4471;top:6192;width:158;height:2" coordorigin="4471,6192" coordsize="158,0" path="m4630,6192l4471,6192e" filled="f" stroked="t" strokeweight=".72pt" strokecolor="#FF0000">
                <v:path arrowok="t"/>
              </v:shape>
            </v:group>
            <v:group style="position:absolute;left:5090;top:6192;width:151;height:2" coordorigin="5090,6192" coordsize="151,2">
              <v:shape style="position:absolute;left:5090;top:6192;width:151;height:2" coordorigin="5090,6192" coordsize="151,0" path="m5090,6192l5242,6192e" filled="f" stroked="t" strokeweight=".72pt" strokecolor="#FF0000">
                <v:path arrowok="t"/>
              </v:shape>
            </v:group>
            <v:group style="position:absolute;left:4630;top:6192;width:43;height:36" coordorigin="4630,6192" coordsize="43,36">
              <v:shape style="position:absolute;left:4630;top:6192;width:43;height:36" coordorigin="4630,6192" coordsize="43,36" path="m4630,6192l4673,6228,4673,6228e" filled="f" stroked="t" strokeweight=".72pt" strokecolor="#0000FF">
                <v:path arrowok="t"/>
              </v:shape>
            </v:group>
            <v:group style="position:absolute;left:4673;top:6149;width:94;height:79" coordorigin="4673,6149" coordsize="94,79">
              <v:shape style="position:absolute;left:4673;top:6149;width:94;height:79" coordorigin="4673,6149" coordsize="94,79" path="m4673,6228l4766,6149,4766,6149e" filled="f" stroked="t" strokeweight=".72pt" strokecolor="#0000FF">
                <v:path arrowok="t"/>
              </v:shape>
            </v:group>
            <v:group style="position:absolute;left:4766;top:6149;width:94;height:79" coordorigin="4766,6149" coordsize="94,79">
              <v:shape style="position:absolute;left:4766;top:6149;width:94;height:79" coordorigin="4766,6149" coordsize="94,79" path="m4766,6149l4860,6228,4860,6228e" filled="f" stroked="t" strokeweight=".72pt" strokecolor="#0000FF">
                <v:path arrowok="t"/>
              </v:shape>
            </v:group>
            <v:group style="position:absolute;left:4860;top:6149;width:86;height:79" coordorigin="4860,6149" coordsize="86,79">
              <v:shape style="position:absolute;left:4860;top:6149;width:86;height:79" coordorigin="4860,6149" coordsize="86,79" path="m4860,6228l4946,6149,4946,6149e" filled="f" stroked="t" strokeweight=".72pt" strokecolor="#0000FF">
                <v:path arrowok="t"/>
              </v:shape>
            </v:group>
            <v:group style="position:absolute;left:4946;top:6149;width:94;height:79" coordorigin="4946,6149" coordsize="94,79">
              <v:shape style="position:absolute;left:4946;top:6149;width:94;height:79" coordorigin="4946,6149" coordsize="94,79" path="m4946,6149l5040,6228,5040,6228e" filled="f" stroked="t" strokeweight=".72pt" strokecolor="#0000FF">
                <v:path arrowok="t"/>
              </v:shape>
            </v:group>
            <v:group style="position:absolute;left:5040;top:6192;width:50;height:36" coordorigin="5040,6192" coordsize="50,36">
              <v:shape style="position:absolute;left:5040;top:6192;width:50;height:36" coordorigin="5040,6192" coordsize="50,36" path="m5040,6228l5090,6192,5090,6192e" filled="f" stroked="t" strokeweight=".72pt" strokecolor="#0000FF">
                <v:path arrowok="t"/>
              </v:shape>
            </v:group>
            <v:group style="position:absolute;left:4550;top:5861;width:151;height:2" coordorigin="4550,5861" coordsize="151,2">
              <v:shape style="position:absolute;left:4550;top:5861;width:151;height:2" coordorigin="4550,5861" coordsize="151,0" path="m4702,5861l4550,5861e" filled="f" stroked="t" strokeweight=".72pt" strokecolor="#FF0000">
                <v:path arrowok="t"/>
              </v:shape>
            </v:group>
            <v:group style="position:absolute;left:4702;top:5861;width:50;height:36" coordorigin="4702,5861" coordsize="50,36">
              <v:shape style="position:absolute;left:4702;top:5861;width:50;height:36" coordorigin="4702,5861" coordsize="50,36" path="m4702,5861l4752,5897,4752,5897e" filled="f" stroked="t" strokeweight=".72pt" strokecolor="#0000FF">
                <v:path arrowok="t"/>
              </v:shape>
            </v:group>
            <v:group style="position:absolute;left:4752;top:5818;width:86;height:79" coordorigin="4752,5818" coordsize="86,79">
              <v:shape style="position:absolute;left:4752;top:5818;width:86;height:79" coordorigin="4752,5818" coordsize="86,79" path="m4752,5897l4838,5818,4838,5818e" filled="f" stroked="t" strokeweight=".72pt" strokecolor="#0000FF">
                <v:path arrowok="t"/>
              </v:shape>
            </v:group>
            <v:group style="position:absolute;left:4838;top:5818;width:94;height:79" coordorigin="4838,5818" coordsize="94,79">
              <v:shape style="position:absolute;left:4838;top:5818;width:94;height:79" coordorigin="4838,5818" coordsize="94,79" path="m4838,5818l4932,5897,4932,5897e" filled="f" stroked="t" strokeweight=".72pt" strokecolor="#0000FF">
                <v:path arrowok="t"/>
              </v:shape>
            </v:group>
            <v:group style="position:absolute;left:4932;top:5818;width:94;height:79" coordorigin="4932,5818" coordsize="94,79">
              <v:shape style="position:absolute;left:4932;top:5818;width:94;height:79" coordorigin="4932,5818" coordsize="94,79" path="m4932,5897l5026,5818,5026,5818e" filled="f" stroked="t" strokeweight=".72pt" strokecolor="#0000FF">
                <v:path arrowok="t"/>
              </v:shape>
            </v:group>
            <v:group style="position:absolute;left:5026;top:5818;width:94;height:79" coordorigin="5026,5818" coordsize="94,79">
              <v:shape style="position:absolute;left:5026;top:5818;width:94;height:79" coordorigin="5026,5818" coordsize="94,79" path="m5026,5818l5119,5897,5119,5897e" filled="f" stroked="t" strokeweight=".72pt" strokecolor="#0000FF">
                <v:path arrowok="t"/>
              </v:shape>
            </v:group>
            <v:group style="position:absolute;left:5119;top:5861;width:43;height:36" coordorigin="5119,5861" coordsize="43,36">
              <v:shape style="position:absolute;left:5119;top:5861;width:43;height:36" coordorigin="5119,5861" coordsize="43,36" path="m5119,5897l5162,5861,5162,5861e" filled="f" stroked="t" strokeweight=".72pt" strokecolor="#0000FF">
                <v:path arrowok="t"/>
              </v:shape>
            </v:group>
            <v:group style="position:absolute;left:6926;top:5861;width:2;height:194" coordorigin="6926,5861" coordsize="2,194">
              <v:shape style="position:absolute;left:6926;top:5861;width:2;height:194" coordorigin="6926,5861" coordsize="0,194" path="m6926,6055l6926,5861,6926,5861e" filled="f" stroked="t" strokeweight=".72pt" strokecolor="#800040">
                <v:path arrowok="t"/>
              </v:shape>
            </v:group>
            <v:group style="position:absolute;left:6394;top:5990;width:2;height:137" coordorigin="6394,5990" coordsize="2,137">
              <v:shape style="position:absolute;left:6394;top:5990;width:2;height:137" coordorigin="6394,5990" coordsize="0,137" path="m6394,6127l6394,5990,6394,5990e" filled="f" stroked="t" strokeweight=".72pt" strokecolor="#800040">
                <v:path arrowok="t"/>
              </v:shape>
            </v:group>
            <v:group style="position:absolute;left:12456;top:3154;width:1073;height:2" coordorigin="12456,3154" coordsize="1073,2">
              <v:shape style="position:absolute;left:12456;top:3154;width:1073;height:2" coordorigin="12456,3154" coordsize="1073,0" path="m13529,3154l12456,3154,12456,3154e" filled="f" stroked="t" strokeweight=".72pt" strokecolor="#800040">
                <v:path arrowok="t"/>
              </v:shape>
            </v:group>
            <w10:wrap type="none"/>
          </v:group>
        </w:pict>
      </w:r>
      <w:r>
        <w:rPr>
          <w:rFonts w:ascii="Arial"/>
          <w:color w:val="000080"/>
          <w:spacing w:val="4"/>
          <w:w w:val="115"/>
          <w:sz w:val="12"/>
        </w:rPr>
        <w:t>100</w:t>
      </w:r>
      <w:r>
        <w:rPr>
          <w:rFonts w:ascii="Arial"/>
          <w:color w:val="000080"/>
          <w:w w:val="115"/>
          <w:sz w:val="12"/>
        </w:rPr>
        <w:t>K</w:t>
      </w:r>
      <w:r>
        <w:rPr>
          <w:rFonts w:ascii="Arial"/>
          <w:color w:val="000080"/>
          <w:spacing w:val="-25"/>
          <w:w w:val="115"/>
          <w:sz w:val="12"/>
        </w:rPr>
        <w:t> </w:t>
      </w:r>
      <w:r>
        <w:rPr>
          <w:rFonts w:ascii="Arial"/>
          <w:color w:val="000080"/>
          <w:spacing w:val="-6"/>
          <w:w w:val="115"/>
          <w:sz w:val="12"/>
        </w:rPr>
        <w:t>-</w:t>
      </w:r>
      <w:r>
        <w:rPr>
          <w:rFonts w:ascii="Arial"/>
          <w:color w:val="000080"/>
          <w:w w:val="115"/>
          <w:sz w:val="12"/>
        </w:rPr>
        <w:t>F</w:t>
      </w:r>
      <w:r>
        <w:rPr>
          <w:rFonts w:ascii="Arial"/>
          <w:color w:val="000000"/>
          <w:sz w:val="12"/>
        </w:rPr>
      </w:r>
    </w:p>
    <w:p>
      <w:pPr>
        <w:spacing w:line="140" w:lineRule="exact" w:before="12"/>
        <w:rPr>
          <w:sz w:val="14"/>
          <w:szCs w:val="14"/>
        </w:rPr>
      </w:pPr>
    </w:p>
    <w:p>
      <w:pPr>
        <w:spacing w:before="90"/>
        <w:ind w:left="0" w:right="2647" w:firstLine="0"/>
        <w:jc w:val="righ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color w:val="FF0000"/>
          <w:spacing w:val="-7"/>
          <w:w w:val="110"/>
          <w:sz w:val="12"/>
        </w:rPr>
        <w:t>fop=50/RT----</w:t>
      </w:r>
      <w:r>
        <w:rPr>
          <w:rFonts w:ascii="Courier New"/>
          <w:color w:val="FF0000"/>
          <w:spacing w:val="26"/>
          <w:w w:val="110"/>
          <w:sz w:val="12"/>
        </w:rPr>
        <w:t> </w:t>
      </w:r>
      <w:r>
        <w:rPr>
          <w:rFonts w:ascii="Courier New"/>
          <w:color w:val="FF0000"/>
          <w:spacing w:val="-7"/>
          <w:w w:val="110"/>
          <w:sz w:val="12"/>
        </w:rPr>
        <w:t>500KHZ;</w:t>
      </w:r>
      <w:r>
        <w:rPr>
          <w:rFonts w:ascii="Courier New"/>
          <w:color w:val="000000"/>
          <w:sz w:val="12"/>
        </w:rPr>
      </w:r>
    </w:p>
    <w:p>
      <w:pPr>
        <w:spacing w:before="22"/>
        <w:ind w:left="0" w:right="2726" w:firstLine="0"/>
        <w:jc w:val="righ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color w:val="FF0000"/>
          <w:spacing w:val="-7"/>
          <w:w w:val="110"/>
          <w:sz w:val="12"/>
        </w:rPr>
        <w:t>Io=600/Riset----20mA</w:t>
      </w:r>
      <w:r>
        <w:rPr>
          <w:rFonts w:ascii="Courier New"/>
          <w:color w:val="000000"/>
          <w:sz w:val="12"/>
        </w:rPr>
      </w:r>
    </w:p>
    <w:p>
      <w:pPr>
        <w:spacing w:after="0"/>
        <w:jc w:val="right"/>
        <w:rPr>
          <w:rFonts w:ascii="Courier New" w:hAnsi="Courier New" w:cs="Courier New" w:eastAsia="Courier New"/>
          <w:sz w:val="12"/>
          <w:szCs w:val="12"/>
        </w:rPr>
        <w:sectPr>
          <w:type w:val="continuous"/>
          <w:pgSz w:w="16838" w:h="11920" w:orient="landscape"/>
          <w:pgMar w:top="1100" w:bottom="280" w:left="1520" w:right="2080"/>
        </w:sectPr>
      </w:pPr>
    </w:p>
    <w:p>
      <w:pPr>
        <w:spacing w:line="120" w:lineRule="exact" w:before="1"/>
        <w:rPr>
          <w:sz w:val="12"/>
          <w:szCs w:val="12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22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28" w:lineRule="exact" w:before="1"/>
        <w:ind w:left="21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1"/>
          <w:sz w:val="38"/>
          <w:szCs w:val="38"/>
        </w:rPr>
        <w:t>8.损坏维修案例分析</w:t>
      </w:r>
    </w:p>
    <w:p>
      <w:pPr>
        <w:tabs>
          <w:tab w:pos="655" w:val="left" w:leader="none"/>
        </w:tabs>
        <w:spacing w:line="470" w:lineRule="exact" w:before="0"/>
        <w:ind w:left="115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</w:r>
      <w:r>
        <w:rPr>
          <w:rFonts w:ascii="Arial" w:hAnsi="Arial" w:cs="Arial" w:eastAsia="Arial"/>
          <w:b/>
          <w:bCs/>
          <w:sz w:val="31"/>
          <w:szCs w:val="31"/>
        </w:rPr>
        <w:t>1</w:t>
      </w:r>
      <w:r>
        <w:rPr>
          <w:rFonts w:ascii="微軟正黑體" w:hAnsi="微軟正黑體" w:cs="微軟正黑體" w:eastAsia="微軟正黑體"/>
          <w:b/>
          <w:bCs/>
          <w:sz w:val="31"/>
          <w:szCs w:val="31"/>
        </w:rPr>
        <w:t>）</w:t>
      </w:r>
      <w:r>
        <w:rPr>
          <w:rFonts w:ascii="SimSun" w:hAnsi="SimSun" w:cs="SimSun" w:eastAsia="SimSun"/>
          <w:sz w:val="31"/>
          <w:szCs w:val="31"/>
        </w:rPr>
        <w:t>开机无光、无闪烁。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1282" w:val="left" w:leader="none"/>
        </w:tabs>
        <w:spacing w:line="260" w:lineRule="auto" w:before="96"/>
        <w:ind w:left="656" w:right="110" w:hanging="54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  <w:tab/>
      </w:r>
      <w:r>
        <w:rPr>
          <w:rFonts w:ascii="SimSun" w:hAnsi="SimSun" w:cs="SimSun" w:eastAsia="SimSun"/>
          <w:sz w:val="31"/>
          <w:szCs w:val="31"/>
        </w:rPr>
        <w:t>遇到此种情况，首先检查</w:t>
      </w:r>
      <w:r>
        <w:rPr>
          <w:rFonts w:ascii="Arial" w:hAnsi="Arial" w:cs="Arial" w:eastAsia="Arial"/>
          <w:sz w:val="31"/>
          <w:szCs w:val="31"/>
        </w:rPr>
        <w:t>LED</w:t>
      </w:r>
      <w:r>
        <w:rPr>
          <w:rFonts w:ascii="SimSun" w:hAnsi="SimSun" w:cs="SimSun" w:eastAsia="SimSun"/>
          <w:sz w:val="31"/>
          <w:szCs w:val="31"/>
        </w:rPr>
        <w:t>模块与屏的连接关系是否正确，如其它关系均正常，</w:t>
      </w:r>
      <w:r>
        <w:rPr>
          <w:rFonts w:ascii="SimSun" w:hAnsi="SimSun" w:cs="SimSun" w:eastAsia="SimSun"/>
          <w:spacing w:val="30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则检测驱动模块。驱动模块正常工作的必要条件是＋</w:t>
      </w:r>
      <w:r>
        <w:rPr>
          <w:rFonts w:ascii="SimSun" w:hAnsi="SimSun" w:cs="SimSun" w:eastAsia="SimSun"/>
          <w:spacing w:val="112"/>
          <w:sz w:val="31"/>
          <w:szCs w:val="31"/>
        </w:rPr>
        <w:t> </w:t>
      </w:r>
      <w:r>
        <w:rPr>
          <w:rFonts w:ascii="Arial" w:hAnsi="Arial" w:cs="Arial" w:eastAsia="Arial"/>
          <w:sz w:val="31"/>
          <w:szCs w:val="31"/>
        </w:rPr>
        <w:t>12V</w:t>
      </w:r>
      <w:r>
        <w:rPr>
          <w:rFonts w:ascii="SimSun" w:hAnsi="SimSun" w:cs="SimSun" w:eastAsia="SimSun"/>
          <w:sz w:val="31"/>
          <w:szCs w:val="31"/>
        </w:rPr>
        <w:t>、</w:t>
      </w:r>
      <w:r>
        <w:rPr>
          <w:rFonts w:ascii="Arial" w:hAnsi="Arial" w:cs="Arial" w:eastAsia="Arial"/>
          <w:sz w:val="31"/>
          <w:szCs w:val="31"/>
        </w:rPr>
        <w:t>ENA</w:t>
      </w:r>
      <w:r>
        <w:rPr>
          <w:rFonts w:ascii="SimSun" w:hAnsi="SimSun" w:cs="SimSun" w:eastAsia="SimSun"/>
          <w:sz w:val="31"/>
          <w:szCs w:val="31"/>
        </w:rPr>
        <w:t>、</w:t>
      </w:r>
      <w:r>
        <w:rPr>
          <w:rFonts w:ascii="Arial" w:hAnsi="Arial" w:cs="Arial" w:eastAsia="Arial"/>
          <w:sz w:val="31"/>
          <w:szCs w:val="31"/>
        </w:rPr>
        <w:t>PWM</w:t>
      </w:r>
      <w:r>
        <w:rPr>
          <w:rFonts w:ascii="SimSun" w:hAnsi="SimSun" w:cs="SimSun" w:eastAsia="SimSun"/>
          <w:sz w:val="31"/>
          <w:szCs w:val="31"/>
        </w:rPr>
        <w:t>输入正常，首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先检测上面三个参数是否</w:t>
      </w:r>
      <w:r>
        <w:rPr>
          <w:rFonts w:ascii="Arial" w:hAnsi="Arial" w:cs="Arial" w:eastAsia="Arial"/>
          <w:sz w:val="31"/>
          <w:szCs w:val="31"/>
        </w:rPr>
        <w:t>OK</w:t>
      </w:r>
      <w:r>
        <w:rPr>
          <w:rFonts w:ascii="SimSun" w:hAnsi="SimSun" w:cs="SimSun" w:eastAsia="SimSun"/>
          <w:sz w:val="31"/>
          <w:szCs w:val="31"/>
        </w:rPr>
        <w:t>；然后检测保险丝是否有损坏，</w:t>
      </w:r>
      <w:r>
        <w:rPr>
          <w:rFonts w:ascii="Arial" w:hAnsi="Arial" w:cs="Arial" w:eastAsia="Arial"/>
          <w:sz w:val="31"/>
          <w:szCs w:val="31"/>
        </w:rPr>
        <w:t>MOS</w:t>
      </w:r>
      <w:r>
        <w:rPr>
          <w:rFonts w:ascii="SimSun" w:hAnsi="SimSun" w:cs="SimSun" w:eastAsia="SimSun"/>
          <w:sz w:val="31"/>
          <w:szCs w:val="31"/>
        </w:rPr>
        <w:t>是否有损坏（</w:t>
      </w:r>
      <w:r>
        <w:rPr>
          <w:rFonts w:ascii="Arial" w:hAnsi="Arial" w:cs="Arial" w:eastAsia="Arial"/>
          <w:sz w:val="31"/>
          <w:szCs w:val="31"/>
        </w:rPr>
        <w:t>G</w:t>
      </w:r>
      <w:r>
        <w:rPr>
          <w:rFonts w:ascii="SimSun" w:hAnsi="SimSun" w:cs="SimSun" w:eastAsia="SimSun"/>
          <w:sz w:val="31"/>
          <w:szCs w:val="31"/>
        </w:rPr>
        <w:t>极、</w:t>
      </w:r>
      <w:r>
        <w:rPr>
          <w:rFonts w:ascii="SimSun" w:hAnsi="SimSun" w:cs="SimSun" w:eastAsia="SimSun"/>
          <w:spacing w:val="28"/>
          <w:w w:val="102"/>
          <w:sz w:val="31"/>
          <w:szCs w:val="31"/>
        </w:rPr>
        <w:t> </w:t>
      </w:r>
      <w:r>
        <w:rPr>
          <w:rFonts w:ascii="Arial" w:hAnsi="Arial" w:cs="Arial" w:eastAsia="Arial"/>
          <w:sz w:val="31"/>
          <w:szCs w:val="31"/>
        </w:rPr>
        <w:t>D</w:t>
      </w:r>
      <w:r>
        <w:rPr>
          <w:rFonts w:ascii="SimSun" w:hAnsi="SimSun" w:cs="SimSun" w:eastAsia="SimSun"/>
          <w:sz w:val="31"/>
          <w:szCs w:val="31"/>
        </w:rPr>
        <w:t>极是否与</w:t>
      </w:r>
      <w:r>
        <w:rPr>
          <w:rFonts w:ascii="Arial" w:hAnsi="Arial" w:cs="Arial" w:eastAsia="Arial"/>
          <w:sz w:val="31"/>
          <w:szCs w:val="31"/>
        </w:rPr>
        <w:t>S</w:t>
      </w:r>
      <w:r>
        <w:rPr>
          <w:rFonts w:ascii="SimSun" w:hAnsi="SimSun" w:cs="SimSun" w:eastAsia="SimSun"/>
          <w:sz w:val="31"/>
          <w:szCs w:val="31"/>
        </w:rPr>
        <w:t>极短路），电感是否有短路。从目前发现的情况来看，出现过的损坏情况</w:t>
      </w:r>
      <w:r>
        <w:rPr>
          <w:rFonts w:ascii="SimSun" w:hAnsi="SimSun" w:cs="SimSun" w:eastAsia="SimSun"/>
          <w:spacing w:val="25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主要为</w:t>
      </w:r>
      <w:r>
        <w:rPr>
          <w:rFonts w:ascii="Arial" w:hAnsi="Arial" w:cs="Arial" w:eastAsia="Arial"/>
          <w:sz w:val="31"/>
          <w:szCs w:val="31"/>
        </w:rPr>
        <w:t>MOS</w:t>
      </w:r>
      <w:r>
        <w:rPr>
          <w:rFonts w:ascii="SimSun" w:hAnsi="SimSun" w:cs="SimSun" w:eastAsia="SimSun"/>
          <w:sz w:val="31"/>
          <w:szCs w:val="31"/>
        </w:rPr>
        <w:t>的损坏引起。如</w:t>
      </w:r>
      <w:r>
        <w:rPr>
          <w:rFonts w:ascii="Arial" w:hAnsi="Arial" w:cs="Arial" w:eastAsia="Arial"/>
          <w:sz w:val="31"/>
          <w:szCs w:val="31"/>
        </w:rPr>
        <w:t>MOS</w:t>
      </w:r>
      <w:r>
        <w:rPr>
          <w:rFonts w:ascii="SimSun" w:hAnsi="SimSun" w:cs="SimSun" w:eastAsia="SimSun"/>
          <w:sz w:val="31"/>
          <w:szCs w:val="31"/>
        </w:rPr>
        <w:t>、保险丝、二极管等均正常，则再测量主芯片</w:t>
      </w:r>
      <w:r>
        <w:rPr>
          <w:rFonts w:ascii="SimSun" w:hAnsi="SimSun" w:cs="SimSun" w:eastAsia="SimSun"/>
          <w:spacing w:val="106"/>
          <w:sz w:val="31"/>
          <w:szCs w:val="31"/>
        </w:rPr>
        <w:t> </w:t>
      </w:r>
      <w:r>
        <w:rPr>
          <w:rFonts w:ascii="Arial" w:hAnsi="Arial" w:cs="Arial" w:eastAsia="Arial"/>
          <w:spacing w:val="-1"/>
          <w:sz w:val="31"/>
          <w:szCs w:val="31"/>
        </w:rPr>
        <w:t>19</w:t>
      </w:r>
      <w:r>
        <w:rPr>
          <w:rFonts w:ascii="SimSun" w:hAnsi="SimSun" w:cs="SimSun" w:eastAsia="SimSun"/>
          <w:spacing w:val="-1"/>
          <w:sz w:val="31"/>
          <w:szCs w:val="31"/>
        </w:rPr>
        <w:t>脚电</w:t>
      </w:r>
      <w:r>
        <w:rPr>
          <w:rFonts w:ascii="SimSun" w:hAnsi="SimSun" w:cs="SimSun" w:eastAsia="SimSun"/>
          <w:spacing w:val="50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压是否等于输入电压，</w:t>
      </w:r>
      <w:r>
        <w:rPr>
          <w:rFonts w:ascii="Arial" w:hAnsi="Arial" w:cs="Arial" w:eastAsia="Arial"/>
          <w:sz w:val="31"/>
          <w:szCs w:val="31"/>
        </w:rPr>
        <w:t>17</w:t>
      </w:r>
      <w:r>
        <w:rPr>
          <w:rFonts w:ascii="SimSun" w:hAnsi="SimSun" w:cs="SimSun" w:eastAsia="SimSun"/>
          <w:sz w:val="31"/>
          <w:szCs w:val="31"/>
        </w:rPr>
        <w:t>脚</w:t>
      </w:r>
      <w:r>
        <w:rPr>
          <w:rFonts w:ascii="Arial" w:hAnsi="Arial" w:cs="Arial" w:eastAsia="Arial"/>
          <w:sz w:val="31"/>
          <w:szCs w:val="31"/>
        </w:rPr>
        <w:t>Vref</w:t>
      </w:r>
      <w:r>
        <w:rPr>
          <w:rFonts w:ascii="SimSun" w:hAnsi="SimSun" w:cs="SimSun" w:eastAsia="SimSun"/>
          <w:sz w:val="31"/>
          <w:szCs w:val="31"/>
        </w:rPr>
        <w:t>电压是否为</w:t>
      </w:r>
      <w:r>
        <w:rPr>
          <w:rFonts w:ascii="Arial" w:hAnsi="Arial" w:cs="Arial" w:eastAsia="Arial"/>
          <w:sz w:val="31"/>
          <w:szCs w:val="31"/>
        </w:rPr>
        <w:t>5V</w:t>
      </w:r>
      <w:r>
        <w:rPr>
          <w:rFonts w:ascii="SimSun" w:hAnsi="SimSun" w:cs="SimSun" w:eastAsia="SimSun"/>
          <w:sz w:val="31"/>
          <w:szCs w:val="31"/>
        </w:rPr>
        <w:t>，如果</w:t>
      </w:r>
      <w:r>
        <w:rPr>
          <w:rFonts w:ascii="Arial" w:hAnsi="Arial" w:cs="Arial" w:eastAsia="Arial"/>
          <w:sz w:val="31"/>
          <w:szCs w:val="31"/>
        </w:rPr>
        <w:t>19</w:t>
      </w:r>
      <w:r>
        <w:rPr>
          <w:rFonts w:ascii="SimSun" w:hAnsi="SimSun" w:cs="SimSun" w:eastAsia="SimSun"/>
          <w:sz w:val="31"/>
          <w:szCs w:val="31"/>
        </w:rPr>
        <w:t>脚电压正常，</w:t>
      </w:r>
      <w:r>
        <w:rPr>
          <w:rFonts w:ascii="Arial" w:hAnsi="Arial" w:cs="Arial" w:eastAsia="Arial"/>
          <w:sz w:val="31"/>
          <w:szCs w:val="31"/>
        </w:rPr>
        <w:t>17</w:t>
      </w:r>
      <w:r>
        <w:rPr>
          <w:rFonts w:ascii="SimSun" w:hAnsi="SimSun" w:cs="SimSun" w:eastAsia="SimSun"/>
          <w:sz w:val="31"/>
          <w:szCs w:val="31"/>
        </w:rPr>
        <w:t>脚电压异常，</w:t>
      </w:r>
      <w:r>
        <w:rPr>
          <w:rFonts w:ascii="SimSun" w:hAnsi="SimSun" w:cs="SimSun" w:eastAsia="SimSun"/>
          <w:spacing w:val="64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则可能</w:t>
      </w:r>
      <w:r>
        <w:rPr>
          <w:rFonts w:ascii="Arial" w:hAnsi="Arial" w:cs="Arial" w:eastAsia="Arial"/>
          <w:sz w:val="31"/>
          <w:szCs w:val="31"/>
        </w:rPr>
        <w:t>IC</w:t>
      </w:r>
      <w:r>
        <w:rPr>
          <w:rFonts w:ascii="SimSun" w:hAnsi="SimSun" w:cs="SimSun" w:eastAsia="SimSun"/>
          <w:sz w:val="31"/>
          <w:szCs w:val="31"/>
        </w:rPr>
        <w:t>已经损坏，需要更换</w:t>
      </w:r>
      <w:r>
        <w:rPr>
          <w:rFonts w:ascii="Arial" w:hAnsi="Arial" w:cs="Arial" w:eastAsia="Arial"/>
          <w:sz w:val="31"/>
          <w:szCs w:val="31"/>
        </w:rPr>
        <w:t>IC</w:t>
      </w:r>
      <w:r>
        <w:rPr>
          <w:rFonts w:ascii="SimSun" w:hAnsi="SimSun" w:cs="SimSun" w:eastAsia="SimSun"/>
          <w:sz w:val="31"/>
          <w:szCs w:val="31"/>
        </w:rPr>
        <w:t>。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655" w:val="left" w:leader="none"/>
        </w:tabs>
        <w:spacing w:before="80"/>
        <w:ind w:left="115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  <w:t>2</w:t>
      </w:r>
      <w:r>
        <w:rPr>
          <w:rFonts w:ascii="SimSun" w:hAnsi="SimSun" w:cs="SimSun" w:eastAsia="SimSun"/>
          <w:sz w:val="31"/>
          <w:szCs w:val="31"/>
        </w:rPr>
        <w:t>）</w:t>
      </w:r>
      <w:r>
        <w:rPr>
          <w:rFonts w:ascii="SimSun" w:hAnsi="SimSun" w:cs="SimSun" w:eastAsia="SimSun"/>
          <w:sz w:val="31"/>
          <w:szCs w:val="31"/>
        </w:rPr>
        <w:t>液晶屏某一区出现暗块，或者有规律的间接性暗块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1282" w:val="left" w:leader="none"/>
        </w:tabs>
        <w:spacing w:line="263" w:lineRule="auto" w:before="110"/>
        <w:ind w:left="656" w:right="139" w:hanging="54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  <w:tab/>
      </w:r>
      <w:r>
        <w:rPr>
          <w:rFonts w:ascii="SimSun" w:hAnsi="SimSun" w:cs="SimSun" w:eastAsia="SimSun"/>
          <w:sz w:val="31"/>
          <w:szCs w:val="31"/>
        </w:rPr>
        <w:t>这种情况一般为某一灯条未被点亮，灯条或者驱动板异常均可能引起发此现象。</w:t>
      </w:r>
      <w:r>
        <w:rPr>
          <w:rFonts w:ascii="SimSun" w:hAnsi="SimSun" w:cs="SimSun" w:eastAsia="SimSun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正常点亮情况下，</w:t>
      </w:r>
      <w:r>
        <w:rPr>
          <w:rFonts w:ascii="Arial" w:hAnsi="Arial" w:cs="Arial" w:eastAsia="Arial"/>
          <w:sz w:val="31"/>
          <w:szCs w:val="31"/>
        </w:rPr>
        <w:t>ISENS1</w:t>
      </w:r>
      <w:r>
        <w:rPr>
          <w:rFonts w:ascii="SimSun" w:hAnsi="SimSun" w:cs="SimSun" w:eastAsia="SimSun"/>
          <w:sz w:val="31"/>
          <w:szCs w:val="31"/>
        </w:rPr>
        <w:t>～</w:t>
      </w:r>
      <w:r>
        <w:rPr>
          <w:rFonts w:ascii="Arial" w:hAnsi="Arial" w:cs="Arial" w:eastAsia="Arial"/>
          <w:sz w:val="31"/>
          <w:szCs w:val="31"/>
        </w:rPr>
        <w:t>ISENS8</w:t>
      </w:r>
      <w:r>
        <w:rPr>
          <w:rFonts w:ascii="SimSun" w:hAnsi="SimSun" w:cs="SimSun" w:eastAsia="SimSun"/>
          <w:sz w:val="31"/>
          <w:szCs w:val="31"/>
        </w:rPr>
        <w:t>的电压大概在</w:t>
      </w:r>
      <w:r>
        <w:rPr>
          <w:rFonts w:ascii="Arial" w:hAnsi="Arial" w:cs="Arial" w:eastAsia="Arial"/>
          <w:sz w:val="31"/>
          <w:szCs w:val="31"/>
        </w:rPr>
        <w:t>0.3</w:t>
      </w:r>
      <w:r>
        <w:rPr>
          <w:rFonts w:ascii="SimSun" w:hAnsi="SimSun" w:cs="SimSun" w:eastAsia="SimSun"/>
          <w:sz w:val="31"/>
          <w:szCs w:val="31"/>
        </w:rPr>
        <w:t>～</w:t>
      </w:r>
      <w:r>
        <w:rPr>
          <w:rFonts w:ascii="Arial" w:hAnsi="Arial" w:cs="Arial" w:eastAsia="Arial"/>
          <w:sz w:val="31"/>
          <w:szCs w:val="31"/>
        </w:rPr>
        <w:t>1.5V</w:t>
      </w:r>
      <w:r>
        <w:rPr>
          <w:rFonts w:ascii="SimSun" w:hAnsi="SimSun" w:cs="SimSun" w:eastAsia="SimSun"/>
          <w:sz w:val="31"/>
          <w:szCs w:val="31"/>
        </w:rPr>
        <w:t>，一般在</w:t>
      </w:r>
      <w:r>
        <w:rPr>
          <w:rFonts w:ascii="Arial" w:hAnsi="Arial" w:cs="Arial" w:eastAsia="Arial"/>
          <w:sz w:val="31"/>
          <w:szCs w:val="31"/>
        </w:rPr>
        <w:t>1V</w:t>
      </w:r>
      <w:r>
        <w:rPr>
          <w:rFonts w:ascii="SimSun" w:hAnsi="SimSun" w:cs="SimSun" w:eastAsia="SimSun"/>
          <w:sz w:val="31"/>
          <w:szCs w:val="31"/>
        </w:rPr>
        <w:t>以内，通过检</w:t>
      </w:r>
      <w:r>
        <w:rPr>
          <w:rFonts w:ascii="SimSun" w:hAnsi="SimSun" w:cs="SimSun" w:eastAsia="SimSun"/>
          <w:spacing w:val="43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测各反馈回路至芯片脚电压可以初步判断异常情况：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1282" w:val="left" w:leader="none"/>
        </w:tabs>
        <w:spacing w:before="87"/>
        <w:ind w:left="115" w:right="0" w:firstLine="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  <w:t>a</w:t>
      </w:r>
      <w:r>
        <w:rPr>
          <w:rFonts w:ascii="SimSun" w:hAnsi="SimSun" w:cs="SimSun" w:eastAsia="SimSun"/>
          <w:sz w:val="31"/>
          <w:szCs w:val="31"/>
        </w:rPr>
        <w:t>、</w:t>
      </w:r>
      <w:r>
        <w:rPr>
          <w:rFonts w:ascii="Arial" w:hAnsi="Arial" w:cs="Arial" w:eastAsia="Arial"/>
          <w:sz w:val="31"/>
          <w:szCs w:val="31"/>
        </w:rPr>
        <w:t>ISENS</w:t>
      </w:r>
      <w:r>
        <w:rPr>
          <w:rFonts w:ascii="SimSun" w:hAnsi="SimSun" w:cs="SimSun" w:eastAsia="SimSun"/>
          <w:sz w:val="31"/>
          <w:szCs w:val="31"/>
        </w:rPr>
        <w:t>电压大于</w:t>
      </w:r>
      <w:r>
        <w:rPr>
          <w:rFonts w:ascii="Arial" w:hAnsi="Arial" w:cs="Arial" w:eastAsia="Arial"/>
          <w:sz w:val="31"/>
          <w:szCs w:val="31"/>
        </w:rPr>
        <w:t>3.5V</w:t>
      </w:r>
      <w:r>
        <w:rPr>
          <w:rFonts w:ascii="SimSun" w:hAnsi="SimSun" w:cs="SimSun" w:eastAsia="SimSun"/>
          <w:sz w:val="31"/>
          <w:szCs w:val="31"/>
        </w:rPr>
        <w:t>，此路灯串中有</w:t>
      </w:r>
      <w:r>
        <w:rPr>
          <w:rFonts w:ascii="Arial" w:hAnsi="Arial" w:cs="Arial" w:eastAsia="Arial"/>
          <w:sz w:val="31"/>
          <w:szCs w:val="31"/>
        </w:rPr>
        <w:t>LED</w:t>
      </w:r>
      <w:r>
        <w:rPr>
          <w:rFonts w:ascii="SimSun" w:hAnsi="SimSun" w:cs="SimSun" w:eastAsia="SimSun"/>
          <w:sz w:val="31"/>
          <w:szCs w:val="31"/>
        </w:rPr>
        <w:t>短路，使得多于电压加到了芯片脚；</w:t>
      </w:r>
      <w:r>
        <w:rPr>
          <w:rFonts w:ascii="SimSun" w:hAnsi="SimSun" w:cs="SimSun" w:eastAsia="SimSun"/>
          <w:sz w:val="31"/>
          <w:szCs w:val="31"/>
        </w:rPr>
      </w:r>
    </w:p>
    <w:p>
      <w:pPr>
        <w:tabs>
          <w:tab w:pos="1282" w:val="left" w:leader="none"/>
        </w:tabs>
        <w:spacing w:line="261" w:lineRule="auto" w:before="110"/>
        <w:ind w:left="656" w:right="305" w:hanging="540"/>
        <w:jc w:val="left"/>
        <w:rPr>
          <w:rFonts w:ascii="SimSun" w:hAnsi="SimSun" w:cs="SimSun" w:eastAsia="SimSun"/>
          <w:sz w:val="31"/>
          <w:szCs w:val="31"/>
        </w:rPr>
      </w:pPr>
      <w:r>
        <w:rPr>
          <w:rFonts w:ascii="Arial" w:hAnsi="Arial" w:cs="Arial" w:eastAsia="Arial"/>
          <w:sz w:val="31"/>
          <w:szCs w:val="31"/>
        </w:rPr>
        <w:t>•</w:t>
        <w:tab/>
        <w:tab/>
        <w:t>b</w:t>
      </w:r>
      <w:r>
        <w:rPr>
          <w:rFonts w:ascii="SimSun" w:hAnsi="SimSun" w:cs="SimSun" w:eastAsia="SimSun"/>
          <w:sz w:val="31"/>
          <w:szCs w:val="31"/>
        </w:rPr>
        <w:t>、 </w:t>
      </w:r>
      <w:r>
        <w:rPr>
          <w:rFonts w:ascii="SimSun" w:hAnsi="SimSun" w:cs="SimSun" w:eastAsia="SimSun"/>
          <w:spacing w:val="1"/>
          <w:sz w:val="31"/>
          <w:szCs w:val="31"/>
        </w:rPr>
        <w:t> </w:t>
      </w:r>
      <w:r>
        <w:rPr>
          <w:rFonts w:ascii="Arial" w:hAnsi="Arial" w:cs="Arial" w:eastAsia="Arial"/>
          <w:spacing w:val="-2"/>
          <w:sz w:val="31"/>
          <w:szCs w:val="31"/>
        </w:rPr>
        <w:t>I</w:t>
      </w:r>
      <w:r>
        <w:rPr>
          <w:rFonts w:ascii="Arial" w:hAnsi="Arial" w:cs="Arial" w:eastAsia="Arial"/>
          <w:spacing w:val="-3"/>
          <w:sz w:val="31"/>
          <w:szCs w:val="31"/>
        </w:rPr>
        <w:t>SE</w:t>
      </w:r>
      <w:r>
        <w:rPr>
          <w:rFonts w:ascii="Arial" w:hAnsi="Arial" w:cs="Arial" w:eastAsia="Arial"/>
          <w:sz w:val="31"/>
          <w:szCs w:val="31"/>
        </w:rPr>
        <w:t>N</w:t>
      </w:r>
      <w:r>
        <w:rPr>
          <w:rFonts w:ascii="Arial" w:hAnsi="Arial" w:cs="Arial" w:eastAsia="Arial"/>
          <w:spacing w:val="3"/>
          <w:sz w:val="31"/>
          <w:szCs w:val="31"/>
        </w:rPr>
        <w:t>S</w:t>
      </w:r>
      <w:r>
        <w:rPr>
          <w:rFonts w:ascii="SimSun" w:hAnsi="SimSun" w:cs="SimSun" w:eastAsia="SimSun"/>
          <w:sz w:val="31"/>
          <w:szCs w:val="31"/>
        </w:rPr>
        <w:t>电压过低，比如几</w:t>
      </w:r>
      <w:r>
        <w:rPr>
          <w:rFonts w:ascii="SimSun" w:hAnsi="SimSun" w:cs="SimSun" w:eastAsia="SimSun"/>
          <w:spacing w:val="13"/>
          <w:sz w:val="31"/>
          <w:szCs w:val="31"/>
        </w:rPr>
        <w:t>十</w:t>
      </w:r>
      <w:r>
        <w:rPr>
          <w:rFonts w:ascii="Arial" w:hAnsi="Arial" w:cs="Arial" w:eastAsia="Arial"/>
          <w:spacing w:val="1"/>
          <w:sz w:val="31"/>
          <w:szCs w:val="31"/>
        </w:rPr>
        <w:t>m</w:t>
      </w:r>
      <w:r>
        <w:rPr>
          <w:rFonts w:ascii="Arial" w:hAnsi="Arial" w:cs="Arial" w:eastAsia="Arial"/>
          <w:spacing w:val="-3"/>
          <w:sz w:val="31"/>
          <w:szCs w:val="31"/>
        </w:rPr>
        <w:t>V</w:t>
      </w:r>
      <w:r>
        <w:rPr>
          <w:rFonts w:ascii="SimSun" w:hAnsi="SimSun" w:cs="SimSun" w:eastAsia="SimSun"/>
          <w:sz w:val="31"/>
          <w:szCs w:val="31"/>
        </w:rPr>
        <w:t>，则可能为此路灯串中</w:t>
      </w:r>
      <w:r>
        <w:rPr>
          <w:rFonts w:ascii="SimSun" w:hAnsi="SimSun" w:cs="SimSun" w:eastAsia="SimSun"/>
          <w:spacing w:val="20"/>
          <w:sz w:val="31"/>
          <w:szCs w:val="31"/>
        </w:rPr>
        <w:t>有</w:t>
      </w:r>
      <w:r>
        <w:rPr>
          <w:rFonts w:ascii="Arial" w:hAnsi="Arial" w:cs="Arial" w:eastAsia="Arial"/>
          <w:spacing w:val="-4"/>
          <w:sz w:val="31"/>
          <w:szCs w:val="31"/>
        </w:rPr>
        <w:t>L</w:t>
      </w:r>
      <w:r>
        <w:rPr>
          <w:rFonts w:ascii="Arial" w:hAnsi="Arial" w:cs="Arial" w:eastAsia="Arial"/>
          <w:spacing w:val="-3"/>
          <w:sz w:val="31"/>
          <w:szCs w:val="31"/>
        </w:rPr>
        <w:t>E</w:t>
      </w:r>
      <w:r>
        <w:rPr>
          <w:rFonts w:ascii="Arial" w:hAnsi="Arial" w:cs="Arial" w:eastAsia="Arial"/>
          <w:sz w:val="31"/>
          <w:szCs w:val="31"/>
        </w:rPr>
        <w:t>D</w:t>
      </w:r>
      <w:r>
        <w:rPr>
          <w:rFonts w:ascii="SimSun" w:hAnsi="SimSun" w:cs="SimSun" w:eastAsia="SimSun"/>
          <w:sz w:val="31"/>
          <w:szCs w:val="31"/>
        </w:rPr>
        <w:t>开路，或者连接</w:t>
      </w:r>
      <w:r>
        <w:rPr>
          <w:rFonts w:ascii="SimSun" w:hAnsi="SimSun" w:cs="SimSun" w:eastAsia="SimSun"/>
          <w:spacing w:val="52"/>
          <w:w w:val="102"/>
          <w:sz w:val="31"/>
          <w:szCs w:val="31"/>
        </w:rPr>
        <w:t> </w:t>
      </w:r>
      <w:r>
        <w:rPr>
          <w:rFonts w:ascii="SimSun" w:hAnsi="SimSun" w:cs="SimSun" w:eastAsia="SimSun"/>
          <w:sz w:val="31"/>
          <w:szCs w:val="31"/>
        </w:rPr>
        <w:t>线、连接插座等异常；如所有连接关系正常，则可能</w:t>
      </w:r>
      <w:r>
        <w:rPr>
          <w:rFonts w:ascii="SimSun" w:hAnsi="SimSun" w:cs="SimSun" w:eastAsia="SimSun"/>
          <w:spacing w:val="88"/>
          <w:sz w:val="31"/>
          <w:szCs w:val="31"/>
        </w:rPr>
        <w:t> </w:t>
      </w:r>
      <w:r>
        <w:rPr>
          <w:rFonts w:ascii="Arial" w:hAnsi="Arial" w:cs="Arial" w:eastAsia="Arial"/>
          <w:spacing w:val="-2"/>
          <w:sz w:val="31"/>
          <w:szCs w:val="31"/>
        </w:rPr>
        <w:t>I</w:t>
      </w:r>
      <w:r>
        <w:rPr>
          <w:rFonts w:ascii="Arial" w:hAnsi="Arial" w:cs="Arial" w:eastAsia="Arial"/>
          <w:sz w:val="31"/>
          <w:szCs w:val="31"/>
        </w:rPr>
        <w:t>C</w:t>
      </w:r>
      <w:r>
        <w:rPr>
          <w:rFonts w:ascii="SimSun" w:hAnsi="SimSun" w:cs="SimSun" w:eastAsia="SimSun"/>
          <w:sz w:val="31"/>
          <w:szCs w:val="31"/>
        </w:rPr>
        <w:t>已损坏，需更</w:t>
      </w:r>
      <w:r>
        <w:rPr>
          <w:rFonts w:ascii="SimSun" w:hAnsi="SimSun" w:cs="SimSun" w:eastAsia="SimSun"/>
          <w:spacing w:val="13"/>
          <w:sz w:val="31"/>
          <w:szCs w:val="31"/>
        </w:rPr>
        <w:t>换</w:t>
      </w:r>
      <w:r>
        <w:rPr>
          <w:rFonts w:ascii="Arial" w:hAnsi="Arial" w:cs="Arial" w:eastAsia="Arial"/>
          <w:spacing w:val="-2"/>
          <w:sz w:val="31"/>
          <w:szCs w:val="31"/>
        </w:rPr>
        <w:t>I</w:t>
      </w:r>
      <w:r>
        <w:rPr>
          <w:rFonts w:ascii="Arial" w:hAnsi="Arial" w:cs="Arial" w:eastAsia="Arial"/>
          <w:sz w:val="31"/>
          <w:szCs w:val="31"/>
        </w:rPr>
        <w:t>C</w:t>
      </w:r>
      <w:r>
        <w:rPr>
          <w:rFonts w:ascii="SimSun" w:hAnsi="SimSun" w:cs="SimSun" w:eastAsia="SimSun"/>
          <w:sz w:val="31"/>
          <w:szCs w:val="31"/>
        </w:rPr>
        <w:t>。</w:t>
      </w:r>
      <w:r>
        <w:rPr>
          <w:rFonts w:ascii="SimSun" w:hAnsi="SimSun" w:cs="SimSun" w:eastAsia="SimSun"/>
          <w:sz w:val="31"/>
          <w:szCs w:val="31"/>
        </w:rPr>
      </w:r>
    </w:p>
    <w:p>
      <w:pPr>
        <w:spacing w:after="0" w:line="261" w:lineRule="auto"/>
        <w:jc w:val="left"/>
        <w:rPr>
          <w:rFonts w:ascii="SimSun" w:hAnsi="SimSun" w:cs="SimSun" w:eastAsia="SimSun"/>
          <w:sz w:val="31"/>
          <w:szCs w:val="31"/>
        </w:rPr>
        <w:sectPr>
          <w:pgSz w:w="16838" w:h="11920" w:orient="landscape"/>
          <w:pgMar w:top="1100" w:bottom="280" w:left="1900" w:right="2140"/>
        </w:sectPr>
      </w:pPr>
    </w:p>
    <w:p>
      <w:pPr>
        <w:spacing w:line="160" w:lineRule="exact" w:before="8"/>
        <w:rPr>
          <w:sz w:val="16"/>
          <w:szCs w:val="16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21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11470;top:5393;width:2628;height:4658" type="#_x0000_t75" stroked="false">
              <v:imagedata r:id="rId28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81" w:lineRule="exact" w:before="0"/>
        <w:ind w:left="316" w:right="0" w:firstLine="0"/>
        <w:jc w:val="left"/>
        <w:rPr>
          <w:rFonts w:ascii="SimSun" w:hAnsi="SimSun" w:cs="SimSun" w:eastAsia="SimSun"/>
          <w:sz w:val="38"/>
          <w:szCs w:val="38"/>
        </w:rPr>
      </w:pPr>
      <w:r>
        <w:rPr>
          <w:rFonts w:ascii="SimSun" w:hAnsi="SimSun" w:cs="SimSun" w:eastAsia="SimSun"/>
          <w:spacing w:val="-1"/>
          <w:sz w:val="38"/>
          <w:szCs w:val="38"/>
        </w:rPr>
        <w:t>8.损坏维修案例分析</w:t>
      </w:r>
    </w:p>
    <w:p>
      <w:pPr>
        <w:spacing w:line="380" w:lineRule="exact" w:before="0"/>
        <w:rPr>
          <w:sz w:val="38"/>
          <w:szCs w:val="38"/>
        </w:rPr>
      </w:pPr>
    </w:p>
    <w:p>
      <w:pPr>
        <w:spacing w:line="460" w:lineRule="exact" w:before="9"/>
        <w:rPr>
          <w:sz w:val="46"/>
          <w:szCs w:val="46"/>
        </w:rPr>
      </w:pPr>
    </w:p>
    <w:p>
      <w:pPr>
        <w:tabs>
          <w:tab w:pos="1252" w:val="left" w:leader="none"/>
        </w:tabs>
        <w:spacing w:line="265" w:lineRule="auto" w:before="0"/>
        <w:ind w:left="640" w:right="154" w:hanging="533"/>
        <w:jc w:val="both"/>
        <w:rPr>
          <w:rFonts w:ascii="SimSun" w:hAnsi="SimSun" w:cs="SimSun" w:eastAsia="SimSun"/>
          <w:sz w:val="36"/>
          <w:szCs w:val="36"/>
        </w:rPr>
      </w:pPr>
      <w:r>
        <w:rPr>
          <w:rFonts w:ascii="Arial" w:hAnsi="Arial" w:cs="Arial" w:eastAsia="Arial"/>
          <w:position w:val="1"/>
          <w:sz w:val="28"/>
          <w:szCs w:val="28"/>
        </w:rPr>
        <w:t>•</w:t>
        <w:tab/>
        <w:tab/>
      </w:r>
      <w:r>
        <w:rPr>
          <w:rFonts w:ascii="SimSun" w:hAnsi="SimSun" w:cs="SimSun" w:eastAsia="SimSun"/>
          <w:sz w:val="36"/>
          <w:szCs w:val="36"/>
        </w:rPr>
        <w:t>c、LED液晶屏一半亮、一半不亮。出现此种情况的可能是驱动板与液晶</w:t>
      </w:r>
      <w:r>
        <w:rPr>
          <w:rFonts w:ascii="SimSun" w:hAnsi="SimSun" w:cs="SimSun" w:eastAsia="SimSun"/>
          <w:sz w:val="36"/>
          <w:szCs w:val="36"/>
        </w:rPr>
        <w:t> </w:t>
      </w:r>
      <w:r>
        <w:rPr>
          <w:rFonts w:ascii="SimSun" w:hAnsi="SimSun" w:cs="SimSun" w:eastAsia="SimSun"/>
          <w:spacing w:val="-2"/>
          <w:sz w:val="36"/>
          <w:szCs w:val="36"/>
        </w:rPr>
        <w:t>屏之间的FPC连接线安装异常，可以尝试将FPC线一边反插；或者是从IC一路</w:t>
      </w:r>
      <w:r>
        <w:rPr>
          <w:rFonts w:ascii="SimSun" w:hAnsi="SimSun" w:cs="SimSun" w:eastAsia="SimSun"/>
          <w:spacing w:val="27"/>
          <w:sz w:val="36"/>
          <w:szCs w:val="36"/>
        </w:rPr>
        <w:t> </w:t>
      </w:r>
      <w:r>
        <w:rPr>
          <w:rFonts w:ascii="SimSun" w:hAnsi="SimSun" w:cs="SimSun" w:eastAsia="SimSun"/>
          <w:spacing w:val="-2"/>
          <w:sz w:val="36"/>
          <w:szCs w:val="36"/>
        </w:rPr>
        <w:t>异常（驱动板上面有主从IC的情况），则可以参照1、2进行排查。</w:t>
      </w:r>
    </w:p>
    <w:p>
      <w:pPr>
        <w:spacing w:line="360" w:lineRule="exact" w:before="0"/>
        <w:rPr>
          <w:sz w:val="36"/>
          <w:szCs w:val="36"/>
        </w:rPr>
      </w:pPr>
    </w:p>
    <w:p>
      <w:pPr>
        <w:spacing w:line="500" w:lineRule="exact" w:before="3"/>
        <w:rPr>
          <w:sz w:val="50"/>
          <w:szCs w:val="50"/>
        </w:rPr>
      </w:pPr>
    </w:p>
    <w:p>
      <w:pPr>
        <w:spacing w:before="0"/>
        <w:ind w:left="784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Wingdings" w:hAnsi="Wingdings" w:cs="Wingdings" w:eastAsia="Wingdings"/>
          <w:color w:val="BADFE3"/>
          <w:position w:val="1"/>
          <w:sz w:val="36"/>
          <w:szCs w:val="36"/>
        </w:rPr>
        <w:t></w:t>
      </w:r>
      <w:r>
        <w:rPr>
          <w:rFonts w:ascii="Wingdings" w:hAnsi="Wingdings" w:cs="Wingdings" w:eastAsia="Wingdings"/>
          <w:color w:val="BADFE3"/>
          <w:spacing w:val="-229"/>
          <w:position w:val="1"/>
          <w:sz w:val="36"/>
          <w:szCs w:val="36"/>
        </w:rPr>
        <w:t></w:t>
      </w:r>
      <w:r>
        <w:rPr>
          <w:rFonts w:ascii="Times New Roman" w:hAnsi="Times New Roman" w:cs="Times New Roman" w:eastAsia="Times New Roman"/>
          <w:color w:val="BADFE3"/>
          <w:spacing w:val="-229"/>
          <w:position w:val="1"/>
          <w:sz w:val="36"/>
          <w:szCs w:val="36"/>
        </w:rPr>
      </w:r>
      <w:r>
        <w:rPr>
          <w:rFonts w:ascii="Arial" w:hAnsi="Arial" w:cs="Arial" w:eastAsia="Arial"/>
          <w:b/>
          <w:bCs/>
          <w:color w:val="000000"/>
          <w:sz w:val="39"/>
          <w:szCs w:val="39"/>
        </w:rPr>
        <w:t>3</w:t>
      </w:r>
      <w:r>
        <w:rPr>
          <w:rFonts w:ascii="SimSun" w:hAnsi="SimSun" w:cs="SimSun" w:eastAsia="SimSun"/>
          <w:color w:val="000000"/>
          <w:position w:val="1"/>
          <w:sz w:val="39"/>
          <w:szCs w:val="39"/>
        </w:rPr>
        <w:t>）、开机一闪即灭</w:t>
      </w:r>
      <w:r>
        <w:rPr>
          <w:rFonts w:ascii="SimSun" w:hAnsi="SimSun" w:cs="SimSun" w:eastAsia="SimSun"/>
          <w:color w:val="000000"/>
          <w:sz w:val="39"/>
          <w:szCs w:val="39"/>
        </w:rPr>
      </w:r>
    </w:p>
    <w:p>
      <w:pPr>
        <w:tabs>
          <w:tab w:pos="1735" w:val="left" w:leader="none"/>
        </w:tabs>
        <w:spacing w:before="107"/>
        <w:ind w:left="784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Wingdings" w:hAnsi="Wingdings" w:cs="Wingdings" w:eastAsia="Wingdings"/>
          <w:color w:val="BADFE3"/>
          <w:position w:val="1"/>
          <w:sz w:val="39"/>
          <w:szCs w:val="39"/>
        </w:rPr>
        <w:t></w:t>
      </w:r>
      <w:r>
        <w:rPr>
          <w:rFonts w:ascii="Times New Roman" w:hAnsi="Times New Roman" w:cs="Times New Roman" w:eastAsia="Times New Roman"/>
          <w:color w:val="BADFE3"/>
          <w:position w:val="1"/>
          <w:sz w:val="39"/>
          <w:szCs w:val="39"/>
        </w:rPr>
        <w:tab/>
      </w:r>
      <w:r>
        <w:rPr>
          <w:rFonts w:ascii="SimSun" w:hAnsi="SimSun" w:cs="SimSun" w:eastAsia="SimSun"/>
          <w:color w:val="000000"/>
          <w:sz w:val="36"/>
          <w:szCs w:val="36"/>
        </w:rPr>
        <w:t>此种情况可能是触发了过压保护电路，</w:t>
      </w:r>
    </w:p>
    <w:p>
      <w:pPr>
        <w:spacing w:before="96"/>
        <w:ind w:left="784" w:right="0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Wingdings" w:hAnsi="Wingdings" w:cs="Wingdings" w:eastAsia="Wingdings"/>
          <w:color w:val="BADFE3"/>
          <w:spacing w:val="-1"/>
          <w:sz w:val="36"/>
          <w:szCs w:val="36"/>
        </w:rPr>
        <w:t></w:t>
      </w:r>
      <w:r>
        <w:rPr>
          <w:rFonts w:ascii="SimSun" w:hAnsi="SimSun" w:cs="SimSun" w:eastAsia="SimSun"/>
          <w:color w:val="000000"/>
          <w:spacing w:val="-1"/>
          <w:sz w:val="36"/>
          <w:szCs w:val="36"/>
        </w:rPr>
        <w:t>请检查过压保护电路参数是否正常。正常</w:t>
      </w:r>
    </w:p>
    <w:p>
      <w:pPr>
        <w:spacing w:line="476" w:lineRule="exact" w:before="97"/>
        <w:ind w:left="784" w:right="4755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Wingdings" w:hAnsi="Wingdings" w:cs="Wingdings" w:eastAsia="Wingdings"/>
          <w:color w:val="BADFE3"/>
          <w:spacing w:val="-2"/>
          <w:sz w:val="36"/>
          <w:szCs w:val="36"/>
        </w:rPr>
        <w:t></w:t>
      </w:r>
      <w:r>
        <w:rPr>
          <w:rFonts w:ascii="SimSun" w:hAnsi="SimSun" w:cs="SimSun" w:eastAsia="SimSun"/>
          <w:color w:val="000000"/>
          <w:spacing w:val="-2"/>
          <w:sz w:val="36"/>
          <w:szCs w:val="36"/>
        </w:rPr>
        <w:t>情况下OVP2电压值设定在1.6V～1.8V，OVP1</w:t>
      </w:r>
      <w:r>
        <w:rPr>
          <w:rFonts w:ascii="SimSun" w:hAnsi="SimSun" w:cs="SimSun" w:eastAsia="SimSun"/>
          <w:color w:val="000000"/>
          <w:spacing w:val="45"/>
          <w:sz w:val="36"/>
          <w:szCs w:val="36"/>
        </w:rPr>
        <w:t> </w:t>
      </w:r>
      <w:r>
        <w:rPr>
          <w:rFonts w:ascii="SimSun" w:hAnsi="SimSun" w:cs="SimSun" w:eastAsia="SimSun"/>
          <w:color w:val="000000"/>
          <w:spacing w:val="-2"/>
          <w:sz w:val="36"/>
          <w:szCs w:val="36"/>
        </w:rPr>
        <w:t>比OVP2低10％，右图为OVP电路，</w:t>
      </w:r>
    </w:p>
    <w:p>
      <w:pPr>
        <w:spacing w:line="476" w:lineRule="exact" w:before="78"/>
        <w:ind w:left="784" w:right="4748" w:firstLine="0"/>
        <w:jc w:val="left"/>
        <w:rPr>
          <w:rFonts w:ascii="SimSun" w:hAnsi="SimSun" w:cs="SimSun" w:eastAsia="SimSun"/>
          <w:sz w:val="36"/>
          <w:szCs w:val="36"/>
        </w:rPr>
      </w:pPr>
      <w:r>
        <w:rPr>
          <w:rFonts w:ascii="Wingdings" w:hAnsi="Wingdings" w:cs="Wingdings" w:eastAsia="Wingdings"/>
          <w:color w:val="BADFE3"/>
          <w:spacing w:val="-2"/>
          <w:sz w:val="36"/>
          <w:szCs w:val="36"/>
        </w:rPr>
        <w:t></w:t>
      </w:r>
      <w:r>
        <w:rPr>
          <w:rFonts w:ascii="SimSun" w:hAnsi="SimSun" w:cs="SimSun" w:eastAsia="SimSun"/>
          <w:color w:val="000000"/>
          <w:spacing w:val="-2"/>
          <w:sz w:val="36"/>
          <w:szCs w:val="36"/>
        </w:rPr>
        <w:t>此为两颗IC的情况，一颗IC的情况下只有一</w:t>
      </w:r>
      <w:r>
        <w:rPr>
          <w:rFonts w:ascii="SimSun" w:hAnsi="SimSun" w:cs="SimSun" w:eastAsia="SimSun"/>
          <w:color w:val="000000"/>
          <w:spacing w:val="37"/>
          <w:sz w:val="36"/>
          <w:szCs w:val="36"/>
        </w:rPr>
        <w:t> </w:t>
      </w:r>
      <w:r>
        <w:rPr>
          <w:rFonts w:ascii="SimSun" w:hAnsi="SimSun" w:cs="SimSun" w:eastAsia="SimSun"/>
          <w:color w:val="000000"/>
          <w:spacing w:val="-2"/>
          <w:sz w:val="36"/>
          <w:szCs w:val="36"/>
        </w:rPr>
        <w:t>个OVP。</w:t>
      </w:r>
    </w:p>
    <w:p>
      <w:pPr>
        <w:spacing w:after="0" w:line="476" w:lineRule="exact"/>
        <w:jc w:val="left"/>
        <w:rPr>
          <w:rFonts w:ascii="SimSun" w:hAnsi="SimSun" w:cs="SimSun" w:eastAsia="SimSun"/>
          <w:sz w:val="36"/>
          <w:szCs w:val="36"/>
        </w:rPr>
        <w:sectPr>
          <w:pgSz w:w="16838" w:h="11920" w:orient="landscape"/>
          <w:pgMar w:top="1100" w:bottom="280" w:left="1800" w:right="242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20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40" w:lineRule="exact" w:before="6"/>
        <w:rPr>
          <w:sz w:val="24"/>
          <w:szCs w:val="24"/>
        </w:rPr>
      </w:pPr>
    </w:p>
    <w:p>
      <w:pPr>
        <w:spacing w:line="768" w:lineRule="exact" w:before="0"/>
        <w:ind w:left="171" w:right="5504" w:firstLine="0"/>
        <w:jc w:val="both"/>
        <w:rPr>
          <w:rFonts w:ascii="SimSun" w:hAnsi="SimSun" w:cs="SimSun" w:eastAsia="SimSun"/>
          <w:sz w:val="63"/>
          <w:szCs w:val="63"/>
        </w:rPr>
      </w:pPr>
      <w:r>
        <w:rPr>
          <w:rFonts w:ascii="SimSun" w:hAnsi="SimSun" w:cs="SimSun" w:eastAsia="SimSun"/>
          <w:spacing w:val="1"/>
          <w:sz w:val="63"/>
          <w:szCs w:val="63"/>
        </w:rPr>
        <w:t>康佳自制</w:t>
      </w:r>
      <w:r>
        <w:rPr>
          <w:rFonts w:ascii="Arial" w:hAnsi="Arial" w:cs="Arial" w:eastAsia="Arial"/>
          <w:spacing w:val="1"/>
          <w:position w:val="1"/>
          <w:sz w:val="63"/>
          <w:szCs w:val="63"/>
        </w:rPr>
        <w:t>LED</w:t>
      </w:r>
      <w:r>
        <w:rPr>
          <w:rFonts w:ascii="SimSun" w:hAnsi="SimSun" w:cs="SimSun" w:eastAsia="SimSun"/>
          <w:spacing w:val="1"/>
          <w:sz w:val="63"/>
          <w:szCs w:val="63"/>
        </w:rPr>
        <w:t>背光驱动</w:t>
      </w:r>
    </w:p>
    <w:p>
      <w:pPr>
        <w:spacing w:line="252" w:lineRule="auto" w:before="41"/>
        <w:ind w:left="171" w:right="6757" w:firstLine="0"/>
        <w:jc w:val="both"/>
        <w:rPr>
          <w:rFonts w:ascii="Arial" w:hAnsi="Arial" w:cs="Arial" w:eastAsia="Arial"/>
          <w:sz w:val="63"/>
          <w:szCs w:val="63"/>
        </w:rPr>
      </w:pPr>
      <w:r>
        <w:rPr>
          <w:rFonts w:ascii="Arial"/>
          <w:sz w:val="63"/>
        </w:rPr>
        <w:t>KLD+L067E12-02</w:t>
      </w:r>
      <w:r>
        <w:rPr>
          <w:rFonts w:ascii="Arial"/>
          <w:spacing w:val="28"/>
          <w:sz w:val="63"/>
        </w:rPr>
        <w:t> </w:t>
      </w:r>
      <w:r>
        <w:rPr>
          <w:rFonts w:ascii="Arial"/>
          <w:sz w:val="63"/>
        </w:rPr>
        <w:t>KLD+L060E12-02</w:t>
      </w:r>
      <w:r>
        <w:rPr>
          <w:rFonts w:ascii="Arial"/>
          <w:spacing w:val="28"/>
          <w:sz w:val="63"/>
        </w:rPr>
        <w:t> </w:t>
      </w:r>
      <w:r>
        <w:rPr>
          <w:rFonts w:ascii="Arial"/>
          <w:sz w:val="63"/>
        </w:rPr>
        <w:t>KLD+L075E12-01</w:t>
      </w:r>
    </w:p>
    <w:p>
      <w:pPr>
        <w:spacing w:after="0" w:line="252" w:lineRule="auto"/>
        <w:jc w:val="both"/>
        <w:rPr>
          <w:rFonts w:ascii="Arial" w:hAnsi="Arial" w:cs="Arial" w:eastAsia="Arial"/>
          <w:sz w:val="63"/>
          <w:szCs w:val="63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710" w:lineRule="exact" w:before="0"/>
        <w:ind w:left="1007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19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3283;top:3442;width:12175;height:6091" coordorigin="3283,3442" coordsize="12175,6091">
              <v:shape style="position:absolute;left:3283;top:3442;width:12175;height:6091" coordorigin="3283,3442" coordsize="12175,6091" path="m3283,3442l3283,9533,15458,9533,15458,3442,3283,3442xe" filled="t" fillcolor="#FFFFFF" stroked="f">
                <v:path arrowok="t"/>
                <v:fill type="solid"/>
              </v:shape>
              <v:shape style="position:absolute;left:3434;top:3708;width:626;height:569" type="#_x0000_t75" stroked="false">
                <v:imagedata r:id="rId29" o:title=""/>
              </v:shape>
              <v:shape style="position:absolute;left:3434;top:4774;width:626;height:569" type="#_x0000_t75" stroked="false">
                <v:imagedata r:id="rId29" o:title=""/>
              </v:shape>
              <v:shape style="position:absolute;left:3434;top:5846;width:626;height:569" type="#_x0000_t75" stroked="false">
                <v:imagedata r:id="rId29" o:title=""/>
              </v:shape>
              <v:shape style="position:absolute;left:3434;top:6912;width:626;height:569" type="#_x0000_t75" stroked="false">
                <v:imagedata r:id="rId29" o:title=""/>
              </v:shape>
              <v:shape style="position:absolute;left:3434;top:7978;width:626;height:569" type="#_x0000_t75" stroked="false">
                <v:imagedata r:id="rId29" o:title=""/>
              </v:shape>
            </v:group>
            <w10:wrap type="none"/>
          </v:group>
        </w:pict>
      </w:r>
      <w:r>
        <w:rPr>
          <w:rFonts w:ascii="SimSun" w:hAnsi="SimSun" w:cs="SimSun" w:eastAsia="SimSun"/>
          <w:sz w:val="63"/>
          <w:szCs w:val="63"/>
        </w:rPr>
        <w:t>目录：</w: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9"/>
        <w:rPr>
          <w:sz w:val="28"/>
          <w:szCs w:val="28"/>
        </w:rPr>
      </w:pPr>
    </w:p>
    <w:p>
      <w:pPr>
        <w:spacing w:line="733" w:lineRule="exact" w:before="0"/>
        <w:ind w:left="1986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SimSun" w:hAnsi="SimSun" w:cs="SimSun" w:eastAsia="SimSun"/>
          <w:sz w:val="63"/>
          <w:szCs w:val="63"/>
        </w:rPr>
        <w:t>简介</w:t>
      </w:r>
    </w:p>
    <w:p>
      <w:pPr>
        <w:spacing w:line="314" w:lineRule="auto" w:before="258"/>
        <w:ind w:left="1986" w:right="2472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SimSun" w:hAnsi="SimSun" w:cs="SimSun" w:eastAsia="SimSun"/>
          <w:sz w:val="63"/>
          <w:szCs w:val="63"/>
        </w:rPr>
        <w:t>框图简介 采用主要元器件介绍 整体电路介绍 单元电路介绍</w:t>
      </w:r>
    </w:p>
    <w:p>
      <w:pPr>
        <w:spacing w:after="0" w:line="314" w:lineRule="auto"/>
        <w:jc w:val="left"/>
        <w:rPr>
          <w:rFonts w:ascii="SimSun" w:hAnsi="SimSun" w:cs="SimSun" w:eastAsia="SimSun"/>
          <w:sz w:val="63"/>
          <w:szCs w:val="63"/>
        </w:rPr>
        <w:sectPr>
          <w:pgSz w:w="16838" w:h="11920" w:orient="landscape"/>
          <w:pgMar w:top="820" w:bottom="280" w:left="2420" w:right="2420"/>
        </w:sectPr>
      </w:pPr>
    </w:p>
    <w:p>
      <w:pPr>
        <w:spacing w:line="110" w:lineRule="exact" w:before="5"/>
        <w:rPr>
          <w:sz w:val="11"/>
          <w:szCs w:val="11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18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938" w:lineRule="exact" w:before="0"/>
        <w:ind w:left="111" w:right="0" w:firstLine="0"/>
        <w:jc w:val="left"/>
        <w:rPr>
          <w:rFonts w:ascii="SimSun" w:hAnsi="SimSun" w:cs="SimSun" w:eastAsia="SimSun"/>
          <w:sz w:val="79"/>
          <w:szCs w:val="79"/>
        </w:rPr>
      </w:pPr>
      <w:r>
        <w:rPr>
          <w:rFonts w:ascii="Arial" w:hAnsi="Arial" w:cs="Arial" w:eastAsia="Arial"/>
          <w:spacing w:val="-3"/>
          <w:position w:val="1"/>
          <w:sz w:val="79"/>
          <w:szCs w:val="79"/>
        </w:rPr>
        <w:t>K</w:t>
      </w:r>
      <w:r>
        <w:rPr>
          <w:rFonts w:ascii="Arial" w:hAnsi="Arial" w:cs="Arial" w:eastAsia="Arial"/>
          <w:spacing w:val="-2"/>
          <w:position w:val="1"/>
          <w:sz w:val="79"/>
          <w:szCs w:val="79"/>
        </w:rPr>
        <w:t>L</w:t>
      </w:r>
      <w:r>
        <w:rPr>
          <w:rFonts w:ascii="Arial" w:hAnsi="Arial" w:cs="Arial" w:eastAsia="Arial"/>
          <w:spacing w:val="4"/>
          <w:position w:val="1"/>
          <w:sz w:val="79"/>
          <w:szCs w:val="79"/>
        </w:rPr>
        <w:t>D</w:t>
      </w:r>
      <w:r>
        <w:rPr>
          <w:rFonts w:ascii="Arial" w:hAnsi="Arial" w:cs="Arial" w:eastAsia="Arial"/>
          <w:spacing w:val="-2"/>
          <w:position w:val="1"/>
          <w:sz w:val="79"/>
          <w:szCs w:val="79"/>
        </w:rPr>
        <w:t>+L067</w:t>
      </w:r>
      <w:r>
        <w:rPr>
          <w:rFonts w:ascii="Arial" w:hAnsi="Arial" w:cs="Arial" w:eastAsia="Arial"/>
          <w:spacing w:val="-3"/>
          <w:position w:val="1"/>
          <w:sz w:val="79"/>
          <w:szCs w:val="79"/>
        </w:rPr>
        <w:t>E</w:t>
      </w:r>
      <w:r>
        <w:rPr>
          <w:rFonts w:ascii="Arial" w:hAnsi="Arial" w:cs="Arial" w:eastAsia="Arial"/>
          <w:spacing w:val="-2"/>
          <w:position w:val="1"/>
          <w:sz w:val="79"/>
          <w:szCs w:val="79"/>
        </w:rPr>
        <w:t>12</w:t>
      </w:r>
      <w:r>
        <w:rPr>
          <w:rFonts w:ascii="Arial" w:hAnsi="Arial" w:cs="Arial" w:eastAsia="Arial"/>
          <w:spacing w:val="2"/>
          <w:position w:val="1"/>
          <w:sz w:val="79"/>
          <w:szCs w:val="79"/>
        </w:rPr>
        <w:t>-</w:t>
      </w:r>
      <w:r>
        <w:rPr>
          <w:rFonts w:ascii="Arial" w:hAnsi="Arial" w:cs="Arial" w:eastAsia="Arial"/>
          <w:spacing w:val="-2"/>
          <w:position w:val="1"/>
          <w:sz w:val="79"/>
          <w:szCs w:val="79"/>
        </w:rPr>
        <w:t>0</w:t>
      </w:r>
      <w:r>
        <w:rPr>
          <w:rFonts w:ascii="Arial" w:hAnsi="Arial" w:cs="Arial" w:eastAsia="Arial"/>
          <w:spacing w:val="42"/>
          <w:position w:val="1"/>
          <w:sz w:val="79"/>
          <w:szCs w:val="79"/>
        </w:rPr>
        <w:t>2</w:t>
      </w:r>
      <w:r>
        <w:rPr>
          <w:rFonts w:ascii="SimSun" w:hAnsi="SimSun" w:cs="SimSun" w:eastAsia="SimSun"/>
          <w:sz w:val="79"/>
          <w:szCs w:val="79"/>
        </w:rPr>
        <w:t>简介</w:t>
      </w:r>
    </w:p>
    <w:p>
      <w:pPr>
        <w:spacing w:after="0" w:line="938" w:lineRule="exact"/>
        <w:jc w:val="left"/>
        <w:rPr>
          <w:rFonts w:ascii="SimSun" w:hAnsi="SimSun" w:cs="SimSun" w:eastAsia="SimSun"/>
          <w:sz w:val="79"/>
          <w:szCs w:val="79"/>
        </w:rPr>
        <w:sectPr>
          <w:pgSz w:w="16838" w:h="11920" w:orient="landscape"/>
          <w:pgMar w:top="1100" w:bottom="280" w:left="2120" w:right="2420"/>
        </w:sectPr>
      </w:pPr>
    </w:p>
    <w:p>
      <w:pPr>
        <w:spacing w:line="140" w:lineRule="exact" w:before="6"/>
        <w:rPr>
          <w:sz w:val="14"/>
          <w:szCs w:val="14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17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853" w:lineRule="exact" w:before="0"/>
        <w:ind w:left="272" w:right="0" w:firstLine="0"/>
        <w:jc w:val="left"/>
        <w:rPr>
          <w:rFonts w:ascii="SimSun" w:hAnsi="SimSun" w:cs="SimSun" w:eastAsia="SimSun"/>
          <w:sz w:val="71"/>
          <w:szCs w:val="71"/>
        </w:rPr>
      </w:pPr>
      <w:r>
        <w:rPr>
          <w:rFonts w:ascii="Arial" w:hAnsi="Arial" w:cs="Arial" w:eastAsia="Arial"/>
          <w:spacing w:val="-1"/>
          <w:position w:val="1"/>
          <w:sz w:val="71"/>
          <w:szCs w:val="71"/>
        </w:rPr>
        <w:t>KL</w:t>
      </w:r>
      <w:r>
        <w:rPr>
          <w:rFonts w:ascii="Arial" w:hAnsi="Arial" w:cs="Arial" w:eastAsia="Arial"/>
          <w:spacing w:val="3"/>
          <w:position w:val="1"/>
          <w:sz w:val="71"/>
          <w:szCs w:val="71"/>
        </w:rPr>
        <w:t>D</w:t>
      </w:r>
      <w:r>
        <w:rPr>
          <w:rFonts w:ascii="Arial" w:hAnsi="Arial" w:cs="Arial" w:eastAsia="Arial"/>
          <w:spacing w:val="1"/>
          <w:position w:val="1"/>
          <w:sz w:val="71"/>
          <w:szCs w:val="71"/>
        </w:rPr>
        <w:t>+</w:t>
      </w:r>
      <w:r>
        <w:rPr>
          <w:rFonts w:ascii="Arial" w:hAnsi="Arial" w:cs="Arial" w:eastAsia="Arial"/>
          <w:spacing w:val="-1"/>
          <w:position w:val="1"/>
          <w:sz w:val="71"/>
          <w:szCs w:val="71"/>
        </w:rPr>
        <w:t>L067E12</w:t>
      </w:r>
      <w:r>
        <w:rPr>
          <w:rFonts w:ascii="Arial" w:hAnsi="Arial" w:cs="Arial" w:eastAsia="Arial"/>
          <w:position w:val="1"/>
          <w:sz w:val="71"/>
          <w:szCs w:val="71"/>
        </w:rPr>
        <w:t>-</w:t>
      </w:r>
      <w:r>
        <w:rPr>
          <w:rFonts w:ascii="Arial" w:hAnsi="Arial" w:cs="Arial" w:eastAsia="Arial"/>
          <w:spacing w:val="-1"/>
          <w:position w:val="1"/>
          <w:sz w:val="71"/>
          <w:szCs w:val="71"/>
        </w:rPr>
        <w:t>0</w:t>
      </w:r>
      <w:r>
        <w:rPr>
          <w:rFonts w:ascii="Arial" w:hAnsi="Arial" w:cs="Arial" w:eastAsia="Arial"/>
          <w:spacing w:val="28"/>
          <w:position w:val="1"/>
          <w:sz w:val="71"/>
          <w:szCs w:val="71"/>
        </w:rPr>
        <w:t>2</w:t>
      </w:r>
      <w:r>
        <w:rPr>
          <w:rFonts w:ascii="SimSun" w:hAnsi="SimSun" w:cs="SimSun" w:eastAsia="SimSun"/>
          <w:sz w:val="71"/>
          <w:szCs w:val="71"/>
        </w:rPr>
        <w:t>简介</w:t>
      </w:r>
    </w:p>
    <w:p>
      <w:pPr>
        <w:spacing w:line="271" w:lineRule="auto" w:before="2"/>
        <w:ind w:left="135" w:right="0" w:firstLine="892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color w:val="FF0000"/>
          <w:sz w:val="47"/>
          <w:szCs w:val="47"/>
        </w:rPr>
        <w:t>本产品为独立模块，主要</w:t>
      </w:r>
      <w:r>
        <w:rPr>
          <w:rFonts w:ascii="SimSun" w:hAnsi="SimSun" w:cs="SimSun" w:eastAsia="SimSun"/>
          <w:color w:val="FF0000"/>
          <w:spacing w:val="27"/>
          <w:sz w:val="47"/>
          <w:szCs w:val="47"/>
        </w:rPr>
        <w:t>为</w:t>
      </w:r>
      <w:r>
        <w:rPr>
          <w:rFonts w:ascii="SimSun" w:hAnsi="SimSun" w:cs="SimSun" w:eastAsia="SimSun"/>
          <w:color w:val="FF0000"/>
          <w:sz w:val="47"/>
          <w:szCs w:val="47"/>
        </w:rPr>
        <w:t>LE</w:t>
      </w:r>
      <w:r>
        <w:rPr>
          <w:rFonts w:ascii="SimSun" w:hAnsi="SimSun" w:cs="SimSun" w:eastAsia="SimSun"/>
          <w:color w:val="FF0000"/>
          <w:spacing w:val="6"/>
          <w:sz w:val="47"/>
          <w:szCs w:val="47"/>
        </w:rPr>
        <w:t>D</w:t>
      </w:r>
      <w:r>
        <w:rPr>
          <w:rFonts w:ascii="SimSun" w:hAnsi="SimSun" w:cs="SimSun" w:eastAsia="SimSun"/>
          <w:color w:val="FF0000"/>
          <w:sz w:val="47"/>
          <w:szCs w:val="47"/>
        </w:rPr>
        <w:t>液晶屏背光的点亮</w:t>
      </w:r>
      <w:r>
        <w:rPr>
          <w:rFonts w:ascii="SimSun" w:hAnsi="SimSun" w:cs="SimSun" w:eastAsia="SimSun"/>
          <w:color w:val="FF0000"/>
          <w:spacing w:val="70"/>
          <w:w w:val="101"/>
          <w:sz w:val="47"/>
          <w:szCs w:val="47"/>
        </w:rPr>
        <w:t> </w:t>
      </w:r>
      <w:r>
        <w:rPr>
          <w:rFonts w:ascii="SimSun" w:hAnsi="SimSun" w:cs="SimSun" w:eastAsia="SimSun"/>
          <w:color w:val="FF0000"/>
          <w:sz w:val="47"/>
          <w:szCs w:val="47"/>
        </w:rPr>
        <w:t>提供驱动。该产品主要针对康佳自</w:t>
      </w:r>
      <w:r>
        <w:rPr>
          <w:rFonts w:ascii="SimSun" w:hAnsi="SimSun" w:cs="SimSun" w:eastAsia="SimSun"/>
          <w:color w:val="FF0000"/>
          <w:spacing w:val="35"/>
          <w:sz w:val="47"/>
          <w:szCs w:val="47"/>
        </w:rPr>
        <w:t>制</w:t>
      </w:r>
      <w:r>
        <w:rPr>
          <w:rFonts w:ascii="SimSun" w:hAnsi="SimSun" w:cs="SimSun" w:eastAsia="SimSun"/>
          <w:color w:val="FF0000"/>
          <w:sz w:val="47"/>
          <w:szCs w:val="47"/>
        </w:rPr>
        <w:t>32</w:t>
      </w:r>
      <w:r>
        <w:rPr>
          <w:rFonts w:ascii="SimSun" w:hAnsi="SimSun" w:cs="SimSun" w:eastAsia="SimSun"/>
          <w:color w:val="FF0000"/>
          <w:spacing w:val="6"/>
          <w:sz w:val="47"/>
          <w:szCs w:val="47"/>
        </w:rPr>
        <w:t>寸</w:t>
      </w:r>
      <w:r>
        <w:rPr>
          <w:rFonts w:ascii="SimSun" w:hAnsi="SimSun" w:cs="SimSun" w:eastAsia="SimSun"/>
          <w:color w:val="FF0000"/>
          <w:sz w:val="47"/>
          <w:szCs w:val="47"/>
        </w:rPr>
        <w:t>LED液晶屏</w:t>
      </w:r>
      <w:r>
        <w:rPr>
          <w:rFonts w:ascii="SimSun" w:hAnsi="SimSun" w:cs="SimSun" w:eastAsia="SimSun"/>
          <w:color w:val="FF0000"/>
          <w:spacing w:val="86"/>
          <w:w w:val="101"/>
          <w:sz w:val="47"/>
          <w:szCs w:val="47"/>
        </w:rPr>
        <w:t> </w:t>
      </w:r>
      <w:r>
        <w:rPr>
          <w:rFonts w:ascii="SimSun" w:hAnsi="SimSun" w:cs="SimSun" w:eastAsia="SimSun"/>
          <w:color w:val="FF0000"/>
          <w:sz w:val="47"/>
          <w:szCs w:val="47"/>
        </w:rPr>
        <w:t>72000201</w:t>
      </w:r>
      <w:r>
        <w:rPr>
          <w:rFonts w:ascii="SimSun" w:hAnsi="SimSun" w:cs="SimSun" w:eastAsia="SimSun"/>
          <w:color w:val="FF0000"/>
          <w:spacing w:val="110"/>
          <w:sz w:val="47"/>
          <w:szCs w:val="47"/>
        </w:rPr>
        <w:t> </w:t>
      </w:r>
      <w:r>
        <w:rPr>
          <w:rFonts w:ascii="SimSun" w:hAnsi="SimSun" w:cs="SimSun" w:eastAsia="SimSun"/>
          <w:color w:val="FF0000"/>
          <w:spacing w:val="1"/>
          <w:sz w:val="47"/>
          <w:szCs w:val="47"/>
        </w:rPr>
        <w:t>KPL+315A1C3E2提供背光驱动，输入24V，输</w:t>
      </w:r>
      <w:r>
        <w:rPr>
          <w:rFonts w:ascii="SimSun" w:hAnsi="SimSun" w:cs="SimSun" w:eastAsia="SimSun"/>
          <w:color w:val="FF0000"/>
          <w:spacing w:val="44"/>
          <w:w w:val="101"/>
          <w:sz w:val="47"/>
          <w:szCs w:val="47"/>
        </w:rPr>
        <w:t> </w:t>
      </w:r>
      <w:r>
        <w:rPr>
          <w:rFonts w:ascii="SimSun" w:hAnsi="SimSun" w:cs="SimSun" w:eastAsia="SimSun"/>
          <w:color w:val="FF0000"/>
          <w:spacing w:val="1"/>
          <w:sz w:val="47"/>
          <w:szCs w:val="47"/>
        </w:rPr>
        <w:t>出约46.2V，提供12路每路120mA均流输出，使LED灯条</w:t>
      </w:r>
      <w:r>
        <w:rPr>
          <w:rFonts w:ascii="SimSun" w:hAnsi="SimSun" w:cs="SimSun" w:eastAsia="SimSun"/>
          <w:color w:val="FF0000"/>
          <w:spacing w:val="36"/>
          <w:w w:val="101"/>
          <w:sz w:val="47"/>
          <w:szCs w:val="47"/>
        </w:rPr>
        <w:t> </w:t>
      </w:r>
      <w:r>
        <w:rPr>
          <w:rFonts w:ascii="SimSun" w:hAnsi="SimSun" w:cs="SimSun" w:eastAsia="SimSun"/>
          <w:color w:val="FF0000"/>
          <w:sz w:val="47"/>
          <w:szCs w:val="47"/>
        </w:rPr>
        <w:t>正常点亮。本模块采用电压提升结构，从</w:t>
      </w:r>
      <w:r>
        <w:rPr>
          <w:rFonts w:ascii="SimSun" w:hAnsi="SimSun" w:cs="SimSun" w:eastAsia="SimSun"/>
          <w:color w:val="FF0000"/>
          <w:spacing w:val="-82"/>
          <w:sz w:val="47"/>
          <w:szCs w:val="47"/>
        </w:rPr>
        <w:t> </w:t>
      </w:r>
      <w:r>
        <w:rPr>
          <w:rFonts w:ascii="SimSun" w:hAnsi="SimSun" w:cs="SimSun" w:eastAsia="SimSun"/>
          <w:color w:val="FF0000"/>
          <w:sz w:val="47"/>
          <w:szCs w:val="47"/>
        </w:rPr>
        <w:t>24V输入升至</w:t>
      </w:r>
      <w:r>
        <w:rPr>
          <w:rFonts w:ascii="SimSun" w:hAnsi="SimSun" w:cs="SimSun" w:eastAsia="SimSun"/>
          <w:color w:val="FF0000"/>
          <w:w w:val="101"/>
          <w:sz w:val="47"/>
          <w:szCs w:val="47"/>
        </w:rPr>
        <w:t> </w:t>
      </w:r>
      <w:r>
        <w:rPr>
          <w:rFonts w:ascii="SimSun" w:hAnsi="SimSun" w:cs="SimSun" w:eastAsia="SimSun"/>
          <w:color w:val="FF0000"/>
          <w:sz w:val="47"/>
          <w:szCs w:val="47"/>
        </w:rPr>
        <w:t>约46.2V（根据负载自动调整）。</w:t>
      </w:r>
      <w:r>
        <w:rPr>
          <w:rFonts w:ascii="SimSun" w:hAnsi="SimSun" w:cs="SimSun" w:eastAsia="SimSun"/>
          <w:color w:val="000000"/>
          <w:sz w:val="47"/>
          <w:szCs w:val="47"/>
        </w:rPr>
      </w:r>
    </w:p>
    <w:p>
      <w:pPr>
        <w:spacing w:after="0" w:line="271" w:lineRule="auto"/>
        <w:jc w:val="left"/>
        <w:rPr>
          <w:rFonts w:ascii="SimSun" w:hAnsi="SimSun" w:cs="SimSun" w:eastAsia="SimSun"/>
          <w:sz w:val="47"/>
          <w:szCs w:val="47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150" w:lineRule="exact" w:before="5"/>
        <w:rPr>
          <w:sz w:val="15"/>
          <w:szCs w:val="15"/>
        </w:rPr>
      </w:pPr>
      <w:r>
        <w:rPr/>
        <w:pict>
          <v:group style="position:absolute;margin-left:63.000004pt;margin-top:29.159988pt;width:716.039997pt;height:537.300021pt;mso-position-horizontal-relative:page;mso-position-vertical-relative:page;z-index:-12216" coordorigin="1260,583" coordsize="14321,10746">
            <v:shape style="position:absolute;left:1260;top:583;width:14321;height:10742" type="#_x0000_t75" stroked="false">
              <v:imagedata r:id="rId6" o:title=""/>
            </v:shape>
            <v:group style="position:absolute;left:2549;top:2606;width:12298;height:8719" coordorigin="2549,2606" coordsize="12298,8719">
              <v:shape style="position:absolute;left:2549;top:2606;width:12298;height:8719" coordorigin="2549,2606" coordsize="12298,8719" path="m2549,2606l2549,11326,14846,11326,14846,2606,2549,2606xe" filled="t" fillcolor="#FFFFFF" stroked="f">
                <v:path arrowok="t"/>
                <v:fill type="solid"/>
              </v:shape>
              <v:shape style="position:absolute;left:2700;top:2686;width:468;height:425" type="#_x0000_t75" stroked="false">
                <v:imagedata r:id="rId29" o:title=""/>
              </v:shape>
              <v:shape style="position:absolute;left:2700;top:3312;width:468;height:425" type="#_x0000_t75" stroked="false">
                <v:imagedata r:id="rId29" o:title=""/>
              </v:shape>
              <v:shape style="position:absolute;left:2700;top:3946;width:468;height:425" type="#_x0000_t75" stroked="false">
                <v:imagedata r:id="rId29" o:title=""/>
              </v:shape>
              <v:shape style="position:absolute;left:2700;top:4572;width:468;height:425" type="#_x0000_t75" stroked="false">
                <v:imagedata r:id="rId29" o:title=""/>
              </v:shape>
              <v:shape style="position:absolute;left:2700;top:5206;width:468;height:425" type="#_x0000_t75" stroked="false">
                <v:imagedata r:id="rId29" o:title=""/>
              </v:shape>
              <v:shape style="position:absolute;left:2700;top:5832;width:468;height:425" type="#_x0000_t75" stroked="false">
                <v:imagedata r:id="rId29" o:title=""/>
              </v:shape>
              <v:shape style="position:absolute;left:2700;top:6458;width:468;height:432" type="#_x0000_t75" stroked="false">
                <v:imagedata r:id="rId29" o:title=""/>
              </v:shape>
              <v:shape style="position:absolute;left:2700;top:7092;width:468;height:425" type="#_x0000_t75" stroked="false">
                <v:imagedata r:id="rId29" o:title=""/>
              </v:shape>
              <v:shape style="position:absolute;left:2700;top:7718;width:468;height:432" type="#_x0000_t75" stroked="false">
                <v:imagedata r:id="rId29" o:title=""/>
              </v:shape>
              <v:shape style="position:absolute;left:2700;top:8352;width:468;height:425" type="#_x0000_t75" stroked="false">
                <v:imagedata r:id="rId29" o:title="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734" w:lineRule="exact" w:before="0"/>
        <w:ind w:left="272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Arial" w:hAnsi="Arial" w:cs="Arial" w:eastAsia="Arial"/>
          <w:position w:val="1"/>
          <w:sz w:val="63"/>
          <w:szCs w:val="63"/>
        </w:rPr>
        <w:t>KLD+L067E12-02</w:t>
      </w:r>
      <w:r>
        <w:rPr>
          <w:rFonts w:ascii="SimSun" w:hAnsi="SimSun" w:cs="SimSun" w:eastAsia="SimSun"/>
          <w:sz w:val="63"/>
          <w:szCs w:val="63"/>
        </w:rPr>
        <w:t>参数简介</w:t>
      </w:r>
    </w:p>
    <w:p>
      <w:pPr>
        <w:spacing w:line="634" w:lineRule="exact" w:before="0"/>
        <w:ind w:left="1071" w:right="3215" w:firstLine="0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pacing w:val="1"/>
          <w:sz w:val="47"/>
          <w:szCs w:val="47"/>
        </w:rPr>
        <w:t>输入电压</w:t>
      </w:r>
      <w:r>
        <w:rPr>
          <w:rFonts w:ascii="Arial" w:hAnsi="Arial" w:cs="Arial" w:eastAsia="Arial"/>
          <w:spacing w:val="1"/>
          <w:sz w:val="47"/>
          <w:szCs w:val="47"/>
        </w:rPr>
        <w:t>24V</w:t>
      </w:r>
      <w:r>
        <w:rPr>
          <w:rFonts w:ascii="SimSun" w:hAnsi="SimSun" w:cs="SimSun" w:eastAsia="SimSun"/>
          <w:spacing w:val="1"/>
          <w:sz w:val="47"/>
          <w:szCs w:val="47"/>
        </w:rPr>
        <w:t>。</w:t>
      </w:r>
      <w:r>
        <w:rPr>
          <w:rFonts w:ascii="SimSun" w:hAnsi="SimSun" w:cs="SimSun" w:eastAsia="SimSun"/>
          <w:spacing w:val="21"/>
          <w:w w:val="101"/>
          <w:sz w:val="47"/>
          <w:szCs w:val="47"/>
        </w:rPr>
        <w:t> </w:t>
      </w:r>
      <w:r>
        <w:rPr>
          <w:rFonts w:ascii="SimSun" w:hAnsi="SimSun" w:cs="SimSun" w:eastAsia="SimSun"/>
          <w:sz w:val="47"/>
          <w:szCs w:val="47"/>
        </w:rPr>
        <w:t>输出驱动电</w:t>
      </w:r>
      <w:r>
        <w:rPr>
          <w:rFonts w:ascii="SimSun" w:hAnsi="SimSun" w:cs="SimSun" w:eastAsia="SimSun"/>
          <w:spacing w:val="13"/>
          <w:sz w:val="47"/>
          <w:szCs w:val="47"/>
        </w:rPr>
        <w:t>压</w:t>
      </w:r>
      <w:r>
        <w:rPr>
          <w:rFonts w:ascii="Arial" w:hAnsi="Arial" w:cs="Arial" w:eastAsia="Arial"/>
          <w:spacing w:val="1"/>
          <w:sz w:val="47"/>
          <w:szCs w:val="47"/>
        </w:rPr>
        <w:t>46</w:t>
      </w:r>
      <w:r>
        <w:rPr>
          <w:rFonts w:ascii="Arial" w:hAnsi="Arial" w:cs="Arial" w:eastAsia="Arial"/>
          <w:spacing w:val="-3"/>
          <w:sz w:val="47"/>
          <w:szCs w:val="47"/>
        </w:rPr>
        <w:t>.</w:t>
      </w:r>
      <w:r>
        <w:rPr>
          <w:rFonts w:ascii="Arial" w:hAnsi="Arial" w:cs="Arial" w:eastAsia="Arial"/>
          <w:spacing w:val="1"/>
          <w:sz w:val="47"/>
          <w:szCs w:val="47"/>
        </w:rPr>
        <w:t>2</w:t>
      </w:r>
      <w:r>
        <w:rPr>
          <w:rFonts w:ascii="Arial" w:hAnsi="Arial" w:cs="Arial" w:eastAsia="Arial"/>
          <w:spacing w:val="6"/>
          <w:sz w:val="47"/>
          <w:szCs w:val="47"/>
        </w:rPr>
        <w:t>V</w:t>
      </w:r>
      <w:r>
        <w:rPr>
          <w:rFonts w:ascii="SimSun" w:hAnsi="SimSun" w:cs="SimSun" w:eastAsia="SimSun"/>
          <w:sz w:val="47"/>
          <w:szCs w:val="47"/>
        </w:rPr>
        <w:t>。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line="595" w:lineRule="exact" w:before="0"/>
        <w:ind w:left="1071" w:right="264" w:firstLine="0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pacing w:val="1"/>
          <w:sz w:val="47"/>
          <w:szCs w:val="47"/>
        </w:rPr>
        <w:t>采用</w:t>
      </w:r>
      <w:r>
        <w:rPr>
          <w:rFonts w:ascii="Arial" w:hAnsi="Arial" w:cs="Arial" w:eastAsia="Arial"/>
          <w:spacing w:val="1"/>
          <w:sz w:val="47"/>
          <w:szCs w:val="47"/>
        </w:rPr>
        <w:t>2</w:t>
      </w:r>
      <w:r>
        <w:rPr>
          <w:rFonts w:ascii="SimSun" w:hAnsi="SimSun" w:cs="SimSun" w:eastAsia="SimSun"/>
          <w:spacing w:val="1"/>
          <w:sz w:val="47"/>
          <w:szCs w:val="47"/>
        </w:rPr>
        <w:t>块</w:t>
      </w:r>
      <w:r>
        <w:rPr>
          <w:rFonts w:ascii="Arial" w:hAnsi="Arial" w:cs="Arial" w:eastAsia="Arial"/>
          <w:spacing w:val="1"/>
          <w:sz w:val="47"/>
          <w:szCs w:val="47"/>
        </w:rPr>
        <w:t>OZ9986</w:t>
      </w:r>
      <w:r>
        <w:rPr>
          <w:rFonts w:ascii="SimSun" w:hAnsi="SimSun" w:cs="SimSun" w:eastAsia="SimSun"/>
          <w:spacing w:val="1"/>
          <w:sz w:val="47"/>
          <w:szCs w:val="47"/>
        </w:rPr>
        <w:t>作为驱动核心。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line="236" w:lineRule="auto" w:before="3"/>
        <w:ind w:left="1071" w:right="264" w:firstLine="0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pacing w:val="1"/>
          <w:sz w:val="47"/>
          <w:szCs w:val="47"/>
        </w:rPr>
        <w:t>可以同时驱动</w:t>
      </w:r>
      <w:r>
        <w:rPr>
          <w:rFonts w:ascii="Arial" w:hAnsi="Arial" w:cs="Arial" w:eastAsia="Arial"/>
          <w:spacing w:val="1"/>
          <w:sz w:val="47"/>
          <w:szCs w:val="47"/>
        </w:rPr>
        <w:t>12</w:t>
      </w:r>
      <w:r>
        <w:rPr>
          <w:rFonts w:ascii="SimSun" w:hAnsi="SimSun" w:cs="SimSun" w:eastAsia="SimSun"/>
          <w:spacing w:val="1"/>
          <w:sz w:val="47"/>
          <w:szCs w:val="47"/>
        </w:rPr>
        <w:t>路</w:t>
      </w:r>
      <w:r>
        <w:rPr>
          <w:rFonts w:ascii="Arial" w:hAnsi="Arial" w:cs="Arial" w:eastAsia="Arial"/>
          <w:spacing w:val="1"/>
          <w:sz w:val="47"/>
          <w:szCs w:val="47"/>
        </w:rPr>
        <w:t>LED</w:t>
      </w:r>
      <w:r>
        <w:rPr>
          <w:rFonts w:ascii="SimSun" w:hAnsi="SimSun" w:cs="SimSun" w:eastAsia="SimSun"/>
          <w:spacing w:val="1"/>
          <w:sz w:val="47"/>
          <w:szCs w:val="47"/>
        </w:rPr>
        <w:t>发光串。</w:t>
      </w:r>
      <w:r>
        <w:rPr>
          <w:rFonts w:ascii="SimSun" w:hAnsi="SimSun" w:cs="SimSun" w:eastAsia="SimSun"/>
          <w:spacing w:val="24"/>
          <w:w w:val="101"/>
          <w:sz w:val="47"/>
          <w:szCs w:val="47"/>
        </w:rPr>
        <w:t> </w:t>
      </w:r>
      <w:r>
        <w:rPr>
          <w:rFonts w:ascii="SimSun" w:hAnsi="SimSun" w:cs="SimSun" w:eastAsia="SimSun"/>
          <w:spacing w:val="1"/>
          <w:sz w:val="47"/>
          <w:szCs w:val="47"/>
        </w:rPr>
        <w:t>升压开关电路频率</w:t>
      </w:r>
      <w:r>
        <w:rPr>
          <w:rFonts w:ascii="Arial" w:hAnsi="Arial" w:cs="Arial" w:eastAsia="Arial"/>
          <w:spacing w:val="1"/>
          <w:sz w:val="47"/>
          <w:szCs w:val="47"/>
        </w:rPr>
        <w:t>300KHZ</w:t>
      </w:r>
      <w:r>
        <w:rPr>
          <w:rFonts w:ascii="SimSun" w:hAnsi="SimSun" w:cs="SimSun" w:eastAsia="SimSun"/>
          <w:spacing w:val="1"/>
          <w:sz w:val="47"/>
          <w:szCs w:val="47"/>
        </w:rPr>
        <w:t>。</w:t>
      </w:r>
      <w:r>
        <w:rPr>
          <w:rFonts w:ascii="SimSun" w:hAnsi="SimSun" w:cs="SimSun" w:eastAsia="SimSun"/>
          <w:spacing w:val="30"/>
          <w:w w:val="101"/>
          <w:sz w:val="47"/>
          <w:szCs w:val="47"/>
        </w:rPr>
        <w:t> </w:t>
      </w:r>
      <w:r>
        <w:rPr>
          <w:rFonts w:ascii="SimSun" w:hAnsi="SimSun" w:cs="SimSun" w:eastAsia="SimSun"/>
          <w:spacing w:val="1"/>
          <w:sz w:val="47"/>
          <w:szCs w:val="47"/>
        </w:rPr>
        <w:t>背光调光频率</w:t>
      </w:r>
      <w:r>
        <w:rPr>
          <w:rFonts w:ascii="Arial" w:hAnsi="Arial" w:cs="Arial" w:eastAsia="Arial"/>
          <w:spacing w:val="1"/>
          <w:position w:val="1"/>
          <w:sz w:val="47"/>
          <w:szCs w:val="47"/>
        </w:rPr>
        <w:t>100HZ</w:t>
      </w:r>
      <w:r>
        <w:rPr>
          <w:rFonts w:ascii="SimSun" w:hAnsi="SimSun" w:cs="SimSun" w:eastAsia="SimSun"/>
          <w:spacing w:val="1"/>
          <w:sz w:val="47"/>
          <w:szCs w:val="47"/>
        </w:rPr>
        <w:t>。</w:t>
      </w:r>
      <w:r>
        <w:rPr>
          <w:rFonts w:ascii="SimSun" w:hAnsi="SimSun" w:cs="SimSun" w:eastAsia="SimSun"/>
          <w:spacing w:val="27"/>
          <w:w w:val="101"/>
          <w:sz w:val="47"/>
          <w:szCs w:val="47"/>
        </w:rPr>
        <w:t> </w:t>
      </w:r>
      <w:r>
        <w:rPr>
          <w:rFonts w:ascii="SimSun" w:hAnsi="SimSun" w:cs="SimSun" w:eastAsia="SimSun"/>
          <w:spacing w:val="1"/>
          <w:sz w:val="47"/>
          <w:szCs w:val="47"/>
        </w:rPr>
        <w:t>驱动电压</w:t>
      </w:r>
      <w:r>
        <w:rPr>
          <w:rFonts w:ascii="Arial" w:hAnsi="Arial" w:cs="Arial" w:eastAsia="Arial"/>
          <w:spacing w:val="1"/>
          <w:sz w:val="47"/>
          <w:szCs w:val="47"/>
        </w:rPr>
        <w:t>59V</w:t>
      </w:r>
      <w:r>
        <w:rPr>
          <w:rFonts w:ascii="SimSun" w:hAnsi="SimSun" w:cs="SimSun" w:eastAsia="SimSun"/>
          <w:spacing w:val="1"/>
          <w:sz w:val="47"/>
          <w:szCs w:val="47"/>
        </w:rPr>
        <w:t>时保护电路启动。</w:t>
      </w:r>
      <w:r>
        <w:rPr>
          <w:rFonts w:ascii="SimSun" w:hAnsi="SimSun" w:cs="SimSun" w:eastAsia="SimSun"/>
          <w:spacing w:val="22"/>
          <w:w w:val="101"/>
          <w:sz w:val="47"/>
          <w:szCs w:val="47"/>
        </w:rPr>
        <w:t> </w:t>
      </w:r>
      <w:r>
        <w:rPr>
          <w:rFonts w:ascii="SimSun" w:hAnsi="SimSun" w:cs="SimSun" w:eastAsia="SimSun"/>
          <w:sz w:val="47"/>
          <w:szCs w:val="47"/>
        </w:rPr>
        <w:t>当电流达</w:t>
      </w:r>
      <w:r>
        <w:rPr>
          <w:rFonts w:ascii="SimSun" w:hAnsi="SimSun" w:cs="SimSun" w:eastAsia="SimSun"/>
          <w:spacing w:val="13"/>
          <w:sz w:val="47"/>
          <w:szCs w:val="47"/>
        </w:rPr>
        <w:t>到</w:t>
      </w:r>
      <w:r>
        <w:rPr>
          <w:rFonts w:ascii="Arial" w:hAnsi="Arial" w:cs="Arial" w:eastAsia="Arial"/>
          <w:spacing w:val="1"/>
          <w:position w:val="1"/>
          <w:sz w:val="47"/>
          <w:szCs w:val="47"/>
        </w:rPr>
        <w:t>2</w:t>
      </w:r>
      <w:r>
        <w:rPr>
          <w:rFonts w:ascii="Arial" w:hAnsi="Arial" w:cs="Arial" w:eastAsia="Arial"/>
          <w:spacing w:val="-1"/>
          <w:position w:val="1"/>
          <w:sz w:val="47"/>
          <w:szCs w:val="47"/>
        </w:rPr>
        <w:t>A</w:t>
      </w:r>
      <w:r>
        <w:rPr>
          <w:rFonts w:ascii="SimSun" w:hAnsi="SimSun" w:cs="SimSun" w:eastAsia="SimSun"/>
          <w:sz w:val="47"/>
          <w:szCs w:val="47"/>
        </w:rPr>
        <w:t>时保护电路启动。</w:t>
      </w:r>
      <w:r>
        <w:rPr>
          <w:rFonts w:ascii="SimSun" w:hAnsi="SimSun" w:cs="SimSun" w:eastAsia="SimSun"/>
          <w:w w:val="101"/>
          <w:sz w:val="47"/>
          <w:szCs w:val="47"/>
        </w:rPr>
        <w:t> </w:t>
      </w:r>
      <w:r>
        <w:rPr>
          <w:rFonts w:ascii="SimSun" w:hAnsi="SimSun" w:cs="SimSun" w:eastAsia="SimSun"/>
          <w:spacing w:val="1"/>
          <w:sz w:val="47"/>
          <w:szCs w:val="47"/>
        </w:rPr>
        <w:t>开关电压在</w:t>
      </w:r>
      <w:r>
        <w:rPr>
          <w:rFonts w:ascii="Arial" w:hAnsi="Arial" w:cs="Arial" w:eastAsia="Arial"/>
          <w:spacing w:val="1"/>
          <w:sz w:val="47"/>
          <w:szCs w:val="47"/>
        </w:rPr>
        <w:t>2.2V</w:t>
      </w:r>
      <w:r>
        <w:rPr>
          <w:rFonts w:ascii="SimSun" w:hAnsi="SimSun" w:cs="SimSun" w:eastAsia="SimSun"/>
          <w:spacing w:val="1"/>
          <w:sz w:val="47"/>
          <w:szCs w:val="47"/>
        </w:rPr>
        <w:t>时启动，在</w:t>
      </w:r>
      <w:r>
        <w:rPr>
          <w:rFonts w:ascii="Arial" w:hAnsi="Arial" w:cs="Arial" w:eastAsia="Arial"/>
          <w:spacing w:val="1"/>
          <w:sz w:val="47"/>
          <w:szCs w:val="47"/>
        </w:rPr>
        <w:t>1V</w:t>
      </w:r>
      <w:r>
        <w:rPr>
          <w:rFonts w:ascii="SimSun" w:hAnsi="SimSun" w:cs="SimSun" w:eastAsia="SimSun"/>
          <w:spacing w:val="1"/>
          <w:sz w:val="47"/>
          <w:szCs w:val="47"/>
        </w:rPr>
        <w:t>时关闭。</w:t>
      </w:r>
      <w:r>
        <w:rPr>
          <w:rFonts w:ascii="SimSun" w:hAnsi="SimSun" w:cs="SimSun" w:eastAsia="SimSun"/>
          <w:spacing w:val="29"/>
          <w:w w:val="101"/>
          <w:sz w:val="47"/>
          <w:szCs w:val="47"/>
        </w:rPr>
        <w:t> </w:t>
      </w:r>
      <w:r>
        <w:rPr>
          <w:rFonts w:ascii="SimSun" w:hAnsi="SimSun" w:cs="SimSun" w:eastAsia="SimSun"/>
          <w:spacing w:val="1"/>
          <w:sz w:val="47"/>
          <w:szCs w:val="47"/>
        </w:rPr>
        <w:t>调光电压在</w:t>
      </w:r>
      <w:r>
        <w:rPr>
          <w:rFonts w:ascii="Arial" w:hAnsi="Arial" w:cs="Arial" w:eastAsia="Arial"/>
          <w:spacing w:val="1"/>
          <w:sz w:val="47"/>
          <w:szCs w:val="47"/>
        </w:rPr>
        <w:t>0.1V-3V</w:t>
      </w:r>
      <w:r>
        <w:rPr>
          <w:rFonts w:ascii="SimSun" w:hAnsi="SimSun" w:cs="SimSun" w:eastAsia="SimSun"/>
          <w:spacing w:val="1"/>
          <w:sz w:val="47"/>
          <w:szCs w:val="47"/>
        </w:rPr>
        <w:t>变化。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after="0" w:line="236" w:lineRule="auto"/>
        <w:jc w:val="left"/>
        <w:rPr>
          <w:rFonts w:ascii="SimSun" w:hAnsi="SimSun" w:cs="SimSun" w:eastAsia="SimSun"/>
          <w:sz w:val="47"/>
          <w:szCs w:val="47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100" w:lineRule="exact" w:before="9"/>
        <w:rPr>
          <w:sz w:val="10"/>
          <w:szCs w:val="1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15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7985;top:1829;width:2;height:2" coordorigin="7985,1829" coordsize="2,2">
              <v:shape style="position:absolute;left:7985;top:1829;width:2;height:2" coordorigin="7985,1829" coordsize="0,0" path="m7985,1829l7985,1829e" filled="f" stroked="t" strokeweight=".72pt" strokecolor="#000000">
                <v:path arrowok="t"/>
              </v:shape>
            </v:group>
            <v:group style="position:absolute;left:7985;top:2146;width:2;height:2" coordorigin="7985,2146" coordsize="2,2">
              <v:shape style="position:absolute;left:7985;top:2146;width:2;height:2" coordorigin="7985,2146" coordsize="0,0" path="m7985,2146l7985,2146e" filled="f" stroked="t" strokeweight=".72pt" strokecolor="#000000">
                <v:path arrowok="t"/>
              </v:shape>
            </v:group>
            <v:group style="position:absolute;left:9655;top:2146;width:2;height:2" coordorigin="9655,2146" coordsize="2,2">
              <v:shape style="position:absolute;left:9655;top:2146;width:2;height:2" coordorigin="9655,2146" coordsize="0,0" path="m9655,2146l9655,2146e" filled="f" stroked="t" strokeweight=".72pt" strokecolor="#000000">
                <v:path arrowok="t"/>
              </v:shape>
            </v:group>
            <v:group style="position:absolute;left:7985;top:3413;width:2;height:2" coordorigin="7985,3413" coordsize="2,2">
              <v:shape style="position:absolute;left:7985;top:3413;width:2;height:2" coordorigin="7985,3413" coordsize="0,0" path="m7985,3413l7985,3413e" filled="f" stroked="t" strokeweight=".72pt" strokecolor="#000000">
                <v:path arrowok="t"/>
              </v:shape>
            </v:group>
            <v:group style="position:absolute;left:7985;top:3730;width:2;height:2" coordorigin="7985,3730" coordsize="2,2">
              <v:shape style="position:absolute;left:7985;top:3730;width:2;height:2" coordorigin="7985,3730" coordsize="0,0" path="m7985,3730l7985,3730e" filled="f" stroked="t" strokeweight=".72pt" strokecolor="#000000">
                <v:path arrowok="t"/>
              </v:shape>
            </v:group>
            <v:group style="position:absolute;left:9605;top:3413;width:7;height:2" coordorigin="9605,3413" coordsize="7,2">
              <v:shape style="position:absolute;left:9605;top:3413;width:7;height:2" coordorigin="9605,3413" coordsize="7,0" path="m9605,3413l9612,3413e" filled="f" stroked="t" strokeweight=".72pt" strokecolor="#000000">
                <v:path arrowok="t"/>
              </v:shape>
            </v:group>
            <v:group style="position:absolute;left:9605;top:3730;width:7;height:2" coordorigin="9605,3730" coordsize="7,2">
              <v:shape style="position:absolute;left:9605;top:3730;width:7;height:2" coordorigin="9605,3730" coordsize="7,0" path="m9605,3730l9612,3730e" filled="f" stroked="t" strokeweight=".72pt" strokecolor="#000000">
                <v:path arrowok="t"/>
              </v:shape>
            </v:group>
            <v:group style="position:absolute;left:9655;top:3730;width:2;height:2" coordorigin="9655,3730" coordsize="2,2">
              <v:shape style="position:absolute;left:9655;top:3730;width:2;height:2" coordorigin="9655,3730" coordsize="0,0" path="m9655,3730l9655,3730e" filled="f" stroked="t" strokeweight=".72pt" strokecolor="#000000">
                <v:path arrowok="t"/>
              </v:shape>
            </v:group>
            <v:group style="position:absolute;left:8006;top:4666;width:2;height:2" coordorigin="8006,4666" coordsize="2,2">
              <v:shape style="position:absolute;left:8006;top:4666;width:2;height:2" coordorigin="8006,4666" coordsize="0,0" path="m8006,4666l8006,4666e" filled="f" stroked="t" strokeweight=".72pt" strokecolor="#000000">
                <v:path arrowok="t"/>
              </v:shape>
            </v:group>
            <v:group style="position:absolute;left:8006;top:4982;width:2;height:2" coordorigin="8006,4982" coordsize="2,2">
              <v:shape style="position:absolute;left:8006;top:4982;width:2;height:2" coordorigin="8006,4982" coordsize="0,0" path="m8006,4982l8006,4982e" filled="f" stroked="t" strokeweight=".72pt" strokecolor="#000000">
                <v:path arrowok="t"/>
              </v:shape>
            </v:group>
            <v:group style="position:absolute;left:9583;top:4982;width:2;height:2" coordorigin="9583,4982" coordsize="2,2">
              <v:shape style="position:absolute;left:9583;top:4982;width:2;height:2" coordorigin="9583,4982" coordsize="0,0" path="m9583,4982l9583,4982e" filled="f" stroked="t" strokeweight=".72pt" strokecolor="#000000">
                <v:path arrowok="t"/>
              </v:shape>
            </v:group>
            <v:group style="position:absolute;left:8006;top:4356;width:2;height:2" coordorigin="8006,4356" coordsize="2,2">
              <v:shape style="position:absolute;left:8006;top:4356;width:2;height:2" coordorigin="8006,4356" coordsize="0,0" path="m8006,4356l8006,4356e" filled="f" stroked="t" strokeweight=".72pt" strokecolor="#000000">
                <v:path arrowok="t"/>
              </v:shape>
            </v:group>
            <v:group style="position:absolute;left:8006;top:4982;width:2;height:2" coordorigin="8006,4982" coordsize="2,2">
              <v:shape style="position:absolute;left:8006;top:4982;width:2;height:2" coordorigin="8006,4982" coordsize="0,0" path="m8006,4982l8006,4982e" filled="f" stroked="t" strokeweight=".72pt" strokecolor="#000000">
                <v:path arrowok="t"/>
              </v:shape>
            </v:group>
            <v:group style="position:absolute;left:12852;top:9310;width:2398;height:1037" coordorigin="12852,9310" coordsize="2398,1037">
              <v:shape style="position:absolute;left:12852;top:9310;width:2398;height:1037" coordorigin="12852,9310" coordsize="2398,1037" path="m12852,9310l12852,10346,15250,10346,15250,9310,12852,9310xe" filled="t" fillcolor="#FFFFFF" stroked="f">
                <v:path arrowok="t"/>
                <v:fill type="solid"/>
              </v:shape>
            </v:group>
            <v:group style="position:absolute;left:11455;top:9310;width:1397;height:1037" coordorigin="11455,9310" coordsize="1397,1037">
              <v:shape style="position:absolute;left:11455;top:9310;width:1397;height:1037" coordorigin="11455,9310" coordsize="1397,1037" path="m11455,9310l11455,10346,12852,10346,12852,9310,11455,9310xe" filled="t" fillcolor="#FFFFFF" stroked="f">
                <v:path arrowok="t"/>
                <v:fill type="solid"/>
              </v:shape>
            </v:group>
            <v:group style="position:absolute;left:6653;top:9310;width:4802;height:1037" coordorigin="6653,9310" coordsize="4802,1037">
              <v:shape style="position:absolute;left:6653;top:9310;width:4802;height:1037" coordorigin="6653,9310" coordsize="4802,1037" path="m6653,9310l6653,10346,11455,10346,11455,9310,6653,9310xe" filled="t" fillcolor="#FFFFFF" stroked="f">
                <v:path arrowok="t"/>
                <v:fill type="solid"/>
              </v:shape>
            </v:group>
            <v:group style="position:absolute;left:12852;top:8654;width:2398;height:655" coordorigin="12852,8654" coordsize="2398,655">
              <v:shape style="position:absolute;left:12852;top:8654;width:2398;height:655" coordorigin="12852,8654" coordsize="2398,655" path="m12852,8654l12852,9310,15250,9310,15250,8654,12852,8654xe" filled="t" fillcolor="#FFFFFF" stroked="f">
                <v:path arrowok="t"/>
                <v:fill type="solid"/>
              </v:shape>
            </v:group>
            <v:group style="position:absolute;left:11455;top:8647;width:1397;height:662" coordorigin="11455,8647" coordsize="1397,662">
              <v:shape style="position:absolute;left:11455;top:8647;width:1397;height:662" coordorigin="11455,8647" coordsize="1397,662" path="m11455,8647l11455,9310,12852,9310,12852,8647,11455,8647xe" filled="t" fillcolor="#FFFFFF" stroked="f">
                <v:path arrowok="t"/>
                <v:fill type="solid"/>
              </v:shape>
            </v:group>
            <v:group style="position:absolute;left:6653;top:8647;width:4802;height:662" coordorigin="6653,8647" coordsize="4802,662">
              <v:shape style="position:absolute;left:6653;top:8647;width:4802;height:662" coordorigin="6653,8647" coordsize="4802,662" path="m6653,8647l6653,9310,11455,9310,11455,8647,6653,8647xe" filled="t" fillcolor="#FFFFFF" stroked="f">
                <v:path arrowok="t"/>
                <v:fill type="solid"/>
              </v:shape>
            </v:group>
            <v:group style="position:absolute;left:3434;top:8647;width:3218;height:1699" coordorigin="3434,8647" coordsize="3218,1699">
              <v:shape style="position:absolute;left:3434;top:8647;width:3218;height:1699" coordorigin="3434,8647" coordsize="3218,1699" path="m3434,8647l3434,10346,6653,10346,6653,8647,3434,8647xe" filled="t" fillcolor="#FFFFFF" stroked="f">
                <v:path arrowok="t"/>
                <v:fill type="solid"/>
              </v:shape>
            </v:group>
            <v:group style="position:absolute;left:12852;top:8057;width:2398;height:598" coordorigin="12852,8057" coordsize="2398,598">
              <v:shape style="position:absolute;left:12852;top:8057;width:2398;height:598" coordorigin="12852,8057" coordsize="2398,598" path="m12852,8057l12852,8654,15250,8654,15250,8057,12852,8057xe" filled="t" fillcolor="#FFFFFF" stroked="f">
                <v:path arrowok="t"/>
                <v:fill type="solid"/>
              </v:shape>
            </v:group>
            <v:group style="position:absolute;left:6653;top:8050;width:6199;height:598" coordorigin="6653,8050" coordsize="6199,598">
              <v:shape style="position:absolute;left:6653;top:8050;width:6199;height:598" coordorigin="6653,8050" coordsize="6199,598" path="m6653,8050l6653,8647,12852,8647,12852,8050,6653,8050xe" filled="t" fillcolor="#FFFFFF" stroked="f">
                <v:path arrowok="t"/>
                <v:fill type="solid"/>
              </v:shape>
            </v:group>
            <v:group style="position:absolute;left:12852;top:7452;width:2398;height:605" coordorigin="12852,7452" coordsize="2398,605">
              <v:shape style="position:absolute;left:12852;top:7452;width:2398;height:605" coordorigin="12852,7452" coordsize="2398,605" path="m12852,7452l12852,8057,15250,8057,15250,7452,12852,7452xe" filled="t" fillcolor="#FFFFFF" stroked="f">
                <v:path arrowok="t"/>
                <v:fill type="solid"/>
              </v:shape>
            </v:group>
            <v:group style="position:absolute;left:6653;top:7452;width:6199;height:598" coordorigin="6653,7452" coordsize="6199,598">
              <v:shape style="position:absolute;left:6653;top:7452;width:6199;height:598" coordorigin="6653,7452" coordsize="6199,598" path="m6653,7452l6653,8050,12852,8050,12852,7452,6653,7452xe" filled="t" fillcolor="#FFFFFF" stroked="f">
                <v:path arrowok="t"/>
                <v:fill type="solid"/>
              </v:shape>
            </v:group>
            <v:group style="position:absolute;left:3434;top:7452;width:3218;height:1195" coordorigin="3434,7452" coordsize="3218,1195">
              <v:shape style="position:absolute;left:3434;top:7452;width:3218;height:1195" coordorigin="3434,7452" coordsize="3218,1195" path="m3434,7452l3434,8647,6653,8647,6653,7452,3434,7452xe" filled="t" fillcolor="#FFFFFF" stroked="f">
                <v:path arrowok="t"/>
                <v:fill type="solid"/>
              </v:shape>
            </v:group>
            <v:group style="position:absolute;left:1764;top:7452;width:1670;height:2894" coordorigin="1764,7452" coordsize="1670,2894">
              <v:shape style="position:absolute;left:1764;top:7452;width:1670;height:2894" coordorigin="1764,7452" coordsize="1670,2894" path="m1764,7452l1764,10346,3434,10346,3434,7452,1764,7452xe" filled="t" fillcolor="#FFFFFF" stroked="f">
                <v:path arrowok="t"/>
                <v:fill type="solid"/>
              </v:shape>
            </v:group>
            <v:group style="position:absolute;left:12852;top:6854;width:2398;height:598" coordorigin="12852,6854" coordsize="2398,598">
              <v:shape style="position:absolute;left:12852;top:6854;width:2398;height:598" coordorigin="12852,6854" coordsize="2398,598" path="m12852,6854l12852,7452,15250,7452,15250,6854,12852,6854xe" filled="t" fillcolor="#FFFFFF" stroked="f">
                <v:path arrowok="t"/>
                <v:fill type="solid"/>
              </v:shape>
            </v:group>
            <v:group style="position:absolute;left:11455;top:6854;width:1397;height:598" coordorigin="11455,6854" coordsize="1397,598">
              <v:shape style="position:absolute;left:11455;top:6854;width:1397;height:598" coordorigin="11455,6854" coordsize="1397,598" path="m11455,6854l11455,7452,12852,7452,12852,6854,11455,6854xe" filled="t" fillcolor="#FFFFFF" stroked="f">
                <v:path arrowok="t"/>
                <v:fill type="solid"/>
              </v:shape>
            </v:group>
            <v:group style="position:absolute;left:10354;top:6854;width:1102;height:598" coordorigin="10354,6854" coordsize="1102,598">
              <v:shape style="position:absolute;left:10354;top:6854;width:1102;height:598" coordorigin="10354,6854" coordsize="1102,598" path="m10354,6854l10354,7452,11455,7452,11455,6854,10354,6854xe" filled="t" fillcolor="#FFFFFF" stroked="f">
                <v:path arrowok="t"/>
                <v:fill type="solid"/>
              </v:shape>
            </v:group>
            <v:group style="position:absolute;left:9158;top:6854;width:1195;height:598" coordorigin="9158,6854" coordsize="1195,598">
              <v:shape style="position:absolute;left:9158;top:6854;width:1195;height:598" coordorigin="9158,6854" coordsize="1195,598" path="m9158,6854l9158,7452,10354,7452,10354,6854,9158,6854xe" filled="t" fillcolor="#FFFFFF" stroked="f">
                <v:path arrowok="t"/>
                <v:fill type="solid"/>
              </v:shape>
            </v:group>
            <v:group style="position:absolute;left:6653;top:6854;width:2506;height:598" coordorigin="6653,6854" coordsize="2506,598">
              <v:shape style="position:absolute;left:6653;top:6854;width:2506;height:598" coordorigin="6653,6854" coordsize="2506,598" path="m6653,6854l6653,7452,9158,7452,9158,6854,6653,6854xe" filled="t" fillcolor="#FFFFFF" stroked="f">
                <v:path arrowok="t"/>
                <v:fill type="solid"/>
              </v:shape>
            </v:group>
            <v:group style="position:absolute;left:12852;top:6257;width:2398;height:598" coordorigin="12852,6257" coordsize="2398,598">
              <v:shape style="position:absolute;left:12852;top:6257;width:2398;height:598" coordorigin="12852,6257" coordsize="2398,598" path="m12852,6257l12852,6854,15250,6854,15250,6257,12852,6257xe" filled="t" fillcolor="#FFFFFF" stroked="f">
                <v:path arrowok="t"/>
                <v:fill type="solid"/>
              </v:shape>
            </v:group>
            <v:group style="position:absolute;left:11455;top:6257;width:1397;height:598" coordorigin="11455,6257" coordsize="1397,598">
              <v:shape style="position:absolute;left:11455;top:6257;width:1397;height:598" coordorigin="11455,6257" coordsize="1397,598" path="m11455,6257l11455,6854,12852,6854,12852,6257,11455,6257xe" filled="t" fillcolor="#FFFFFF" stroked="f">
                <v:path arrowok="t"/>
                <v:fill type="solid"/>
              </v:shape>
            </v:group>
            <v:group style="position:absolute;left:10354;top:6257;width:1102;height:598" coordorigin="10354,6257" coordsize="1102,598">
              <v:shape style="position:absolute;left:10354;top:6257;width:1102;height:598" coordorigin="10354,6257" coordsize="1102,598" path="m10354,6257l10354,6854,11455,6854,11455,6257,10354,6257xe" filled="t" fillcolor="#FFFFFF" stroked="f">
                <v:path arrowok="t"/>
                <v:fill type="solid"/>
              </v:shape>
            </v:group>
            <v:group style="position:absolute;left:9158;top:6257;width:1195;height:598" coordorigin="9158,6257" coordsize="1195,598">
              <v:shape style="position:absolute;left:9158;top:6257;width:1195;height:598" coordorigin="9158,6257" coordsize="1195,598" path="m9158,6257l9158,6854,10354,6854,10354,6257,9158,6257xe" filled="t" fillcolor="#FFFFFF" stroked="f">
                <v:path arrowok="t"/>
                <v:fill type="solid"/>
              </v:shape>
            </v:group>
            <v:group style="position:absolute;left:6653;top:6257;width:2506;height:598" coordorigin="6653,6257" coordsize="2506,598">
              <v:shape style="position:absolute;left:6653;top:6257;width:2506;height:598" coordorigin="6653,6257" coordsize="2506,598" path="m6653,6257l6653,6854,9158,6854,9158,6257,6653,6257xe" filled="t" fillcolor="#FFFFFF" stroked="f">
                <v:path arrowok="t"/>
                <v:fill type="solid"/>
              </v:shape>
            </v:group>
            <v:group style="position:absolute;left:12852;top:5659;width:2398;height:598" coordorigin="12852,5659" coordsize="2398,598">
              <v:shape style="position:absolute;left:12852;top:5659;width:2398;height:598" coordorigin="12852,5659" coordsize="2398,598" path="m12852,5659l12852,6257,15250,6257,15250,5659,12852,5659xe" filled="t" fillcolor="#FFFFFF" stroked="f">
                <v:path arrowok="t"/>
                <v:fill type="solid"/>
              </v:shape>
            </v:group>
            <v:group style="position:absolute;left:11455;top:5659;width:1397;height:598" coordorigin="11455,5659" coordsize="1397,598">
              <v:shape style="position:absolute;left:11455;top:5659;width:1397;height:598" coordorigin="11455,5659" coordsize="1397,598" path="m11455,5659l11455,6257,12852,6257,12852,5659,11455,5659xe" filled="t" fillcolor="#FFFFFF" stroked="f">
                <v:path arrowok="t"/>
                <v:fill type="solid"/>
              </v:shape>
            </v:group>
            <v:group style="position:absolute;left:10354;top:5659;width:1102;height:598" coordorigin="10354,5659" coordsize="1102,598">
              <v:shape style="position:absolute;left:10354;top:5659;width:1102;height:598" coordorigin="10354,5659" coordsize="1102,598" path="m10354,5659l10354,6257,11455,6257,11455,5659,10354,5659xe" filled="t" fillcolor="#FFFFFF" stroked="f">
                <v:path arrowok="t"/>
                <v:fill type="solid"/>
              </v:shape>
            </v:group>
            <v:group style="position:absolute;left:9158;top:5659;width:1195;height:598" coordorigin="9158,5659" coordsize="1195,598">
              <v:shape style="position:absolute;left:9158;top:5659;width:1195;height:598" coordorigin="9158,5659" coordsize="1195,598" path="m9158,5659l9158,6257,10354,6257,10354,5659,9158,5659xe" filled="t" fillcolor="#FFFFFF" stroked="f">
                <v:path arrowok="t"/>
                <v:fill type="solid"/>
              </v:shape>
            </v:group>
            <v:group style="position:absolute;left:6653;top:5659;width:2506;height:598" coordorigin="6653,5659" coordsize="2506,598">
              <v:shape style="position:absolute;left:6653;top:5659;width:2506;height:598" coordorigin="6653,5659" coordsize="2506,598" path="m6653,5659l6653,6257,9158,6257,9158,5659,6653,5659xe" filled="t" fillcolor="#FFFFFF" stroked="f">
                <v:path arrowok="t"/>
                <v:fill type="solid"/>
              </v:shape>
            </v:group>
            <v:group style="position:absolute;left:3434;top:5659;width:3218;height:1793" coordorigin="3434,5659" coordsize="3218,1793">
              <v:shape style="position:absolute;left:3434;top:5659;width:3218;height:1793" coordorigin="3434,5659" coordsize="3218,1793" path="m3434,5659l3434,7452,6653,7452,6653,5659,3434,5659xe" filled="t" fillcolor="#FFFFFF" stroked="f">
                <v:path arrowok="t"/>
                <v:fill type="solid"/>
              </v:shape>
            </v:group>
            <v:group style="position:absolute;left:1764;top:5659;width:1670;height:1793" coordorigin="1764,5659" coordsize="1670,1793">
              <v:shape style="position:absolute;left:1764;top:5659;width:1670;height:1793" coordorigin="1764,5659" coordsize="1670,1793" path="m1764,5659l1764,7452,3434,7452,3434,5659,1764,5659xe" filled="t" fillcolor="#FFFFFF" stroked="f">
                <v:path arrowok="t"/>
                <v:fill type="solid"/>
              </v:shape>
            </v:group>
            <v:group style="position:absolute;left:12852;top:5062;width:2398;height:598" coordorigin="12852,5062" coordsize="2398,598">
              <v:shape style="position:absolute;left:12852;top:5062;width:2398;height:598" coordorigin="12852,5062" coordsize="2398,598" path="m12852,5062l12852,5659,15250,5659,15250,5062,12852,5062xe" filled="t" fillcolor="#FFFFFF" stroked="f">
                <v:path arrowok="t"/>
                <v:fill type="solid"/>
              </v:shape>
            </v:group>
            <v:group style="position:absolute;left:6653;top:5062;width:6199;height:598" coordorigin="6653,5062" coordsize="6199,598">
              <v:shape style="position:absolute;left:6653;top:5062;width:6199;height:598" coordorigin="6653,5062" coordsize="6199,598" path="m6653,5062l6653,5659,12852,5659,12852,5062,6653,5062xe" filled="t" fillcolor="#FFFFFF" stroked="f">
                <v:path arrowok="t"/>
                <v:fill type="solid"/>
              </v:shape>
            </v:group>
            <v:group style="position:absolute;left:3434;top:5062;width:3218;height:598" coordorigin="3434,5062" coordsize="3218,598">
              <v:shape style="position:absolute;left:3434;top:5062;width:3218;height:598" coordorigin="3434,5062" coordsize="3218,598" path="m3434,5062l3434,5659,6653,5659,6653,5062,3434,5062xe" filled="t" fillcolor="#FFFFFF" stroked="f">
                <v:path arrowok="t"/>
                <v:fill type="solid"/>
              </v:shape>
            </v:group>
            <v:group style="position:absolute;left:1764;top:5062;width:1670;height:598" coordorigin="1764,5062" coordsize="1670,598">
              <v:shape style="position:absolute;left:1764;top:5062;width:1670;height:598" coordorigin="1764,5062" coordsize="1670,598" path="m1764,5062l1764,5659,3434,5659,3434,5062,1764,5062xe" filled="t" fillcolor="#FFFFFF" stroked="f">
                <v:path arrowok="t"/>
                <v:fill type="solid"/>
              </v:shape>
            </v:group>
            <v:group style="position:absolute;left:12852;top:4464;width:2398;height:598" coordorigin="12852,4464" coordsize="2398,598">
              <v:shape style="position:absolute;left:12852;top:4464;width:2398;height:598" coordorigin="12852,4464" coordsize="2398,598" path="m12852,4464l12852,5062,15250,5062,15250,4464,12852,4464xe" filled="t" fillcolor="#FFFFFF" stroked="f">
                <v:path arrowok="t"/>
                <v:fill type="solid"/>
              </v:shape>
            </v:group>
            <v:group style="position:absolute;left:11873;top:4464;width:979;height:598" coordorigin="11873,4464" coordsize="979,598">
              <v:shape style="position:absolute;left:11873;top:4464;width:979;height:598" coordorigin="11873,4464" coordsize="979,598" path="m11873,4464l11873,5062,12852,5062,12852,4464,11873,4464xe" filled="t" fillcolor="#FFFFFF" stroked="f">
                <v:path arrowok="t"/>
                <v:fill type="solid"/>
              </v:shape>
            </v:group>
            <v:group style="position:absolute;left:10642;top:4464;width:1231;height:598" coordorigin="10642,4464" coordsize="1231,598">
              <v:shape style="position:absolute;left:10642;top:4464;width:1231;height:598" coordorigin="10642,4464" coordsize="1231,598" path="m10642,4464l10642,5062,11873,5062,11873,4464,10642,4464xe" filled="t" fillcolor="#FFFFFF" stroked="f">
                <v:path arrowok="t"/>
                <v:fill type="solid"/>
              </v:shape>
            </v:group>
            <v:group style="position:absolute;left:6653;top:4464;width:3989;height:598" coordorigin="6653,4464" coordsize="3989,598">
              <v:shape style="position:absolute;left:6653;top:4464;width:3989;height:598" coordorigin="6653,4464" coordsize="3989,598" path="m6653,4464l6653,5062,10642,5062,10642,4464,6653,4464xe" filled="t" fillcolor="#FFFFFF" stroked="f">
                <v:path arrowok="t"/>
                <v:fill type="solid"/>
              </v:shape>
            </v:group>
            <v:group style="position:absolute;left:12852;top:3427;width:2398;height:1037" coordorigin="12852,3427" coordsize="2398,1037">
              <v:shape style="position:absolute;left:12852;top:3427;width:2398;height:1037" coordorigin="12852,3427" coordsize="2398,1037" path="m12852,3427l12852,4464,15250,4464,15250,3427,12852,3427xe" filled="t" fillcolor="#FFFFFF" stroked="f">
                <v:path arrowok="t"/>
                <v:fill type="solid"/>
              </v:shape>
            </v:group>
            <v:group style="position:absolute;left:11873;top:3427;width:979;height:1037" coordorigin="11873,3427" coordsize="979,1037">
              <v:shape style="position:absolute;left:11873;top:3427;width:979;height:1037" coordorigin="11873,3427" coordsize="979,1037" path="m11873,3427l11873,4464,12852,4464,12852,3427,11873,3427xe" filled="t" fillcolor="#FFFFFF" stroked="f">
                <v:path arrowok="t"/>
                <v:fill type="solid"/>
              </v:shape>
            </v:group>
            <v:group style="position:absolute;left:10642;top:3427;width:1231;height:1037" coordorigin="10642,3427" coordsize="1231,1037">
              <v:shape style="position:absolute;left:10642;top:3427;width:1231;height:1037" coordorigin="10642,3427" coordsize="1231,1037" path="m10642,3427l10642,4464,11873,4464,11873,3427,10642,3427xe" filled="t" fillcolor="#FFFFFF" stroked="f">
                <v:path arrowok="t"/>
                <v:fill type="solid"/>
              </v:shape>
            </v:group>
            <v:group style="position:absolute;left:6653;top:3427;width:3989;height:1037" coordorigin="6653,3427" coordsize="3989,1037">
              <v:shape style="position:absolute;left:6653;top:3427;width:3989;height:1037" coordorigin="6653,3427" coordsize="3989,1037" path="m6653,3427l6653,4464,10642,4464,10642,3427,6653,3427xe" filled="t" fillcolor="#FFFFFF" stroked="f">
                <v:path arrowok="t"/>
                <v:fill type="solid"/>
              </v:shape>
            </v:group>
            <v:group style="position:absolute;left:12852;top:2822;width:2398;height:605" coordorigin="12852,2822" coordsize="2398,605">
              <v:shape style="position:absolute;left:12852;top:2822;width:2398;height:605" coordorigin="12852,2822" coordsize="2398,605" path="m12852,2822l12852,3427,15250,3427,15250,2822,12852,2822xe" filled="t" fillcolor="#FFFFFF" stroked="f">
                <v:path arrowok="t"/>
                <v:fill type="solid"/>
              </v:shape>
            </v:group>
            <v:group style="position:absolute;left:11873;top:2822;width:979;height:605" coordorigin="11873,2822" coordsize="979,605">
              <v:shape style="position:absolute;left:11873;top:2822;width:979;height:605" coordorigin="11873,2822" coordsize="979,605" path="m11873,2822l11873,3427,12852,3427,12852,2822,11873,2822xe" filled="t" fillcolor="#FFFFFF" stroked="f">
                <v:path arrowok="t"/>
                <v:fill type="solid"/>
              </v:shape>
            </v:group>
            <v:group style="position:absolute;left:10642;top:2822;width:1231;height:605" coordorigin="10642,2822" coordsize="1231,605">
              <v:shape style="position:absolute;left:10642;top:2822;width:1231;height:605" coordorigin="10642,2822" coordsize="1231,605" path="m10642,2822l10642,3427,11873,3427,11873,2822,10642,2822xe" filled="t" fillcolor="#FFFFFF" stroked="f">
                <v:path arrowok="t"/>
                <v:fill type="solid"/>
              </v:shape>
            </v:group>
            <v:group style="position:absolute;left:6653;top:2822;width:3989;height:605" coordorigin="6653,2822" coordsize="3989,605">
              <v:shape style="position:absolute;left:6653;top:2822;width:3989;height:605" coordorigin="6653,2822" coordsize="3989,605" path="m6653,2822l6653,3427,10642,3427,10642,2822,6653,2822xe" filled="t" fillcolor="#FFFFFF" stroked="f">
                <v:path arrowok="t"/>
                <v:fill type="solid"/>
              </v:shape>
            </v:group>
            <v:group style="position:absolute;left:3434;top:2822;width:3218;height:2239" coordorigin="3434,2822" coordsize="3218,2239">
              <v:shape style="position:absolute;left:3434;top:2822;width:3218;height:2239" coordorigin="3434,2822" coordsize="3218,2239" path="m3434,2822l3434,5062,6653,5062,6653,2822,3434,2822xe" filled="t" fillcolor="#FFFFFF" stroked="f">
                <v:path arrowok="t"/>
                <v:fill type="solid"/>
              </v:shape>
            </v:group>
            <v:group style="position:absolute;left:1764;top:2822;width:1670;height:2239" coordorigin="1764,2822" coordsize="1670,2239">
              <v:shape style="position:absolute;left:1764;top:2822;width:1670;height:2239" coordorigin="1764,2822" coordsize="1670,2239" path="m1764,2822l1764,5062,3434,5062,3434,2822,1764,2822xe" filled="t" fillcolor="#FFFFFF" stroked="f">
                <v:path arrowok="t"/>
                <v:fill type="solid"/>
              </v:shape>
            </v:group>
            <v:group style="position:absolute;left:12852;top:2225;width:2398;height:598" coordorigin="12852,2225" coordsize="2398,598">
              <v:shape style="position:absolute;left:12852;top:2225;width:2398;height:598" coordorigin="12852,2225" coordsize="2398,598" path="m12852,2225l12852,2822,15250,2822,15250,2225,12852,2225xe" filled="t" fillcolor="#FFFFFF" stroked="f">
                <v:path arrowok="t"/>
                <v:fill type="solid"/>
              </v:shape>
            </v:group>
            <v:group style="position:absolute;left:6653;top:2225;width:6199;height:598" coordorigin="6653,2225" coordsize="6199,598">
              <v:shape style="position:absolute;left:6653;top:2225;width:6199;height:598" coordorigin="6653,2225" coordsize="6199,598" path="m6653,2225l6653,2822,12852,2822,12852,2225,6653,2225xe" filled="t" fillcolor="#FFFFFF" stroked="f">
                <v:path arrowok="t"/>
                <v:fill type="solid"/>
              </v:shape>
            </v:group>
            <v:group style="position:absolute;left:3434;top:2225;width:3218;height:598" coordorigin="3434,2225" coordsize="3218,598">
              <v:shape style="position:absolute;left:3434;top:2225;width:3218;height:598" coordorigin="3434,2225" coordsize="3218,598" path="m3434,2225l3434,2822,6653,2822,6653,2225,3434,2225xe" filled="t" fillcolor="#FFFFFF" stroked="f">
                <v:path arrowok="t"/>
                <v:fill type="solid"/>
              </v:shape>
            </v:group>
            <v:group style="position:absolute;left:1764;top:2225;width:1670;height:598" coordorigin="1764,2225" coordsize="1670,598">
              <v:shape style="position:absolute;left:1764;top:2225;width:1670;height:598" coordorigin="1764,2225" coordsize="1670,598" path="m1764,2225l1764,2822,3434,2822,3434,2225,1764,2225xe" filled="t" fillcolor="#FFFFFF" stroked="f">
                <v:path arrowok="t"/>
                <v:fill type="solid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768" w:lineRule="exact" w:before="0"/>
        <w:ind w:left="1709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Arial" w:hAnsi="Arial" w:cs="Arial" w:eastAsia="Arial"/>
          <w:position w:val="1"/>
          <w:sz w:val="63"/>
          <w:szCs w:val="63"/>
        </w:rPr>
        <w:t>KLD+L067E12-02</w:t>
      </w:r>
      <w:r>
        <w:rPr>
          <w:rFonts w:ascii="SimSun" w:hAnsi="SimSun" w:cs="SimSun" w:eastAsia="SimSun"/>
          <w:sz w:val="63"/>
          <w:szCs w:val="63"/>
        </w:rPr>
        <w:t>参数简介</w:t>
      </w:r>
    </w:p>
    <w:tbl>
      <w:tblPr>
        <w:tblW w:w="0" w:type="auto"/>
        <w:jc w:val="left"/>
        <w:tblInd w:w="9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0"/>
        <w:gridCol w:w="3218"/>
        <w:gridCol w:w="2506"/>
        <w:gridCol w:w="1195"/>
        <w:gridCol w:w="288"/>
        <w:gridCol w:w="814"/>
        <w:gridCol w:w="418"/>
        <w:gridCol w:w="979"/>
        <w:gridCol w:w="2398"/>
      </w:tblGrid>
      <w:tr>
        <w:trPr>
          <w:trHeight w:val="598" w:hRule="exact"/>
        </w:trPr>
        <w:tc>
          <w:tcPr>
            <w:tcW w:w="1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95"/>
              <w:ind w:left="467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8F0700"/>
                <w:w w:val="105"/>
                <w:sz w:val="23"/>
                <w:szCs w:val="23"/>
              </w:rPr>
              <w:t>输入脚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  <w:tc>
          <w:tcPr>
            <w:tcW w:w="3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95"/>
              <w:ind w:left="7" w:right="0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930700"/>
                <w:w w:val="105"/>
                <w:sz w:val="23"/>
                <w:szCs w:val="23"/>
              </w:rPr>
              <w:t>定义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  <w:tc>
          <w:tcPr>
            <w:tcW w:w="619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95"/>
              <w:ind w:left="2593" w:right="2586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970700"/>
                <w:w w:val="105"/>
                <w:sz w:val="23"/>
                <w:szCs w:val="23"/>
              </w:rPr>
              <w:t>规格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95"/>
              <w:ind w:right="7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9A0700"/>
                <w:w w:val="105"/>
                <w:sz w:val="23"/>
                <w:szCs w:val="23"/>
              </w:rPr>
              <w:t>备注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</w:tr>
      <w:tr>
        <w:trPr>
          <w:trHeight w:val="605" w:hRule="exact"/>
        </w:trPr>
        <w:tc>
          <w:tcPr>
            <w:tcW w:w="167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453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A20700"/>
                <w:spacing w:val="-3"/>
                <w:w w:val="105"/>
                <w:sz w:val="23"/>
              </w:rPr>
              <w:t>Pin1~5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32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95"/>
              <w:ind w:left="885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A60700"/>
                <w:w w:val="105"/>
                <w:sz w:val="23"/>
                <w:szCs w:val="23"/>
              </w:rPr>
              <w:t>模块供电输入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  <w:tc>
          <w:tcPr>
            <w:tcW w:w="39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9"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AB0700"/>
                <w:w w:val="105"/>
                <w:sz w:val="23"/>
              </w:rPr>
              <w:t>Min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23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2"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AF0700"/>
                <w:w w:val="105"/>
                <w:sz w:val="23"/>
              </w:rPr>
              <w:t>Typ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259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B30700"/>
                <w:w w:val="105"/>
                <w:sz w:val="23"/>
              </w:rPr>
              <w:t>Max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1037" w:hRule="exact"/>
        </w:trPr>
        <w:tc>
          <w:tcPr>
            <w:tcW w:w="1670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21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9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right="7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C70700"/>
                <w:spacing w:val="-4"/>
                <w:w w:val="105"/>
                <w:sz w:val="23"/>
              </w:rPr>
              <w:t>21.6V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23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left="403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CB0700"/>
                <w:spacing w:val="-3"/>
                <w:w w:val="105"/>
                <w:sz w:val="23"/>
              </w:rPr>
              <w:t>24V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left="172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CF0700"/>
                <w:spacing w:val="-4"/>
                <w:w w:val="105"/>
                <w:sz w:val="23"/>
              </w:rPr>
              <w:t>26.4V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98" w:hRule="exact"/>
        </w:trPr>
        <w:tc>
          <w:tcPr>
            <w:tcW w:w="167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2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9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left="7"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E30700"/>
                <w:w w:val="105"/>
                <w:sz w:val="23"/>
              </w:rPr>
              <w:t>-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23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left="302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E70700"/>
                <w:spacing w:val="-4"/>
                <w:w w:val="105"/>
                <w:sz w:val="23"/>
              </w:rPr>
              <w:t>2.73A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left="7"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EB0700"/>
                <w:w w:val="105"/>
                <w:sz w:val="23"/>
              </w:rPr>
              <w:t>-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98" w:hRule="exact"/>
        </w:trPr>
        <w:tc>
          <w:tcPr>
            <w:tcW w:w="1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left="388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F60700"/>
                <w:spacing w:val="-4"/>
                <w:w w:val="105"/>
                <w:sz w:val="23"/>
              </w:rPr>
              <w:t>Pin6~10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3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7"/>
              <w:ind w:left="5"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FA0700"/>
                <w:w w:val="105"/>
                <w:position w:val="1"/>
                <w:sz w:val="23"/>
                <w:szCs w:val="23"/>
              </w:rPr>
              <w:t>接地</w:t>
            </w:r>
            <w:r>
              <w:rPr>
                <w:rFonts w:ascii="Arial" w:hAnsi="Arial" w:cs="Arial" w:eastAsia="Arial"/>
                <w:color w:val="FA0700"/>
                <w:w w:val="105"/>
                <w:sz w:val="23"/>
                <w:szCs w:val="23"/>
              </w:rPr>
              <w:t>GND</w:t>
            </w:r>
            <w:r>
              <w:rPr>
                <w:rFonts w:ascii="Arial" w:hAnsi="Arial" w:cs="Arial" w:eastAsia="Arial"/>
                <w:color w:val="000000"/>
                <w:sz w:val="23"/>
                <w:szCs w:val="23"/>
              </w:rPr>
            </w:r>
          </w:p>
        </w:tc>
        <w:tc>
          <w:tcPr>
            <w:tcW w:w="619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left="1"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FF0700"/>
                <w:w w:val="105"/>
                <w:sz w:val="23"/>
              </w:rPr>
              <w:t>\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98" w:hRule="exact"/>
        </w:trPr>
        <w:tc>
          <w:tcPr>
            <w:tcW w:w="167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525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070A00"/>
                <w:spacing w:val="-3"/>
                <w:w w:val="105"/>
                <w:sz w:val="23"/>
              </w:rPr>
              <w:t>Pin12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32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5"/>
              <w:ind w:left="1000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0A0A00"/>
                <w:w w:val="105"/>
                <w:position w:val="1"/>
                <w:sz w:val="23"/>
                <w:szCs w:val="23"/>
              </w:rPr>
              <w:t>使能脚</w:t>
            </w:r>
            <w:r>
              <w:rPr>
                <w:rFonts w:ascii="Arial" w:hAnsi="Arial" w:cs="Arial" w:eastAsia="Arial"/>
                <w:color w:val="0A0A00"/>
                <w:w w:val="105"/>
                <w:sz w:val="23"/>
                <w:szCs w:val="23"/>
              </w:rPr>
              <w:t>ENA</w:t>
            </w:r>
            <w:r>
              <w:rPr>
                <w:rFonts w:ascii="Arial" w:hAnsi="Arial" w:cs="Arial" w:eastAsia="Arial"/>
                <w:color w:val="000000"/>
                <w:sz w:val="23"/>
                <w:szCs w:val="23"/>
              </w:rPr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403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120A00"/>
                <w:w w:val="105"/>
                <w:sz w:val="23"/>
              </w:rPr>
              <w:t>Min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1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352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170A00"/>
                <w:w w:val="105"/>
                <w:sz w:val="23"/>
              </w:rPr>
              <w:t>Typ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3"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1B0A00"/>
                <w:w w:val="105"/>
                <w:sz w:val="23"/>
              </w:rPr>
              <w:t>max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98" w:hRule="exact"/>
        </w:trPr>
        <w:tc>
          <w:tcPr>
            <w:tcW w:w="1670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218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7"/>
              <w:ind w:left="1108" w:right="1101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2E0A00"/>
                <w:w w:val="105"/>
                <w:sz w:val="23"/>
                <w:szCs w:val="23"/>
              </w:rPr>
              <w:t>高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  <w:tc>
          <w:tcPr>
            <w:tcW w:w="1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330A00"/>
                <w:spacing w:val="-3"/>
                <w:w w:val="105"/>
                <w:sz w:val="23"/>
              </w:rPr>
              <w:t>2V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1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490" w:right="476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370A00"/>
                <w:w w:val="105"/>
                <w:sz w:val="23"/>
              </w:rPr>
              <w:t>-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526" w:right="526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3B0A00"/>
                <w:spacing w:val="-3"/>
                <w:w w:val="105"/>
                <w:sz w:val="23"/>
              </w:rPr>
              <w:t>7V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98" w:hRule="exact"/>
        </w:trPr>
        <w:tc>
          <w:tcPr>
            <w:tcW w:w="167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2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7"/>
              <w:ind w:left="1108" w:right="1101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4E0A00"/>
                <w:w w:val="105"/>
                <w:sz w:val="23"/>
                <w:szCs w:val="23"/>
              </w:rPr>
              <w:t>低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  <w:tc>
          <w:tcPr>
            <w:tcW w:w="1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7"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530A00"/>
                <w:w w:val="105"/>
                <w:sz w:val="23"/>
              </w:rPr>
              <w:t>-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10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490" w:right="476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570A00"/>
                <w:w w:val="105"/>
                <w:sz w:val="23"/>
              </w:rPr>
              <w:t>-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526" w:right="526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5B0A00"/>
                <w:spacing w:val="-3"/>
                <w:w w:val="105"/>
                <w:sz w:val="23"/>
              </w:rPr>
              <w:t>1V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605" w:hRule="exact"/>
        </w:trPr>
        <w:tc>
          <w:tcPr>
            <w:tcW w:w="167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525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660A00"/>
                <w:spacing w:val="-3"/>
                <w:w w:val="105"/>
                <w:sz w:val="23"/>
              </w:rPr>
              <w:t>Pin13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32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5"/>
              <w:ind w:left="835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Arial" w:hAnsi="Arial" w:cs="Arial" w:eastAsia="Arial"/>
                <w:color w:val="6A0A00"/>
                <w:w w:val="105"/>
                <w:sz w:val="23"/>
                <w:szCs w:val="23"/>
              </w:rPr>
              <w:t>PWM</w:t>
            </w:r>
            <w:r>
              <w:rPr>
                <w:rFonts w:ascii="SimSun" w:hAnsi="SimSun" w:cs="SimSun" w:eastAsia="SimSun"/>
                <w:color w:val="6A0A00"/>
                <w:w w:val="105"/>
                <w:position w:val="1"/>
                <w:sz w:val="23"/>
                <w:szCs w:val="23"/>
              </w:rPr>
              <w:t>背光调制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  <w:tc>
          <w:tcPr>
            <w:tcW w:w="619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95"/>
              <w:ind w:left="2593" w:right="2586"/>
              <w:jc w:val="center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6F0A00"/>
                <w:w w:val="105"/>
                <w:sz w:val="23"/>
                <w:szCs w:val="23"/>
              </w:rPr>
              <w:t>频率范围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598" w:hRule="exact"/>
        </w:trPr>
        <w:tc>
          <w:tcPr>
            <w:tcW w:w="1670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2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619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7"/>
              <w:ind w:right="3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 w:hAnsi="Arial" w:cs="Arial" w:eastAsia="Arial"/>
                <w:color w:val="820A00"/>
                <w:spacing w:val="-1"/>
                <w:w w:val="105"/>
                <w:sz w:val="23"/>
                <w:szCs w:val="23"/>
              </w:rPr>
              <w:t>100Hz</w:t>
            </w:r>
            <w:r>
              <w:rPr>
                <w:rFonts w:ascii="SimSun" w:hAnsi="SimSun" w:cs="SimSun" w:eastAsia="SimSun"/>
                <w:color w:val="820A00"/>
                <w:spacing w:val="-1"/>
                <w:w w:val="105"/>
                <w:position w:val="1"/>
                <w:sz w:val="23"/>
                <w:szCs w:val="23"/>
              </w:rPr>
              <w:t>～</w:t>
            </w:r>
            <w:r>
              <w:rPr>
                <w:rFonts w:ascii="Arial" w:hAnsi="Arial" w:cs="Arial" w:eastAsia="Arial"/>
                <w:color w:val="820A00"/>
                <w:spacing w:val="-1"/>
                <w:w w:val="105"/>
                <w:sz w:val="23"/>
                <w:szCs w:val="23"/>
              </w:rPr>
              <w:t>20KHz</w:t>
            </w:r>
            <w:r>
              <w:rPr>
                <w:rFonts w:ascii="Arial" w:hAnsi="Arial" w:cs="Arial" w:eastAsia="Arial"/>
                <w:color w:val="000000"/>
                <w:sz w:val="23"/>
                <w:szCs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7"/>
              <w:ind w:left="424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860A00"/>
                <w:w w:val="105"/>
                <w:position w:val="1"/>
                <w:sz w:val="23"/>
                <w:szCs w:val="23"/>
              </w:rPr>
              <w:t>最小占空比</w:t>
            </w:r>
            <w:r>
              <w:rPr>
                <w:rFonts w:ascii="Arial" w:hAnsi="Arial" w:cs="Arial" w:eastAsia="Arial"/>
                <w:color w:val="860A00"/>
                <w:w w:val="105"/>
                <w:sz w:val="23"/>
                <w:szCs w:val="23"/>
              </w:rPr>
              <w:t>5%</w:t>
            </w:r>
            <w:r>
              <w:rPr>
                <w:rFonts w:ascii="Arial" w:hAnsi="Arial" w:cs="Arial" w:eastAsia="Arial"/>
                <w:color w:val="000000"/>
                <w:sz w:val="23"/>
                <w:szCs w:val="23"/>
              </w:rPr>
            </w:r>
          </w:p>
        </w:tc>
      </w:tr>
      <w:tr>
        <w:trPr>
          <w:trHeight w:val="655" w:hRule="exact"/>
        </w:trPr>
        <w:tc>
          <w:tcPr>
            <w:tcW w:w="1670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2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87"/>
              <w:ind w:left="647" w:right="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SimSun" w:hAnsi="SimSun" w:cs="SimSun" w:eastAsia="SimSun"/>
                <w:color w:val="930A00"/>
                <w:w w:val="105"/>
                <w:sz w:val="23"/>
                <w:szCs w:val="23"/>
              </w:rPr>
              <w:t>模拟电平背光调制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  <w:tc>
          <w:tcPr>
            <w:tcW w:w="480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left="13"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970A00"/>
                <w:w w:val="105"/>
                <w:sz w:val="23"/>
              </w:rPr>
              <w:t>MIN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37"/>
              <w:ind w:left="431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9A0A00"/>
                <w:w w:val="105"/>
                <w:sz w:val="23"/>
              </w:rPr>
              <w:t>MAX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1037" w:hRule="exact"/>
        </w:trPr>
        <w:tc>
          <w:tcPr>
            <w:tcW w:w="167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2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480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right="0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AF0A00"/>
                <w:spacing w:val="-3"/>
                <w:w w:val="105"/>
                <w:sz w:val="23"/>
              </w:rPr>
              <w:t>0.1V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1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44"/>
              <w:ind w:left="526" w:right="526"/>
              <w:jc w:val="center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color w:val="B30A00"/>
                <w:spacing w:val="-3"/>
                <w:w w:val="105"/>
                <w:sz w:val="23"/>
              </w:rPr>
              <w:t>7V</w:t>
            </w:r>
            <w:r>
              <w:rPr>
                <w:rFonts w:ascii="Arial"/>
                <w:color w:val="000000"/>
                <w:sz w:val="23"/>
              </w:rPr>
            </w:r>
          </w:p>
        </w:tc>
        <w:tc>
          <w:tcPr>
            <w:tcW w:w="2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58" w:lineRule="auto" w:before="85"/>
              <w:ind w:left="835" w:right="165" w:hanging="670"/>
              <w:jc w:val="left"/>
              <w:rPr>
                <w:rFonts w:ascii="SimSun" w:hAnsi="SimSun" w:cs="SimSun" w:eastAsia="SimSun"/>
                <w:sz w:val="23"/>
                <w:szCs w:val="23"/>
              </w:rPr>
            </w:pPr>
            <w:r>
              <w:rPr>
                <w:rFonts w:ascii="Arial" w:hAnsi="Arial" w:cs="Arial" w:eastAsia="Arial"/>
                <w:color w:val="B60A00"/>
                <w:sz w:val="23"/>
                <w:szCs w:val="23"/>
              </w:rPr>
              <w:t>3.3V</w:t>
            </w:r>
            <w:r>
              <w:rPr>
                <w:rFonts w:ascii="SimSun" w:hAnsi="SimSun" w:cs="SimSun" w:eastAsia="SimSun"/>
                <w:color w:val="B60A00"/>
                <w:position w:val="1"/>
                <w:sz w:val="23"/>
                <w:szCs w:val="23"/>
              </w:rPr>
              <w:t>时达到</w:t>
            </w:r>
            <w:r>
              <w:rPr>
                <w:rFonts w:ascii="Arial" w:hAnsi="Arial" w:cs="Arial" w:eastAsia="Arial"/>
                <w:color w:val="B60A00"/>
                <w:sz w:val="23"/>
                <w:szCs w:val="23"/>
              </w:rPr>
              <w:t>100%</w:t>
            </w:r>
            <w:r>
              <w:rPr>
                <w:rFonts w:ascii="SimSun" w:hAnsi="SimSun" w:cs="SimSun" w:eastAsia="SimSun"/>
                <w:color w:val="B60A00"/>
                <w:position w:val="1"/>
                <w:sz w:val="23"/>
                <w:szCs w:val="23"/>
              </w:rPr>
              <w:t>功</w:t>
            </w:r>
            <w:r>
              <w:rPr>
                <w:rFonts w:ascii="SimSun" w:hAnsi="SimSun" w:cs="SimSun" w:eastAsia="SimSun"/>
                <w:color w:val="B60A00"/>
                <w:spacing w:val="22"/>
                <w:w w:val="103"/>
                <w:position w:val="1"/>
                <w:sz w:val="23"/>
                <w:szCs w:val="23"/>
              </w:rPr>
              <w:t> </w:t>
            </w:r>
            <w:r>
              <w:rPr>
                <w:rFonts w:ascii="SimSun" w:hAnsi="SimSun" w:cs="SimSun" w:eastAsia="SimSun"/>
                <w:color w:val="B60A00"/>
                <w:w w:val="105"/>
                <w:sz w:val="23"/>
                <w:szCs w:val="23"/>
              </w:rPr>
              <w:t>率输出</w:t>
            </w:r>
            <w:r>
              <w:rPr>
                <w:rFonts w:ascii="SimSun" w:hAnsi="SimSun" w:cs="SimSun" w:eastAsia="SimSun"/>
                <w:color w:val="000000"/>
                <w:sz w:val="23"/>
                <w:szCs w:val="23"/>
              </w:rPr>
            </w:r>
          </w:p>
        </w:tc>
      </w:tr>
    </w:tbl>
    <w:p>
      <w:pPr>
        <w:spacing w:after="0" w:line="258" w:lineRule="auto"/>
        <w:jc w:val="left"/>
        <w:rPr>
          <w:rFonts w:ascii="SimSun" w:hAnsi="SimSun" w:cs="SimSun" w:eastAsia="SimSun"/>
          <w:sz w:val="23"/>
          <w:szCs w:val="23"/>
        </w:rPr>
        <w:sectPr>
          <w:pgSz w:w="16838" w:h="11920" w:orient="landscape"/>
          <w:pgMar w:top="1100" w:bottom="280" w:left="1660" w:right="1480"/>
        </w:sectPr>
      </w:pPr>
    </w:p>
    <w:p>
      <w:pPr>
        <w:spacing w:line="190" w:lineRule="exact" w:before="3"/>
        <w:rPr>
          <w:sz w:val="19"/>
          <w:szCs w:val="19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14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1656;top:2009;width:13608;height:8237" type="#_x0000_t75" stroked="false">
              <v:imagedata r:id="rId30" o:title=""/>
            </v:shape>
            <w10:wrap type="none"/>
          </v:group>
        </w:pict>
      </w:r>
    </w:p>
    <w:p>
      <w:pPr>
        <w:spacing w:line="768" w:lineRule="exact" w:before="0"/>
        <w:ind w:left="1064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Arial" w:hAnsi="Arial" w:cs="Arial" w:eastAsia="Arial"/>
          <w:position w:val="1"/>
          <w:sz w:val="63"/>
          <w:szCs w:val="63"/>
        </w:rPr>
        <w:t>KLD+L067E12-02</w:t>
      </w:r>
      <w:r>
        <w:rPr>
          <w:rFonts w:ascii="SimSun" w:hAnsi="SimSun" w:cs="SimSun" w:eastAsia="SimSun"/>
          <w:sz w:val="63"/>
          <w:szCs w:val="63"/>
        </w:rPr>
        <w:t>参数简介</w:t>
      </w:r>
    </w:p>
    <w:p>
      <w:pPr>
        <w:spacing w:after="0" w:line="768" w:lineRule="exact"/>
        <w:jc w:val="left"/>
        <w:rPr>
          <w:rFonts w:ascii="SimSun" w:hAnsi="SimSun" w:cs="SimSun" w:eastAsia="SimSun"/>
          <w:sz w:val="63"/>
          <w:szCs w:val="63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190" w:lineRule="exact" w:before="5"/>
        <w:rPr>
          <w:sz w:val="19"/>
          <w:szCs w:val="19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13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775" w:lineRule="exact" w:before="11"/>
        <w:ind w:left="114" w:right="0" w:firstLine="0"/>
        <w:jc w:val="left"/>
        <w:rPr>
          <w:rFonts w:ascii="Arial" w:hAnsi="Arial" w:cs="Arial" w:eastAsia="Arial"/>
          <w:sz w:val="71"/>
          <w:szCs w:val="71"/>
        </w:rPr>
      </w:pPr>
      <w:r>
        <w:rPr>
          <w:rFonts w:ascii="Arial"/>
          <w:spacing w:val="-1"/>
          <w:sz w:val="71"/>
        </w:rPr>
        <w:t>KLD+L067E12-02</w:t>
      </w:r>
    </w:p>
    <w:p>
      <w:pPr>
        <w:spacing w:line="876" w:lineRule="exact" w:before="0"/>
        <w:ind w:left="114" w:right="0" w:firstLine="0"/>
        <w:jc w:val="left"/>
        <w:rPr>
          <w:rFonts w:ascii="SimSun" w:hAnsi="SimSun" w:cs="SimSun" w:eastAsia="SimSun"/>
          <w:sz w:val="71"/>
          <w:szCs w:val="71"/>
        </w:rPr>
      </w:pPr>
      <w:r>
        <w:rPr>
          <w:rFonts w:ascii="SimSun" w:hAnsi="SimSun" w:cs="SimSun" w:eastAsia="SimSun"/>
          <w:sz w:val="71"/>
          <w:szCs w:val="71"/>
        </w:rPr>
        <w:t>框图简介</w:t>
      </w:r>
    </w:p>
    <w:p>
      <w:pPr>
        <w:spacing w:after="0" w:line="876" w:lineRule="exact"/>
        <w:jc w:val="left"/>
        <w:rPr>
          <w:rFonts w:ascii="SimSun" w:hAnsi="SimSun" w:cs="SimSun" w:eastAsia="SimSun"/>
          <w:sz w:val="71"/>
          <w:szCs w:val="71"/>
        </w:rPr>
        <w:sectPr>
          <w:pgSz w:w="16838" w:h="11920" w:orient="landscape"/>
          <w:pgMar w:top="1100" w:bottom="280" w:left="2240" w:right="2420"/>
        </w:sectPr>
      </w:pPr>
    </w:p>
    <w:p>
      <w:pPr>
        <w:spacing w:line="260" w:lineRule="exact" w:before="9"/>
        <w:rPr>
          <w:sz w:val="26"/>
          <w:szCs w:val="26"/>
        </w:rPr>
      </w:pPr>
      <w:r>
        <w:rPr/>
        <w:pict>
          <v:group style="position:absolute;margin-left:63.000004pt;margin-top:29.159988pt;width:716.400028pt;height:537.120021pt;mso-position-horizontal-relative:page;mso-position-vertical-relative:page;z-index:-12212" coordorigin="1260,583" coordsize="14328,10742">
            <v:shape style="position:absolute;left:1260;top:583;width:14321;height:10742" type="#_x0000_t75" stroked="false">
              <v:imagedata r:id="rId6" o:title=""/>
            </v:shape>
            <v:shape style="position:absolute;left:1260;top:2347;width:14328;height:8978" type="#_x0000_t75" stroked="false">
              <v:imagedata r:id="rId31" o:title=""/>
            </v:shape>
            <w10:wrap type="none"/>
          </v:group>
        </w:pict>
      </w:r>
    </w:p>
    <w:p>
      <w:pPr>
        <w:spacing w:line="853" w:lineRule="exact" w:before="0"/>
        <w:ind w:left="1007" w:right="0" w:firstLine="0"/>
        <w:jc w:val="left"/>
        <w:rPr>
          <w:rFonts w:ascii="SimSun" w:hAnsi="SimSun" w:cs="SimSun" w:eastAsia="SimSun"/>
          <w:sz w:val="71"/>
          <w:szCs w:val="71"/>
        </w:rPr>
      </w:pPr>
      <w:r>
        <w:rPr>
          <w:rFonts w:ascii="Arial" w:hAnsi="Arial" w:cs="Arial" w:eastAsia="Arial"/>
          <w:spacing w:val="-1"/>
          <w:position w:val="1"/>
          <w:sz w:val="71"/>
          <w:szCs w:val="71"/>
        </w:rPr>
        <w:t>KL</w:t>
      </w:r>
      <w:r>
        <w:rPr>
          <w:rFonts w:ascii="Arial" w:hAnsi="Arial" w:cs="Arial" w:eastAsia="Arial"/>
          <w:spacing w:val="3"/>
          <w:position w:val="1"/>
          <w:sz w:val="71"/>
          <w:szCs w:val="71"/>
        </w:rPr>
        <w:t>D</w:t>
      </w:r>
      <w:r>
        <w:rPr>
          <w:rFonts w:ascii="Arial" w:hAnsi="Arial" w:cs="Arial" w:eastAsia="Arial"/>
          <w:spacing w:val="1"/>
          <w:position w:val="1"/>
          <w:sz w:val="71"/>
          <w:szCs w:val="71"/>
        </w:rPr>
        <w:t>+</w:t>
      </w:r>
      <w:r>
        <w:rPr>
          <w:rFonts w:ascii="Arial" w:hAnsi="Arial" w:cs="Arial" w:eastAsia="Arial"/>
          <w:spacing w:val="-1"/>
          <w:position w:val="1"/>
          <w:sz w:val="71"/>
          <w:szCs w:val="71"/>
        </w:rPr>
        <w:t>L067E112</w:t>
      </w:r>
      <w:r>
        <w:rPr>
          <w:rFonts w:ascii="Arial" w:hAnsi="Arial" w:cs="Arial" w:eastAsia="Arial"/>
          <w:position w:val="1"/>
          <w:sz w:val="71"/>
          <w:szCs w:val="71"/>
        </w:rPr>
        <w:t>-</w:t>
      </w:r>
      <w:r>
        <w:rPr>
          <w:rFonts w:ascii="Arial" w:hAnsi="Arial" w:cs="Arial" w:eastAsia="Arial"/>
          <w:spacing w:val="-1"/>
          <w:position w:val="1"/>
          <w:sz w:val="71"/>
          <w:szCs w:val="71"/>
        </w:rPr>
        <w:t>0</w:t>
      </w:r>
      <w:r>
        <w:rPr>
          <w:rFonts w:ascii="Arial" w:hAnsi="Arial" w:cs="Arial" w:eastAsia="Arial"/>
          <w:spacing w:val="28"/>
          <w:position w:val="1"/>
          <w:sz w:val="71"/>
          <w:szCs w:val="71"/>
        </w:rPr>
        <w:t>2</w:t>
      </w:r>
      <w:r>
        <w:rPr>
          <w:rFonts w:ascii="SimSun" w:hAnsi="SimSun" w:cs="SimSun" w:eastAsia="SimSun"/>
          <w:sz w:val="71"/>
          <w:szCs w:val="71"/>
        </w:rPr>
        <w:t>框图简介</w:t>
      </w:r>
    </w:p>
    <w:p>
      <w:pPr>
        <w:spacing w:after="0" w:line="853" w:lineRule="exact"/>
        <w:jc w:val="left"/>
        <w:rPr>
          <w:rFonts w:ascii="SimSun" w:hAnsi="SimSun" w:cs="SimSun" w:eastAsia="SimSun"/>
          <w:sz w:val="71"/>
          <w:szCs w:val="71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100" w:lineRule="exact" w:before="4"/>
        <w:rPr>
          <w:sz w:val="10"/>
          <w:szCs w:val="10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11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892" w:lineRule="exact" w:before="0"/>
        <w:ind w:left="111" w:right="0" w:firstLine="0"/>
        <w:jc w:val="left"/>
        <w:rPr>
          <w:rFonts w:ascii="SimSun" w:hAnsi="SimSun" w:cs="SimSun" w:eastAsia="SimSun"/>
          <w:sz w:val="79"/>
          <w:szCs w:val="79"/>
        </w:rPr>
      </w:pPr>
      <w:r>
        <w:rPr>
          <w:rFonts w:ascii="SimSun" w:hAnsi="SimSun" w:cs="SimSun" w:eastAsia="SimSun"/>
          <w:sz w:val="79"/>
          <w:szCs w:val="79"/>
        </w:rPr>
        <w:t>采用主要元器件介绍</w:t>
      </w:r>
    </w:p>
    <w:p>
      <w:pPr>
        <w:spacing w:after="0" w:line="892" w:lineRule="exact"/>
        <w:jc w:val="left"/>
        <w:rPr>
          <w:rFonts w:ascii="SimSun" w:hAnsi="SimSun" w:cs="SimSun" w:eastAsia="SimSun"/>
          <w:sz w:val="79"/>
          <w:szCs w:val="79"/>
        </w:rPr>
        <w:sectPr>
          <w:pgSz w:w="16838" w:h="11920" w:orient="landscape"/>
          <w:pgMar w:top="1100" w:bottom="280" w:left="2120" w:right="2420"/>
        </w:sectPr>
      </w:pPr>
    </w:p>
    <w:p>
      <w:pPr>
        <w:spacing w:line="180" w:lineRule="exact" w:before="5"/>
        <w:rPr>
          <w:sz w:val="18"/>
          <w:szCs w:val="18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10" coordorigin="1260,583" coordsize="14321,10742">
            <v:shape style="position:absolute;left:1260;top:583;width:14321;height:10742" type="#_x0000_t75" stroked="false">
              <v:imagedata r:id="rId6" o:title=""/>
            </v:shape>
            <v:group style="position:absolute;left:1872;top:3240;width:11938;height:5868" coordorigin="1872,3240" coordsize="11938,5868">
              <v:shape style="position:absolute;left:1872;top:3240;width:11938;height:5868" coordorigin="1872,3240" coordsize="11938,5868" path="m1872,3240l1872,9108,13810,9108,13810,3240,1872,3240xe" filled="t" fillcolor="#FFFFFF" stroked="f">
                <v:path arrowok="t"/>
                <v:fill type="solid"/>
              </v:shape>
            </v:group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768" w:lineRule="exact" w:before="0"/>
        <w:ind w:left="1064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Arial" w:hAnsi="Arial" w:cs="Arial" w:eastAsia="Arial"/>
          <w:position w:val="1"/>
          <w:sz w:val="63"/>
          <w:szCs w:val="63"/>
        </w:rPr>
        <w:t>OZ9986</w:t>
      </w:r>
      <w:r>
        <w:rPr>
          <w:rFonts w:ascii="SimSun" w:hAnsi="SimSun" w:cs="SimSun" w:eastAsia="SimSun"/>
          <w:sz w:val="63"/>
          <w:szCs w:val="63"/>
        </w:rPr>
        <w:t>介绍</w:t>
      </w:r>
    </w:p>
    <w:p>
      <w:pPr>
        <w:spacing w:line="170" w:lineRule="exact" w:before="6"/>
        <w:rPr>
          <w:sz w:val="17"/>
          <w:szCs w:val="17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5" w:lineRule="auto" w:before="44"/>
        <w:ind w:left="135" w:right="903" w:firstLine="1036"/>
        <w:jc w:val="both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pacing w:val="1"/>
          <w:sz w:val="47"/>
          <w:szCs w:val="47"/>
        </w:rPr>
        <w:t>OZ9986是一款可以单独进行对LED背光的驱动。</w:t>
      </w:r>
      <w:r>
        <w:rPr>
          <w:rFonts w:ascii="SimSun" w:hAnsi="SimSun" w:cs="SimSun" w:eastAsia="SimSun"/>
          <w:spacing w:val="30"/>
          <w:w w:val="101"/>
          <w:sz w:val="47"/>
          <w:szCs w:val="47"/>
        </w:rPr>
        <w:t> </w:t>
      </w:r>
      <w:r>
        <w:rPr>
          <w:rFonts w:ascii="SimSun" w:hAnsi="SimSun" w:cs="SimSun" w:eastAsia="SimSun"/>
          <w:sz w:val="47"/>
          <w:szCs w:val="47"/>
        </w:rPr>
        <w:t>内部电路有升压控制电路、光亮度调整、自动稳光控</w:t>
      </w:r>
      <w:r>
        <w:rPr>
          <w:rFonts w:ascii="SimSun" w:hAnsi="SimSun" w:cs="SimSun" w:eastAsia="SimSun"/>
          <w:w w:val="101"/>
          <w:sz w:val="47"/>
          <w:szCs w:val="47"/>
        </w:rPr>
        <w:t> </w:t>
      </w:r>
      <w:r>
        <w:rPr>
          <w:rFonts w:ascii="SimSun" w:hAnsi="SimSun" w:cs="SimSun" w:eastAsia="SimSun"/>
          <w:spacing w:val="1"/>
          <w:sz w:val="47"/>
          <w:szCs w:val="47"/>
        </w:rPr>
        <w:t>制、LED负载过流保护、LED负载轻载保护电路、驱动</w:t>
      </w:r>
      <w:r>
        <w:rPr>
          <w:rFonts w:ascii="SimSun" w:hAnsi="SimSun" w:cs="SimSun" w:eastAsia="SimSun"/>
          <w:spacing w:val="22"/>
          <w:w w:val="101"/>
          <w:sz w:val="47"/>
          <w:szCs w:val="47"/>
        </w:rPr>
        <w:t> </w:t>
      </w:r>
      <w:r>
        <w:rPr>
          <w:rFonts w:ascii="SimSun" w:hAnsi="SimSun" w:cs="SimSun" w:eastAsia="SimSun"/>
          <w:sz w:val="47"/>
          <w:szCs w:val="47"/>
        </w:rPr>
        <w:t>电压过压保护电路。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line="203" w:lineRule="auto" w:before="111"/>
        <w:ind w:left="135" w:right="910" w:firstLine="2325"/>
        <w:jc w:val="left"/>
        <w:rPr>
          <w:rFonts w:ascii="SimSun" w:hAnsi="SimSun" w:cs="SimSun" w:eastAsia="SimSun"/>
          <w:sz w:val="47"/>
          <w:szCs w:val="47"/>
        </w:rPr>
      </w:pPr>
      <w:r>
        <w:rPr>
          <w:rFonts w:ascii="SimSun" w:hAnsi="SimSun" w:cs="SimSun" w:eastAsia="SimSun"/>
          <w:sz w:val="47"/>
          <w:szCs w:val="47"/>
        </w:rPr>
        <w:t>具有同时3路升压驱动输出和回路电流检</w:t>
      </w:r>
      <w:r>
        <w:rPr>
          <w:rFonts w:ascii="SimSun" w:hAnsi="SimSun" w:cs="SimSun" w:eastAsia="SimSun"/>
          <w:spacing w:val="28"/>
          <w:w w:val="101"/>
          <w:sz w:val="47"/>
          <w:szCs w:val="47"/>
        </w:rPr>
        <w:t> </w:t>
      </w:r>
      <w:r>
        <w:rPr>
          <w:rFonts w:ascii="SimSun" w:hAnsi="SimSun" w:cs="SimSun" w:eastAsia="SimSun"/>
          <w:sz w:val="47"/>
          <w:szCs w:val="47"/>
        </w:rPr>
        <w:t>测功能。同时6路LED负载亮度调整控制和回路电流检</w:t>
      </w:r>
      <w:r>
        <w:rPr>
          <w:rFonts w:ascii="SimSun" w:hAnsi="SimSun" w:cs="SimSun" w:eastAsia="SimSun"/>
          <w:spacing w:val="42"/>
          <w:w w:val="101"/>
          <w:sz w:val="47"/>
          <w:szCs w:val="47"/>
        </w:rPr>
        <w:t> </w:t>
      </w:r>
      <w:r>
        <w:rPr>
          <w:rFonts w:ascii="SimSun" w:hAnsi="SimSun" w:cs="SimSun" w:eastAsia="SimSun"/>
          <w:sz w:val="47"/>
          <w:szCs w:val="47"/>
        </w:rPr>
        <w:t>测功能。每一路都是单独控制，当有一组负载</w:t>
      </w:r>
      <w:r>
        <w:rPr>
          <w:rFonts w:ascii="SimSun" w:hAnsi="SimSun" w:cs="SimSun" w:eastAsia="SimSun"/>
          <w:spacing w:val="-87"/>
          <w:sz w:val="47"/>
          <w:szCs w:val="47"/>
        </w:rPr>
        <w:t> </w:t>
      </w:r>
      <w:r>
        <w:rPr>
          <w:rFonts w:ascii="SimSun" w:hAnsi="SimSun" w:cs="SimSun" w:eastAsia="SimSun"/>
          <w:spacing w:val="1"/>
          <w:sz w:val="47"/>
          <w:szCs w:val="47"/>
        </w:rPr>
        <w:t>LED发</w:t>
      </w:r>
      <w:r>
        <w:rPr>
          <w:rFonts w:ascii="SimSun" w:hAnsi="SimSun" w:cs="SimSun" w:eastAsia="SimSun"/>
          <w:spacing w:val="23"/>
          <w:w w:val="101"/>
          <w:sz w:val="47"/>
          <w:szCs w:val="47"/>
        </w:rPr>
        <w:t> </w:t>
      </w:r>
      <w:r>
        <w:rPr>
          <w:rFonts w:ascii="SimSun" w:hAnsi="SimSun" w:cs="SimSun" w:eastAsia="SimSun"/>
          <w:sz w:val="47"/>
          <w:szCs w:val="47"/>
        </w:rPr>
        <w:t>光管发生短路或者断路等一些故障时，这一路会单独</w:t>
      </w:r>
      <w:r>
        <w:rPr>
          <w:rFonts w:ascii="SimSun" w:hAnsi="SimSun" w:cs="SimSun" w:eastAsia="SimSun"/>
          <w:w w:val="101"/>
          <w:sz w:val="47"/>
          <w:szCs w:val="47"/>
        </w:rPr>
        <w:t> </w:t>
      </w:r>
      <w:r>
        <w:rPr>
          <w:rFonts w:ascii="SimSun" w:hAnsi="SimSun" w:cs="SimSun" w:eastAsia="SimSun"/>
          <w:sz w:val="47"/>
          <w:szCs w:val="47"/>
        </w:rPr>
        <w:t>的关闭，而其他的几路不受到影响，可以正常工作。</w:t>
      </w:r>
      <w:r>
        <w:rPr>
          <w:rFonts w:ascii="SimSun" w:hAnsi="SimSun" w:cs="SimSun" w:eastAsia="SimSun"/>
          <w:sz w:val="47"/>
          <w:szCs w:val="47"/>
        </w:rPr>
      </w:r>
    </w:p>
    <w:p>
      <w:pPr>
        <w:spacing w:after="0" w:line="203" w:lineRule="auto"/>
        <w:jc w:val="left"/>
        <w:rPr>
          <w:rFonts w:ascii="SimSun" w:hAnsi="SimSun" w:cs="SimSun" w:eastAsia="SimSun"/>
          <w:sz w:val="47"/>
          <w:szCs w:val="47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130" w:lineRule="exact" w:before="2"/>
        <w:rPr>
          <w:sz w:val="13"/>
          <w:szCs w:val="13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768" w:lineRule="exact" w:before="0"/>
        <w:ind w:left="1909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Arial" w:hAnsi="Arial" w:cs="Arial" w:eastAsia="Arial"/>
          <w:position w:val="1"/>
          <w:sz w:val="63"/>
          <w:szCs w:val="63"/>
        </w:rPr>
        <w:t>OZ9986</w:t>
      </w:r>
      <w:r>
        <w:rPr>
          <w:rFonts w:ascii="SimSun" w:hAnsi="SimSun" w:cs="SimSun" w:eastAsia="SimSun"/>
          <w:sz w:val="63"/>
          <w:szCs w:val="63"/>
        </w:rPr>
        <w:t>引脚介绍</w: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20" w:lineRule="exact" w:before="4"/>
        <w:rPr>
          <w:sz w:val="22"/>
          <w:szCs w:val="22"/>
        </w:rPr>
      </w:pPr>
    </w:p>
    <w:p>
      <w:pPr>
        <w:spacing w:after="0" w:line="220" w:lineRule="exact"/>
        <w:rPr>
          <w:sz w:val="22"/>
          <w:szCs w:val="22"/>
        </w:rPr>
        <w:sectPr>
          <w:pgSz w:w="16838" w:h="11920" w:orient="landscape"/>
          <w:pgMar w:top="1100" w:bottom="280" w:left="1460" w:right="1580"/>
        </w:sectPr>
      </w:pPr>
    </w:p>
    <w:p>
      <w:pPr>
        <w:spacing w:line="366" w:lineRule="auto" w:before="147"/>
        <w:ind w:left="1348" w:right="0" w:hanging="116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w w:val="105"/>
          <w:sz w:val="23"/>
          <w:szCs w:val="23"/>
        </w:rPr>
        <w:t>定时电阻设定工作频率</w:t>
      </w:r>
      <w:r>
        <w:rPr>
          <w:rFonts w:ascii="SimSun" w:hAnsi="SimSun" w:cs="SimSun" w:eastAsia="SimSun"/>
          <w:w w:val="103"/>
          <w:sz w:val="23"/>
          <w:szCs w:val="23"/>
        </w:rPr>
        <w:t> </w:t>
      </w:r>
      <w:r>
        <w:rPr>
          <w:rFonts w:ascii="SimSun" w:hAnsi="SimSun" w:cs="SimSun" w:eastAsia="SimSun"/>
          <w:sz w:val="23"/>
          <w:szCs w:val="23"/>
        </w:rPr>
        <w:t>过电压和过驱动保护阀值</w:t>
      </w:r>
      <w:r>
        <w:rPr>
          <w:rFonts w:ascii="SimSun" w:hAnsi="SimSun" w:cs="SimSun" w:eastAsia="SimSun"/>
          <w:sz w:val="23"/>
          <w:szCs w:val="23"/>
        </w:rPr>
      </w:r>
    </w:p>
    <w:p>
      <w:pPr>
        <w:spacing w:line="230" w:lineRule="exact" w:before="9"/>
        <w:rPr>
          <w:sz w:val="23"/>
          <w:szCs w:val="23"/>
        </w:rPr>
      </w:pPr>
    </w:p>
    <w:p>
      <w:pPr>
        <w:spacing w:line="240" w:lineRule="exact" w:before="0"/>
        <w:rPr>
          <w:sz w:val="24"/>
          <w:szCs w:val="24"/>
        </w:rPr>
      </w:pPr>
    </w:p>
    <w:p>
      <w:pPr>
        <w:spacing w:before="0"/>
        <w:ind w:left="555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w w:val="105"/>
          <w:position w:val="1"/>
          <w:sz w:val="23"/>
          <w:szCs w:val="23"/>
        </w:rPr>
        <w:t>功率</w:t>
      </w:r>
      <w:r>
        <w:rPr>
          <w:rFonts w:ascii="Arial" w:hAnsi="Arial" w:cs="Arial" w:eastAsia="Arial"/>
          <w:w w:val="105"/>
          <w:sz w:val="23"/>
          <w:szCs w:val="23"/>
        </w:rPr>
        <w:t>MOSFET</w:t>
      </w:r>
      <w:r>
        <w:rPr>
          <w:rFonts w:ascii="SimSun" w:hAnsi="SimSun" w:cs="SimSun" w:eastAsia="SimSun"/>
          <w:w w:val="105"/>
          <w:position w:val="1"/>
          <w:sz w:val="23"/>
          <w:szCs w:val="23"/>
        </w:rPr>
        <w:t>电流检测</w:t>
      </w:r>
      <w:r>
        <w:rPr>
          <w:rFonts w:ascii="SimSun" w:hAnsi="SimSun" w:cs="SimSun" w:eastAsia="SimSun"/>
          <w:sz w:val="23"/>
          <w:szCs w:val="23"/>
        </w:rPr>
      </w:r>
    </w:p>
    <w:p>
      <w:pPr>
        <w:spacing w:line="260" w:lineRule="exact" w:before="0"/>
        <w:rPr>
          <w:sz w:val="26"/>
          <w:szCs w:val="26"/>
        </w:rPr>
      </w:pPr>
    </w:p>
    <w:p>
      <w:pPr>
        <w:spacing w:line="260" w:lineRule="exact" w:before="0"/>
        <w:rPr>
          <w:sz w:val="26"/>
          <w:szCs w:val="26"/>
        </w:rPr>
      </w:pPr>
    </w:p>
    <w:p>
      <w:pPr>
        <w:spacing w:line="280" w:lineRule="exact" w:before="9"/>
        <w:rPr>
          <w:sz w:val="28"/>
          <w:szCs w:val="28"/>
        </w:rPr>
      </w:pPr>
    </w:p>
    <w:p>
      <w:pPr>
        <w:spacing w:before="0"/>
        <w:ind w:left="1232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w w:val="105"/>
          <w:sz w:val="23"/>
          <w:szCs w:val="23"/>
        </w:rPr>
        <w:t>软启动器和升压补偿</w:t>
      </w:r>
      <w:r>
        <w:rPr>
          <w:rFonts w:ascii="SimSun" w:hAnsi="SimSun" w:cs="SimSun" w:eastAsia="SimSun"/>
          <w:sz w:val="23"/>
          <w:szCs w:val="23"/>
        </w:rPr>
      </w:r>
    </w:p>
    <w:p>
      <w:pPr>
        <w:spacing w:before="41"/>
        <w:ind w:left="0" w:right="432" w:firstLine="0"/>
        <w:jc w:val="righ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sz w:val="23"/>
          <w:szCs w:val="23"/>
        </w:rPr>
        <w:t>模拟地</w:t>
      </w:r>
    </w:p>
    <w:p>
      <w:pPr>
        <w:spacing w:line="240" w:lineRule="exact" w:before="0"/>
        <w:rPr>
          <w:sz w:val="24"/>
          <w:szCs w:val="24"/>
        </w:rPr>
      </w:pPr>
    </w:p>
    <w:p>
      <w:pPr>
        <w:spacing w:line="340" w:lineRule="exact" w:before="20"/>
        <w:rPr>
          <w:sz w:val="34"/>
          <w:szCs w:val="34"/>
        </w:rPr>
      </w:pPr>
    </w:p>
    <w:p>
      <w:pPr>
        <w:spacing w:before="0"/>
        <w:ind w:left="109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w w:val="105"/>
          <w:position w:val="1"/>
          <w:sz w:val="23"/>
          <w:szCs w:val="23"/>
        </w:rPr>
        <w:t>功率</w:t>
      </w:r>
      <w:r>
        <w:rPr>
          <w:rFonts w:ascii="Arial" w:hAnsi="Arial" w:cs="Arial" w:eastAsia="Arial"/>
          <w:w w:val="105"/>
          <w:sz w:val="23"/>
          <w:szCs w:val="23"/>
        </w:rPr>
        <w:t>MOSFET</w:t>
      </w:r>
      <w:r>
        <w:rPr>
          <w:rFonts w:ascii="SimSun" w:hAnsi="SimSun" w:cs="SimSun" w:eastAsia="SimSun"/>
          <w:w w:val="105"/>
          <w:position w:val="1"/>
          <w:sz w:val="23"/>
          <w:szCs w:val="23"/>
        </w:rPr>
        <w:t>的驱动器输出</w:t>
      </w:r>
      <w:r>
        <w:rPr>
          <w:rFonts w:ascii="SimSun" w:hAnsi="SimSun" w:cs="SimSun" w:eastAsia="SimSun"/>
          <w:sz w:val="23"/>
          <w:szCs w:val="23"/>
        </w:rPr>
      </w:r>
    </w:p>
    <w:p>
      <w:pPr>
        <w:spacing w:line="260" w:lineRule="exact" w:before="0"/>
        <w:rPr>
          <w:sz w:val="26"/>
          <w:szCs w:val="26"/>
        </w:rPr>
      </w:pPr>
    </w:p>
    <w:p>
      <w:pPr>
        <w:spacing w:line="260" w:lineRule="exact" w:before="0"/>
        <w:rPr>
          <w:sz w:val="26"/>
          <w:szCs w:val="26"/>
        </w:rPr>
      </w:pPr>
    </w:p>
    <w:p>
      <w:pPr>
        <w:spacing w:line="280" w:lineRule="exact" w:before="9"/>
        <w:rPr>
          <w:sz w:val="28"/>
          <w:szCs w:val="28"/>
        </w:rPr>
      </w:pPr>
    </w:p>
    <w:p>
      <w:pPr>
        <w:spacing w:line="366" w:lineRule="auto" w:before="0"/>
        <w:ind w:left="555" w:right="770" w:firstLine="1922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sz w:val="23"/>
          <w:szCs w:val="23"/>
        </w:rPr>
        <w:t>电源地</w:t>
      </w:r>
      <w:r>
        <w:rPr>
          <w:rFonts w:ascii="SimSun" w:hAnsi="SimSun" w:cs="SimSun" w:eastAsia="SimSun"/>
          <w:w w:val="103"/>
          <w:sz w:val="23"/>
          <w:szCs w:val="23"/>
        </w:rPr>
        <w:t> </w:t>
      </w:r>
      <w:r>
        <w:rPr>
          <w:rFonts w:ascii="SimSun" w:hAnsi="SimSun" w:cs="SimSun" w:eastAsia="SimSun"/>
          <w:w w:val="105"/>
          <w:sz w:val="23"/>
          <w:szCs w:val="23"/>
        </w:rPr>
        <w:t>功率集成电路电源输入</w:t>
      </w:r>
      <w:r>
        <w:rPr>
          <w:rFonts w:ascii="SimSun" w:hAnsi="SimSun" w:cs="SimSun" w:eastAsia="SimSun"/>
          <w:sz w:val="23"/>
          <w:szCs w:val="23"/>
        </w:rPr>
      </w:r>
    </w:p>
    <w:p>
      <w:pPr>
        <w:tabs>
          <w:tab w:pos="4055" w:val="left" w:leader="none"/>
        </w:tabs>
        <w:spacing w:before="39"/>
        <w:ind w:left="1693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w w:val="105"/>
        </w:rPr>
        <w:br w:type="column"/>
      </w:r>
      <w:r>
        <w:rPr>
          <w:rFonts w:ascii="Arial" w:hAnsi="Arial" w:cs="Arial" w:eastAsia="Arial"/>
          <w:color w:val="FF0000"/>
          <w:spacing w:val="-1"/>
          <w:w w:val="105"/>
          <w:position w:val="-11"/>
          <w:sz w:val="23"/>
          <w:szCs w:val="23"/>
        </w:rPr>
        <w:t>5V</w:t>
        <w:tab/>
      </w:r>
      <w:r>
        <w:rPr>
          <w:rFonts w:ascii="SimSun" w:hAnsi="SimSun" w:cs="SimSun" w:eastAsia="SimSun"/>
          <w:color w:val="000000"/>
          <w:w w:val="105"/>
          <w:sz w:val="23"/>
          <w:szCs w:val="23"/>
        </w:rPr>
        <w:t>接供电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line="408" w:lineRule="auto" w:before="11"/>
        <w:ind w:left="4055" w:right="109" w:hanging="108"/>
        <w:jc w:val="both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spacing w:val="-1"/>
          <w:sz w:val="20"/>
          <w:szCs w:val="20"/>
        </w:rPr>
        <w:t>同步信号和</w:t>
      </w:r>
      <w:r>
        <w:rPr>
          <w:rFonts w:ascii="Arial" w:hAnsi="Arial" w:cs="Arial" w:eastAsia="Arial"/>
          <w:spacing w:val="-1"/>
          <w:sz w:val="20"/>
          <w:szCs w:val="20"/>
        </w:rPr>
        <w:t>PWM</w:t>
      </w:r>
      <w:r>
        <w:rPr>
          <w:rFonts w:ascii="SimSun" w:hAnsi="SimSun" w:cs="SimSun" w:eastAsia="SimSun"/>
          <w:spacing w:val="-1"/>
          <w:sz w:val="20"/>
          <w:szCs w:val="20"/>
        </w:rPr>
        <w:t>调光频率电阻设置锁相环补偿</w:t>
      </w:r>
      <w:r>
        <w:rPr>
          <w:rFonts w:ascii="SimSun" w:hAnsi="SimSun" w:cs="SimSun" w:eastAsia="SimSun"/>
          <w:spacing w:val="21"/>
          <w:sz w:val="20"/>
          <w:szCs w:val="20"/>
        </w:rPr>
        <w:t> </w:t>
      </w:r>
      <w:r>
        <w:rPr>
          <w:rFonts w:ascii="SimSun" w:hAnsi="SimSun" w:cs="SimSun" w:eastAsia="SimSun"/>
          <w:position w:val="1"/>
          <w:sz w:val="23"/>
          <w:szCs w:val="23"/>
        </w:rPr>
        <w:t>直流电压来设置同步的</w:t>
      </w:r>
      <w:r>
        <w:rPr>
          <w:rFonts w:ascii="Arial" w:hAnsi="Arial" w:cs="Arial" w:eastAsia="Arial"/>
          <w:sz w:val="23"/>
          <w:szCs w:val="23"/>
        </w:rPr>
        <w:t>PWM</w:t>
      </w:r>
      <w:r>
        <w:rPr>
          <w:rFonts w:ascii="SimSun" w:hAnsi="SimSun" w:cs="SimSun" w:eastAsia="SimSun"/>
          <w:position w:val="1"/>
          <w:sz w:val="23"/>
          <w:szCs w:val="23"/>
        </w:rPr>
        <w:t>调光频率</w:t>
      </w:r>
      <w:r>
        <w:rPr>
          <w:rFonts w:ascii="SimSun" w:hAnsi="SimSun" w:cs="SimSun" w:eastAsia="SimSun"/>
          <w:spacing w:val="28"/>
          <w:w w:val="103"/>
          <w:position w:val="1"/>
          <w:sz w:val="23"/>
          <w:szCs w:val="23"/>
        </w:rPr>
        <w:t> </w:t>
      </w:r>
      <w:r>
        <w:rPr>
          <w:rFonts w:ascii="SimSun" w:hAnsi="SimSun" w:cs="SimSun" w:eastAsia="SimSun"/>
          <w:sz w:val="23"/>
          <w:szCs w:val="23"/>
        </w:rPr>
        <w:t>背光的输入信号</w:t>
      </w:r>
      <w:r>
        <w:rPr>
          <w:rFonts w:ascii="SimSun" w:hAnsi="SimSun" w:cs="SimSun" w:eastAsia="SimSun"/>
          <w:sz w:val="23"/>
          <w:szCs w:val="23"/>
        </w:rPr>
      </w:r>
    </w:p>
    <w:p>
      <w:pPr>
        <w:tabs>
          <w:tab w:pos="4055" w:val="left" w:leader="none"/>
        </w:tabs>
        <w:spacing w:before="100"/>
        <w:ind w:left="1693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Arial" w:hAnsi="Arial" w:cs="Arial" w:eastAsia="Arial"/>
          <w:color w:val="FF0000"/>
          <w:spacing w:val="-3"/>
          <w:w w:val="105"/>
          <w:position w:val="-10"/>
          <w:sz w:val="23"/>
          <w:szCs w:val="23"/>
        </w:rPr>
        <w:t>5V</w:t>
        <w:tab/>
      </w:r>
      <w:r>
        <w:rPr>
          <w:rFonts w:ascii="SimSun" w:hAnsi="SimSun" w:cs="SimSun" w:eastAsia="SimSun"/>
          <w:color w:val="000000"/>
          <w:w w:val="105"/>
          <w:position w:val="1"/>
          <w:sz w:val="23"/>
          <w:szCs w:val="23"/>
        </w:rPr>
        <w:t>信号电源的</w:t>
      </w:r>
      <w:r>
        <w:rPr>
          <w:rFonts w:ascii="Arial" w:hAnsi="Arial" w:cs="Arial" w:eastAsia="Arial"/>
          <w:color w:val="000000"/>
          <w:w w:val="105"/>
          <w:sz w:val="23"/>
          <w:szCs w:val="23"/>
        </w:rPr>
        <w:t>IC</w:t>
      </w:r>
      <w:r>
        <w:rPr>
          <w:rFonts w:ascii="SimSun" w:hAnsi="SimSun" w:cs="SimSun" w:eastAsia="SimSun"/>
          <w:color w:val="000000"/>
          <w:w w:val="105"/>
          <w:position w:val="1"/>
          <w:sz w:val="23"/>
          <w:szCs w:val="23"/>
        </w:rPr>
        <w:t>电源输入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line="360" w:lineRule="exact" w:before="0"/>
        <w:rPr>
          <w:sz w:val="36"/>
          <w:szCs w:val="36"/>
        </w:rPr>
      </w:pPr>
    </w:p>
    <w:p>
      <w:pPr>
        <w:spacing w:line="360" w:lineRule="exact" w:before="0"/>
        <w:rPr>
          <w:sz w:val="36"/>
          <w:szCs w:val="36"/>
        </w:rPr>
      </w:pPr>
    </w:p>
    <w:p>
      <w:pPr>
        <w:spacing w:line="420" w:lineRule="exact" w:before="3"/>
        <w:rPr>
          <w:sz w:val="42"/>
          <w:szCs w:val="42"/>
        </w:rPr>
      </w:pPr>
    </w:p>
    <w:p>
      <w:pPr>
        <w:spacing w:before="0"/>
        <w:ind w:left="4623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spacing w:val="-1"/>
          <w:w w:val="105"/>
          <w:position w:val="1"/>
          <w:sz w:val="23"/>
          <w:szCs w:val="23"/>
        </w:rPr>
        <w:t>每串</w:t>
      </w:r>
      <w:r>
        <w:rPr>
          <w:rFonts w:ascii="Arial" w:hAnsi="Arial" w:cs="Arial" w:eastAsia="Arial"/>
          <w:spacing w:val="-1"/>
          <w:w w:val="105"/>
          <w:sz w:val="23"/>
          <w:szCs w:val="23"/>
        </w:rPr>
        <w:t>LED</w:t>
      </w:r>
      <w:r>
        <w:rPr>
          <w:rFonts w:ascii="SimSun" w:hAnsi="SimSun" w:cs="SimSun" w:eastAsia="SimSun"/>
          <w:spacing w:val="-1"/>
          <w:w w:val="105"/>
          <w:position w:val="1"/>
          <w:sz w:val="23"/>
          <w:szCs w:val="23"/>
        </w:rPr>
        <w:t>电流平衡控制</w:t>
      </w:r>
      <w:r>
        <w:rPr>
          <w:rFonts w:ascii="SimSun" w:hAnsi="SimSun" w:cs="SimSun" w:eastAsia="SimSun"/>
          <w:sz w:val="23"/>
          <w:szCs w:val="23"/>
        </w:rPr>
      </w:r>
    </w:p>
    <w:p>
      <w:pPr>
        <w:spacing w:line="190" w:lineRule="exact" w:before="3"/>
        <w:rPr>
          <w:sz w:val="19"/>
          <w:szCs w:val="19"/>
        </w:rPr>
      </w:pPr>
    </w:p>
    <w:p>
      <w:pPr>
        <w:spacing w:line="260" w:lineRule="exact" w:before="0"/>
        <w:rPr>
          <w:sz w:val="26"/>
          <w:szCs w:val="26"/>
        </w:rPr>
      </w:pPr>
    </w:p>
    <w:p>
      <w:pPr>
        <w:spacing w:line="260" w:lineRule="exact" w:before="0"/>
        <w:rPr>
          <w:sz w:val="26"/>
          <w:szCs w:val="26"/>
        </w:rPr>
      </w:pPr>
    </w:p>
    <w:p>
      <w:pPr>
        <w:spacing w:line="260" w:lineRule="exact" w:before="0"/>
        <w:rPr>
          <w:sz w:val="26"/>
          <w:szCs w:val="26"/>
        </w:rPr>
      </w:pPr>
    </w:p>
    <w:p>
      <w:pPr>
        <w:spacing w:line="260" w:lineRule="exact" w:before="0"/>
        <w:rPr>
          <w:sz w:val="26"/>
          <w:szCs w:val="26"/>
        </w:rPr>
      </w:pPr>
    </w:p>
    <w:p>
      <w:pPr>
        <w:spacing w:line="260" w:lineRule="exact" w:before="0"/>
        <w:rPr>
          <w:sz w:val="26"/>
          <w:szCs w:val="26"/>
        </w:rPr>
      </w:pPr>
    </w:p>
    <w:p>
      <w:pPr>
        <w:tabs>
          <w:tab w:pos="4508" w:val="left" w:leader="none"/>
        </w:tabs>
        <w:spacing w:before="0"/>
        <w:ind w:left="109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Arial" w:hAnsi="Arial" w:cs="Arial" w:eastAsia="Arial"/>
          <w:color w:val="FF0000"/>
          <w:spacing w:val="-3"/>
          <w:w w:val="105"/>
          <w:position w:val="-11"/>
          <w:sz w:val="23"/>
          <w:szCs w:val="23"/>
        </w:rPr>
        <w:t>5V</w:t>
        <w:tab/>
      </w:r>
      <w:r>
        <w:rPr>
          <w:rFonts w:ascii="SimSun" w:hAnsi="SimSun" w:cs="SimSun" w:eastAsia="SimSun"/>
          <w:color w:val="000000"/>
          <w:w w:val="105"/>
          <w:sz w:val="23"/>
          <w:szCs w:val="23"/>
        </w:rPr>
        <w:t>集成电路启用（背光开关）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after="0"/>
        <w:jc w:val="left"/>
        <w:rPr>
          <w:rFonts w:ascii="SimSun" w:hAnsi="SimSun" w:cs="SimSun" w:eastAsia="SimSun"/>
          <w:sz w:val="23"/>
          <w:szCs w:val="23"/>
        </w:rPr>
        <w:sectPr>
          <w:type w:val="continuous"/>
          <w:pgSz w:w="16838" w:h="11920" w:orient="landscape"/>
          <w:pgMar w:top="1100" w:bottom="280" w:left="1460" w:right="1580"/>
          <w:cols w:num="2" w:equalWidth="0">
            <w:col w:w="3962" w:space="1675"/>
            <w:col w:w="8161"/>
          </w:cols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09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4817;top:2686;width:6566;height:8122" type="#_x0000_t75" stroked="false">
              <v:imagedata r:id="rId32" o:title=""/>
            </v:shape>
            <v:group style="position:absolute;left:10901;top:5609;width:590;height:2599" coordorigin="10901,5609" coordsize="590,2599">
              <v:shape style="position:absolute;left:10901;top:5609;width:590;height:2599" coordorigin="10901,5609" coordsize="590,2599" path="m10901,5609l10976,5617,11046,5638,11105,5672,11152,5715,11190,5782,11196,5825,11196,6696,11197,6715,11224,6785,11265,6832,11319,6869,11385,6896,11458,6911,11491,6912,11465,6913,11440,6915,11368,6932,11305,6960,11254,6999,11217,7047,11196,7122,11196,7992,11178,8065,11127,8128,11073,8165,11007,8192,10934,8207,10908,8208e" filled="f" stroked="t" strokeweight="4.32pt" strokecolor="#000000">
                <v:path arrowok="t"/>
              </v:shape>
            </v:group>
            <v:group style="position:absolute;left:10901;top:9108;width:475;height:1015" coordorigin="10901,9108" coordsize="475,1015">
              <v:shape style="position:absolute;left:10901;top:9108;width:475;height:1015" coordorigin="10901,9108" coordsize="475,1015" path="m10901,9108l10988,9114,11062,9130,11125,9165,11138,9194,11138,9533,11140,9543,11202,9590,11271,9609,11356,9619,11376,9619,11345,9620,11316,9622,11237,9635,11177,9656,11138,10037,11093,10089,11031,10110,10950,10121,10920,10123e" filled="f" stroked="t" strokeweight="4.32pt" strokecolor="#000000">
                <v:path arrowok="t"/>
              </v:shape>
            </v:group>
            <v:group style="position:absolute;left:4810;top:9108;width:598;height:1015" coordorigin="4810,9108" coordsize="598,1015">
              <v:shape style="position:absolute;left:4810;top:9108;width:598;height:1015" coordorigin="4810,9108" coordsize="598,1015" path="m5407,10123l5346,10121,5261,10113,5191,10098,5126,10070,5105,10037,5105,9698,5103,9690,5051,9653,4989,9635,4910,9624,4850,9620,4810,9619,4841,9619,4872,9617,4956,9607,5026,9590,5087,9561,5105,9194,5159,9144,5219,9126,5296,9114,5354,9109,5384,9108e" filled="f" stroked="t" strokeweight="4.32pt" strokecolor="#000000">
                <v:path arrowok="t"/>
              </v:shape>
            </v:group>
            <v:group style="position:absolute;left:4810;top:4147;width:598;height:1188" coordorigin="4810,4147" coordsize="598,1188">
              <v:shape style="position:absolute;left:4810;top:4147;width:598;height:1188" coordorigin="4810,4147" coordsize="598,1188" path="m5407,5335l5346,5333,5261,5325,5191,5310,5126,5282,5105,5249,5105,4831,5103,4822,5052,4778,4992,4758,4915,4744,4825,4738,4810,4738,4841,4737,4872,4736,4956,4727,5026,4711,5087,4682,5105,4234,5159,4183,5219,4165,5296,4153,5354,4148,5384,4147e" filled="f" stroked="t" strokeweight="4.32pt" strokecolor="#000000">
                <v:path arrowok="t"/>
              </v:shape>
            </v:group>
            <v:group style="position:absolute;left:4810;top:6516;width:598;height:1195" coordorigin="4810,6516" coordsize="598,1195">
              <v:shape style="position:absolute;left:4810;top:6516;width:598;height:1195" coordorigin="4810,6516" coordsize="598,1195" path="m5407,7711l5346,7709,5263,7698,5193,7679,5128,7647,5105,7610,5105,7214,5103,7204,5053,7156,4993,7135,4917,7120,4828,7114,4810,7114,4841,7113,4871,7112,4955,7101,5023,7083,5085,7050,5105,6617,5142,6568,5216,6538,5291,6523,5348,6518,5378,6516e" filled="f" stroked="t" strokeweight="4.32pt" strokecolor="#000000">
                <v:path arrowok="t"/>
              </v:shape>
            </v:group>
            <w10:wrap type="none"/>
          </v:group>
        </w:pict>
      </w:r>
    </w:p>
    <w:p>
      <w:pPr>
        <w:spacing w:line="200" w:lineRule="exact" w:before="20"/>
        <w:rPr>
          <w:sz w:val="20"/>
          <w:szCs w:val="20"/>
        </w:rPr>
      </w:pPr>
    </w:p>
    <w:p>
      <w:pPr>
        <w:tabs>
          <w:tab w:pos="10146" w:val="left" w:leader="none"/>
        </w:tabs>
        <w:spacing w:before="36"/>
        <w:ind w:left="671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w w:val="105"/>
          <w:position w:val="1"/>
          <w:sz w:val="23"/>
          <w:szCs w:val="23"/>
        </w:rPr>
        <w:t>每串</w:t>
      </w:r>
      <w:r>
        <w:rPr>
          <w:rFonts w:ascii="Arial" w:hAnsi="Arial" w:cs="Arial" w:eastAsia="Arial"/>
          <w:w w:val="105"/>
          <w:sz w:val="23"/>
          <w:szCs w:val="23"/>
        </w:rPr>
        <w:t>LED</w:t>
      </w:r>
      <w:r>
        <w:rPr>
          <w:rFonts w:ascii="SimSun" w:hAnsi="SimSun" w:cs="SimSun" w:eastAsia="SimSun"/>
          <w:w w:val="105"/>
          <w:position w:val="1"/>
          <w:sz w:val="23"/>
          <w:szCs w:val="23"/>
        </w:rPr>
        <w:t>电流平衡检测</w:t>
        <w:tab/>
        <w:t>每串</w:t>
      </w:r>
      <w:r>
        <w:rPr>
          <w:rFonts w:ascii="Arial" w:hAnsi="Arial" w:cs="Arial" w:eastAsia="Arial"/>
          <w:w w:val="105"/>
          <w:sz w:val="23"/>
          <w:szCs w:val="23"/>
        </w:rPr>
        <w:t>LED</w:t>
      </w:r>
      <w:r>
        <w:rPr>
          <w:rFonts w:ascii="SimSun" w:hAnsi="SimSun" w:cs="SimSun" w:eastAsia="SimSun"/>
          <w:w w:val="105"/>
          <w:position w:val="1"/>
          <w:sz w:val="23"/>
          <w:szCs w:val="23"/>
        </w:rPr>
        <w:t>电流平衡检测</w:t>
      </w:r>
      <w:r>
        <w:rPr>
          <w:rFonts w:ascii="SimSun" w:hAnsi="SimSun" w:cs="SimSun" w:eastAsia="SimSun"/>
          <w:sz w:val="23"/>
          <w:szCs w:val="23"/>
        </w:rPr>
      </w:r>
    </w:p>
    <w:p>
      <w:pPr>
        <w:spacing w:after="0"/>
        <w:jc w:val="left"/>
        <w:rPr>
          <w:rFonts w:ascii="SimSun" w:hAnsi="SimSun" w:cs="SimSun" w:eastAsia="SimSun"/>
          <w:sz w:val="23"/>
          <w:szCs w:val="23"/>
        </w:rPr>
        <w:sectPr>
          <w:type w:val="continuous"/>
          <w:pgSz w:w="16838" w:h="11920" w:orient="landscape"/>
          <w:pgMar w:top="1100" w:bottom="280" w:left="1460" w:right="1580"/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17"/>
        <w:rPr>
          <w:sz w:val="20"/>
          <w:szCs w:val="20"/>
        </w:rPr>
      </w:pPr>
    </w:p>
    <w:p>
      <w:pPr>
        <w:spacing w:line="761" w:lineRule="exact" w:before="0"/>
        <w:ind w:left="1243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Arial" w:hAnsi="Arial" w:cs="Arial" w:eastAsia="Arial"/>
          <w:spacing w:val="-1"/>
          <w:position w:val="1"/>
          <w:sz w:val="63"/>
          <w:szCs w:val="63"/>
        </w:rPr>
        <w:t>OZ9986</w:t>
      </w:r>
      <w:r>
        <w:rPr>
          <w:rFonts w:ascii="SimSun" w:hAnsi="SimSun" w:cs="SimSun" w:eastAsia="SimSun"/>
          <w:spacing w:val="-1"/>
          <w:sz w:val="63"/>
          <w:szCs w:val="63"/>
        </w:rPr>
        <w:t>应用简图</w:t>
      </w:r>
    </w:p>
    <w:p>
      <w:pPr>
        <w:spacing w:line="290" w:lineRule="exact" w:before="0"/>
        <w:ind w:left="112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color w:val="FF0000"/>
          <w:w w:val="105"/>
          <w:sz w:val="23"/>
          <w:szCs w:val="23"/>
        </w:rPr>
        <w:t>供电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40" w:lineRule="exact" w:before="15"/>
        <w:rPr>
          <w:sz w:val="24"/>
          <w:szCs w:val="24"/>
        </w:rPr>
      </w:pPr>
    </w:p>
    <w:p>
      <w:pPr>
        <w:spacing w:line="360" w:lineRule="auto" w:before="39"/>
        <w:ind w:left="3720" w:right="7592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color w:val="FF0000"/>
          <w:w w:val="105"/>
          <w:sz w:val="23"/>
          <w:szCs w:val="23"/>
        </w:rPr>
        <w:t>接升压驱动</w:t>
      </w:r>
      <w:r>
        <w:rPr>
          <w:rFonts w:ascii="SimSun" w:hAnsi="SimSun" w:cs="SimSun" w:eastAsia="SimSun"/>
          <w:color w:val="FF0000"/>
          <w:w w:val="103"/>
          <w:sz w:val="23"/>
          <w:szCs w:val="23"/>
        </w:rPr>
        <w:t> </w:t>
      </w:r>
      <w:r>
        <w:rPr>
          <w:rFonts w:ascii="SimSun" w:hAnsi="SimSun" w:cs="SimSun" w:eastAsia="SimSun"/>
          <w:color w:val="FF0000"/>
          <w:sz w:val="23"/>
          <w:szCs w:val="23"/>
        </w:rPr>
        <w:t>升压电流检测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9"/>
        <w:rPr>
          <w:sz w:val="20"/>
          <w:szCs w:val="20"/>
        </w:rPr>
      </w:pPr>
    </w:p>
    <w:p>
      <w:pPr>
        <w:spacing w:before="39"/>
        <w:ind w:left="3111" w:right="0" w:firstLine="0"/>
        <w:jc w:val="center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color w:val="FF0000"/>
          <w:w w:val="105"/>
          <w:sz w:val="23"/>
          <w:szCs w:val="23"/>
        </w:rPr>
        <w:t>调光输入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line="170" w:lineRule="exact" w:before="9"/>
        <w:rPr>
          <w:sz w:val="17"/>
          <w:szCs w:val="17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94"/>
        <w:ind w:left="9811" w:right="1738" w:firstLine="0"/>
        <w:jc w:val="righ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color w:val="FF0000"/>
          <w:position w:val="1"/>
          <w:sz w:val="23"/>
          <w:szCs w:val="23"/>
        </w:rPr>
        <w:t>每串</w:t>
      </w:r>
      <w:r>
        <w:rPr>
          <w:rFonts w:ascii="Arial" w:hAnsi="Arial" w:cs="Arial" w:eastAsia="Arial"/>
          <w:color w:val="FF0000"/>
          <w:sz w:val="23"/>
          <w:szCs w:val="23"/>
        </w:rPr>
        <w:t>LED</w:t>
      </w:r>
      <w:r>
        <w:rPr>
          <w:rFonts w:ascii="SimSun" w:hAnsi="SimSun" w:cs="SimSun" w:eastAsia="SimSun"/>
          <w:color w:val="FF0000"/>
          <w:position w:val="1"/>
          <w:sz w:val="23"/>
          <w:szCs w:val="23"/>
        </w:rPr>
        <w:t>电</w:t>
      </w:r>
      <w:r>
        <w:rPr>
          <w:rFonts w:ascii="SimSun" w:hAnsi="SimSun" w:cs="SimSun" w:eastAsia="SimSun"/>
          <w:color w:val="FF0000"/>
          <w:spacing w:val="24"/>
          <w:w w:val="103"/>
          <w:position w:val="1"/>
          <w:sz w:val="23"/>
          <w:szCs w:val="23"/>
        </w:rPr>
        <w:t> </w:t>
      </w:r>
      <w:r>
        <w:rPr>
          <w:rFonts w:ascii="SimSun" w:hAnsi="SimSun" w:cs="SimSun" w:eastAsia="SimSun"/>
          <w:color w:val="FF0000"/>
          <w:sz w:val="23"/>
          <w:szCs w:val="23"/>
        </w:rPr>
        <w:t>流平衡控制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2"/>
        <w:rPr>
          <w:sz w:val="28"/>
          <w:szCs w:val="28"/>
        </w:rPr>
      </w:pPr>
    </w:p>
    <w:p>
      <w:pPr>
        <w:spacing w:after="0" w:line="280" w:lineRule="exact"/>
        <w:rPr>
          <w:sz w:val="28"/>
          <w:szCs w:val="28"/>
        </w:rPr>
        <w:sectPr>
          <w:pgSz w:w="16838" w:h="11920" w:orient="landscape"/>
          <w:pgMar w:top="1100" w:bottom="280" w:left="1680" w:right="2420"/>
        </w:sectPr>
      </w:pPr>
    </w:p>
    <w:p>
      <w:pPr>
        <w:spacing w:before="39"/>
        <w:ind w:left="0" w:right="0" w:firstLine="0"/>
        <w:jc w:val="right"/>
        <w:rPr>
          <w:rFonts w:ascii="SimSun" w:hAnsi="SimSun" w:cs="SimSun" w:eastAsia="SimSun"/>
          <w:sz w:val="23"/>
          <w:szCs w:val="23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08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1879;top:2124;width:13248;height:7646" type="#_x0000_t75" stroked="false">
              <v:imagedata r:id="rId33" o:title=""/>
            </v:shape>
            <w10:wrap type="none"/>
          </v:group>
        </w:pict>
      </w:r>
      <w:r>
        <w:rPr>
          <w:rFonts w:ascii="SimSun" w:hAnsi="SimSun" w:cs="SimSun" w:eastAsia="SimSun"/>
          <w:color w:val="FF0000"/>
          <w:sz w:val="23"/>
          <w:szCs w:val="23"/>
        </w:rPr>
        <w:t>背光开关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line="288" w:lineRule="exact" w:before="189"/>
        <w:ind w:left="1601" w:right="1861" w:hanging="9"/>
        <w:jc w:val="center"/>
        <w:rPr>
          <w:rFonts w:ascii="SimSun" w:hAnsi="SimSun" w:cs="SimSun" w:eastAsia="SimSun"/>
          <w:sz w:val="23"/>
          <w:szCs w:val="23"/>
        </w:rPr>
      </w:pPr>
      <w:r>
        <w:rPr/>
        <w:br w:type="column"/>
      </w:r>
      <w:r>
        <w:rPr>
          <w:rFonts w:ascii="SimSun" w:hAnsi="SimSun" w:cs="SimSun" w:eastAsia="SimSun"/>
          <w:color w:val="FF0000"/>
          <w:position w:val="1"/>
          <w:sz w:val="23"/>
          <w:szCs w:val="23"/>
        </w:rPr>
        <w:t>每串</w:t>
      </w:r>
      <w:r>
        <w:rPr>
          <w:rFonts w:ascii="Arial" w:hAnsi="Arial" w:cs="Arial" w:eastAsia="Arial"/>
          <w:color w:val="FF0000"/>
          <w:sz w:val="23"/>
          <w:szCs w:val="23"/>
        </w:rPr>
        <w:t>LED</w:t>
      </w:r>
      <w:r>
        <w:rPr>
          <w:rFonts w:ascii="Arial" w:hAnsi="Arial" w:cs="Arial" w:eastAsia="Arial"/>
          <w:color w:val="FF0000"/>
          <w:spacing w:val="23"/>
          <w:w w:val="103"/>
          <w:sz w:val="23"/>
          <w:szCs w:val="23"/>
        </w:rPr>
        <w:t> </w:t>
      </w:r>
      <w:r>
        <w:rPr>
          <w:rFonts w:ascii="SimSun" w:hAnsi="SimSun" w:cs="SimSun" w:eastAsia="SimSun"/>
          <w:color w:val="FF0000"/>
          <w:sz w:val="23"/>
          <w:szCs w:val="23"/>
        </w:rPr>
        <w:t>电流检测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after="0" w:line="288" w:lineRule="exact"/>
        <w:jc w:val="center"/>
        <w:rPr>
          <w:rFonts w:ascii="SimSun" w:hAnsi="SimSun" w:cs="SimSun" w:eastAsia="SimSun"/>
          <w:sz w:val="23"/>
          <w:szCs w:val="23"/>
        </w:rPr>
        <w:sectPr>
          <w:type w:val="continuous"/>
          <w:pgSz w:w="16838" w:h="11920" w:orient="landscape"/>
          <w:pgMar w:top="1100" w:bottom="280" w:left="1680" w:right="2420"/>
          <w:cols w:num="2" w:equalWidth="0">
            <w:col w:w="8285" w:space="40"/>
            <w:col w:w="4413"/>
          </w:cols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207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3910;top:1894;width:11225;height:8575" type="#_x0000_t75" stroked="false">
              <v:imagedata r:id="rId34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20"/>
        <w:rPr>
          <w:sz w:val="20"/>
          <w:szCs w:val="20"/>
        </w:rPr>
      </w:pPr>
    </w:p>
    <w:p>
      <w:pPr>
        <w:spacing w:line="599" w:lineRule="exact" w:before="33"/>
        <w:ind w:left="0" w:right="10380" w:firstLine="0"/>
        <w:jc w:val="center"/>
        <w:rPr>
          <w:rFonts w:ascii="Arial" w:hAnsi="Arial" w:cs="Arial" w:eastAsia="Arial"/>
          <w:sz w:val="55"/>
          <w:szCs w:val="55"/>
        </w:rPr>
      </w:pPr>
      <w:r>
        <w:rPr>
          <w:rFonts w:ascii="Arial"/>
          <w:sz w:val="55"/>
        </w:rPr>
        <w:t>OZ9986</w:t>
      </w:r>
    </w:p>
    <w:p>
      <w:pPr>
        <w:spacing w:line="670" w:lineRule="exact" w:before="64"/>
        <w:ind w:left="288" w:right="10666" w:hanging="0"/>
        <w:jc w:val="center"/>
        <w:rPr>
          <w:rFonts w:ascii="SimSun" w:hAnsi="SimSun" w:cs="SimSun" w:eastAsia="SimSun"/>
          <w:sz w:val="55"/>
          <w:szCs w:val="55"/>
        </w:rPr>
      </w:pPr>
      <w:r>
        <w:rPr>
          <w:rFonts w:ascii="SimSun" w:hAnsi="SimSun" w:cs="SimSun" w:eastAsia="SimSun"/>
          <w:sz w:val="55"/>
          <w:szCs w:val="55"/>
        </w:rPr>
        <w:t>内部原 理框图</w:t>
      </w:r>
    </w:p>
    <w:p>
      <w:pPr>
        <w:spacing w:after="0" w:line="670" w:lineRule="exact"/>
        <w:jc w:val="center"/>
        <w:rPr>
          <w:rFonts w:ascii="SimSun" w:hAnsi="SimSun" w:cs="SimSun" w:eastAsia="SimSun"/>
          <w:sz w:val="55"/>
          <w:szCs w:val="55"/>
        </w:rPr>
        <w:sectPr>
          <w:pgSz w:w="16838" w:h="11920" w:orient="landscape"/>
          <w:pgMar w:top="1100" w:bottom="280" w:left="1800" w:right="242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399997pt;height:537.119999pt;mso-position-horizontal-relative:page;mso-position-vertical-relative:page;z-index:-12206" coordorigin="1260,583" coordsize="14328,10742">
            <v:shape style="position:absolute;left:1260;top:583;width:14321;height:10742" type="#_x0000_t75" stroked="false">
              <v:imagedata r:id="rId6" o:title=""/>
            </v:shape>
            <v:shape style="position:absolute;left:2333;top:2686;width:13255;height:8640" type="#_x0000_t75" stroked="false">
              <v:imagedata r:id="rId35" o:title=""/>
            </v:shape>
            <w10:wrap type="none"/>
          </v:group>
        </w:pict>
      </w:r>
    </w:p>
    <w:p>
      <w:pPr>
        <w:spacing w:line="280" w:lineRule="exact" w:before="12"/>
        <w:rPr>
          <w:sz w:val="28"/>
          <w:szCs w:val="28"/>
        </w:rPr>
      </w:pPr>
    </w:p>
    <w:p>
      <w:pPr>
        <w:spacing w:line="693" w:lineRule="exact" w:before="0"/>
        <w:ind w:left="106" w:right="0" w:firstLine="0"/>
        <w:jc w:val="left"/>
        <w:rPr>
          <w:rFonts w:ascii="SimSun" w:hAnsi="SimSun" w:cs="SimSun" w:eastAsia="SimSun"/>
          <w:sz w:val="55"/>
          <w:szCs w:val="55"/>
        </w:rPr>
      </w:pPr>
      <w:r>
        <w:rPr>
          <w:rFonts w:ascii="Arial" w:hAnsi="Arial" w:cs="Arial" w:eastAsia="Arial"/>
          <w:sz w:val="55"/>
          <w:szCs w:val="55"/>
        </w:rPr>
        <w:t>OZ9986</w:t>
      </w:r>
      <w:r>
        <w:rPr>
          <w:rFonts w:ascii="SimSun" w:hAnsi="SimSun" w:cs="SimSun" w:eastAsia="SimSun"/>
          <w:sz w:val="55"/>
          <w:szCs w:val="55"/>
        </w:rPr>
        <w:t>厂家提供应用原理图</w:t>
      </w:r>
    </w:p>
    <w:p>
      <w:pPr>
        <w:spacing w:after="0" w:line="693" w:lineRule="exact"/>
        <w:jc w:val="left"/>
        <w:rPr>
          <w:rFonts w:ascii="SimSun" w:hAnsi="SimSun" w:cs="SimSun" w:eastAsia="SimSun"/>
          <w:sz w:val="55"/>
          <w:szCs w:val="55"/>
        </w:rPr>
        <w:sectPr>
          <w:pgSz w:w="16838" w:h="11920" w:orient="landscape"/>
          <w:pgMar w:top="1100" w:bottom="280" w:left="2140" w:right="2420"/>
        </w:sectPr>
      </w:pPr>
    </w:p>
    <w:p>
      <w:pPr>
        <w:spacing w:line="180" w:lineRule="exact" w:before="1"/>
        <w:rPr>
          <w:sz w:val="18"/>
          <w:szCs w:val="18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205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892" w:lineRule="exact" w:before="0"/>
        <w:ind w:left="116" w:right="0" w:firstLine="0"/>
        <w:jc w:val="left"/>
        <w:rPr>
          <w:rFonts w:ascii="SimSun" w:hAnsi="SimSun" w:cs="SimSun" w:eastAsia="SimSun"/>
          <w:sz w:val="79"/>
          <w:szCs w:val="79"/>
        </w:rPr>
      </w:pPr>
      <w:r>
        <w:rPr>
          <w:rFonts w:ascii="SimSun" w:hAnsi="SimSun" w:cs="SimSun" w:eastAsia="SimSun"/>
          <w:sz w:val="79"/>
          <w:szCs w:val="79"/>
        </w:rPr>
        <w:t>康佳应用整体电路介绍</w:t>
      </w:r>
    </w:p>
    <w:p>
      <w:pPr>
        <w:spacing w:after="0" w:line="892" w:lineRule="exact"/>
        <w:jc w:val="left"/>
        <w:rPr>
          <w:rFonts w:ascii="SimSun" w:hAnsi="SimSun" w:cs="SimSun" w:eastAsia="SimSun"/>
          <w:sz w:val="79"/>
          <w:szCs w:val="79"/>
        </w:rPr>
        <w:sectPr>
          <w:pgSz w:w="16838" w:h="11920" w:orient="landscape"/>
          <w:pgMar w:top="1100" w:bottom="280" w:left="2360" w:right="2420"/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12"/>
        <w:rPr>
          <w:sz w:val="28"/>
          <w:szCs w:val="28"/>
        </w:rPr>
      </w:pPr>
    </w:p>
    <w:p>
      <w:pPr>
        <w:spacing w:line="693" w:lineRule="exact" w:before="0"/>
        <w:ind w:left="2140" w:right="0" w:firstLine="0"/>
        <w:jc w:val="left"/>
        <w:rPr>
          <w:rFonts w:ascii="SimSun" w:hAnsi="SimSun" w:cs="SimSun" w:eastAsia="SimSun"/>
          <w:sz w:val="55"/>
          <w:szCs w:val="55"/>
        </w:rPr>
      </w:pPr>
      <w:r>
        <w:rPr>
          <w:rFonts w:ascii="Arial" w:hAnsi="Arial" w:cs="Arial" w:eastAsia="Arial"/>
          <w:sz w:val="55"/>
          <w:szCs w:val="55"/>
        </w:rPr>
        <w:t>OZ9986</w:t>
      </w:r>
      <w:r>
        <w:rPr>
          <w:rFonts w:ascii="SimSun" w:hAnsi="SimSun" w:cs="SimSun" w:eastAsia="SimSun"/>
          <w:sz w:val="55"/>
          <w:szCs w:val="55"/>
        </w:rPr>
        <w:t>康佳应用原理图</w:t>
      </w:r>
    </w:p>
    <w:p>
      <w:pPr>
        <w:spacing w:line="100" w:lineRule="exact" w:before="17"/>
        <w:rPr>
          <w:sz w:val="10"/>
          <w:szCs w:val="10"/>
        </w:rPr>
      </w:pPr>
    </w:p>
    <w:p>
      <w:pPr>
        <w:spacing w:after="0" w:line="100" w:lineRule="exact"/>
        <w:rPr>
          <w:sz w:val="10"/>
          <w:szCs w:val="10"/>
        </w:rPr>
        <w:sectPr>
          <w:pgSz w:w="16838" w:h="11920" w:orient="landscape"/>
          <w:pgMar w:top="1100" w:bottom="280" w:left="1460" w:right="1360"/>
        </w:sectPr>
      </w:pPr>
    </w:p>
    <w:p>
      <w:pPr>
        <w:spacing w:before="75"/>
        <w:ind w:left="26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6"/>
          <w:w w:val="65"/>
          <w:sz w:val="20"/>
        </w:rPr>
        <w:t>XS7001</w:t>
      </w:r>
      <w:r>
        <w:rPr>
          <w:rFonts w:ascii="Arial"/>
          <w:color w:val="000000"/>
          <w:sz w:val="20"/>
        </w:rPr>
      </w:r>
    </w:p>
    <w:p>
      <w:pPr>
        <w:tabs>
          <w:tab w:pos="2535" w:val="left" w:leader="none"/>
        </w:tabs>
        <w:spacing w:before="166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BOARD</w:t>
      </w:r>
      <w:r>
        <w:rPr>
          <w:rFonts w:ascii="Arial"/>
          <w:color w:val="000080"/>
          <w:spacing w:val="11"/>
          <w:w w:val="65"/>
          <w:sz w:val="20"/>
        </w:rPr>
        <w:t> </w:t>
      </w:r>
      <w:r>
        <w:rPr>
          <w:rFonts w:ascii="Arial"/>
          <w:color w:val="000080"/>
          <w:spacing w:val="-2"/>
          <w:w w:val="65"/>
          <w:sz w:val="20"/>
        </w:rPr>
        <w:t>POWER</w:t>
        <w:tab/>
      </w:r>
      <w:r>
        <w:rPr>
          <w:rFonts w:ascii="Arial"/>
          <w:color w:val="000000"/>
          <w:spacing w:val="-4"/>
          <w:w w:val="65"/>
          <w:position w:val="5"/>
          <w:sz w:val="20"/>
        </w:rPr>
        <w:t>+24V</w:t>
      </w:r>
      <w:r>
        <w:rPr>
          <w:rFonts w:ascii="Arial"/>
          <w:color w:val="000000"/>
          <w:sz w:val="20"/>
        </w:rPr>
      </w:r>
    </w:p>
    <w:p>
      <w:pPr>
        <w:spacing w:line="226" w:lineRule="exact" w:before="15"/>
        <w:ind w:left="1844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/>
        <w:pict>
          <v:shape style="position:absolute;margin-left:188.640015pt;margin-top:6.169882pt;width:78.840003pt;height:49.320002pt;mso-position-horizontal-relative:page;mso-position-vertical-relative:paragraph;z-index:-12202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60"/>
                    <w:gridCol w:w="151"/>
                    <w:gridCol w:w="454"/>
                    <w:gridCol w:w="598"/>
                  </w:tblGrid>
                  <w:tr>
                    <w:trPr>
                      <w:trHeight w:val="310" w:hRule="exact"/>
                    </w:trPr>
                    <w:tc>
                      <w:tcPr>
                        <w:tcW w:w="360" w:type="dxa"/>
                        <w:tcBorders>
                          <w:top w:val="nil" w:sz="6" w:space="0" w:color="auto"/>
                          <w:left w:val="nil" w:sz="6" w:space="0" w:color="auto"/>
                          <w:bottom w:val="single" w:sz="6" w:space="0" w:color="FF000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202" w:type="dxa"/>
                        <w:gridSpan w:val="3"/>
                        <w:tcBorders>
                          <w:top w:val="nil" w:sz="6" w:space="0" w:color="auto"/>
                          <w:left w:val="nil" w:sz="6" w:space="0" w:color="auto"/>
                          <w:bottom w:val="single" w:sz="6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46" w:hRule="exact"/>
                    </w:trPr>
                    <w:tc>
                      <w:tcPr>
                        <w:tcW w:w="360" w:type="dxa"/>
                        <w:vMerge w:val="restart"/>
                        <w:tcBorders>
                          <w:top w:val="single" w:sz="6" w:space="0" w:color="FF0000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51" w:type="dxa"/>
                        <w:vMerge w:val="restart"/>
                        <w:tcBorders>
                          <w:top w:val="single" w:sz="6" w:space="0" w:color="800040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00" w:lineRule="exact" w:before="16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-1" w:right="-26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65"/>
                            <w:sz w:val="20"/>
                          </w:rPr>
                          <w:t>C7</w:t>
                        </w:r>
                        <w:r>
                          <w:rPr>
                            <w:rFonts w:ascii="Arial"/>
                            <w:color w:val="000000"/>
                            <w:sz w:val="20"/>
                          </w:rPr>
                        </w:r>
                      </w:p>
                      <w:p>
                        <w:pPr>
                          <w:pStyle w:val="TableParagraph"/>
                          <w:spacing w:line="188" w:lineRule="exact" w:before="21"/>
                          <w:ind w:left="43" w:right="0"/>
                          <w:jc w:val="left"/>
                          <w:rPr>
                            <w:rFonts w:ascii="Courier New" w:hAnsi="Courier New" w:cs="Courier New" w:eastAsia="Courier New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urier New"/>
                            <w:color w:val="0000FF"/>
                            <w:w w:val="60"/>
                            <w:sz w:val="20"/>
                          </w:rPr>
                          <w:t>+</w:t>
                        </w:r>
                        <w:r>
                          <w:rPr>
                            <w:rFonts w:ascii="Courier New"/>
                            <w:color w:val="000000"/>
                            <w:sz w:val="20"/>
                          </w:rPr>
                        </w:r>
                      </w:p>
                    </w:tc>
                    <w:tc>
                      <w:tcPr>
                        <w:tcW w:w="454" w:type="dxa"/>
                        <w:tcBorders>
                          <w:top w:val="single" w:sz="6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00" w:lineRule="exact" w:before="16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24" w:lineRule="exact"/>
                          <w:ind w:left="22" w:right="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000080"/>
                            <w:spacing w:val="-2"/>
                            <w:w w:val="65"/>
                            <w:sz w:val="20"/>
                          </w:rPr>
                          <w:t>001</w:t>
                        </w:r>
                        <w:r>
                          <w:rPr>
                            <w:rFonts w:ascii="Arial"/>
                            <w:color w:val="000000"/>
                            <w:sz w:val="20"/>
                          </w:rPr>
                        </w:r>
                      </w:p>
                    </w:tc>
                    <w:tc>
                      <w:tcPr>
                        <w:tcW w:w="598" w:type="dxa"/>
                        <w:tcBorders>
                          <w:top w:val="single" w:sz="6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00" w:lineRule="exact" w:before="16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24" w:lineRule="exact"/>
                          <w:ind w:left="-1" w:right="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000080"/>
                            <w:spacing w:val="-2"/>
                            <w:w w:val="65"/>
                            <w:sz w:val="20"/>
                          </w:rPr>
                          <w:t>C7018</w:t>
                        </w:r>
                        <w:r>
                          <w:rPr>
                            <w:rFonts w:ascii="Arial"/>
                            <w:color w:val="000000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360" w:type="dxa"/>
                        <w:vMerge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51" w:type="dxa"/>
                        <w:vMerge/>
                        <w:tcBorders>
                          <w:left w:val="nil" w:sz="6" w:space="0" w:color="auto"/>
                          <w:bottom w:val="single" w:sz="6" w:space="0" w:color="0000FF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51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1"/>
          <w:w w:val="65"/>
          <w:sz w:val="20"/>
        </w:rPr>
        <w:t>F7001</w:t>
      </w:r>
      <w:r>
        <w:rPr>
          <w:rFonts w:ascii="Arial"/>
          <w:color w:val="000000"/>
          <w:sz w:val="20"/>
        </w:rPr>
      </w:r>
    </w:p>
    <w:p>
      <w:pPr>
        <w:spacing w:line="200" w:lineRule="exact" w:before="0"/>
        <w:rPr>
          <w:sz w:val="20"/>
          <w:szCs w:val="20"/>
        </w:rPr>
      </w:pPr>
      <w:r>
        <w:rPr/>
        <w:br w:type="column"/>
      </w:r>
      <w:r>
        <w:rPr>
          <w:sz w:val="20"/>
        </w:rPr>
      </w:r>
    </w:p>
    <w:p>
      <w:pPr>
        <w:spacing w:line="260" w:lineRule="exact" w:before="12"/>
        <w:rPr>
          <w:sz w:val="26"/>
          <w:szCs w:val="26"/>
        </w:rPr>
      </w:pPr>
    </w:p>
    <w:p>
      <w:pPr>
        <w:spacing w:before="0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pacing w:val="-4"/>
          <w:w w:val="65"/>
          <w:sz w:val="20"/>
        </w:rPr>
        <w:t>+24V</w:t>
      </w:r>
      <w:r>
        <w:rPr>
          <w:rFonts w:ascii="Arial"/>
          <w:sz w:val="20"/>
        </w:rPr>
      </w:r>
    </w:p>
    <w:p>
      <w:pPr>
        <w:spacing w:before="43"/>
        <w:ind w:left="397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R7021</w:t>
      </w:r>
      <w:r>
        <w:rPr>
          <w:rFonts w:ascii="Arial"/>
          <w:color w:val="000000"/>
          <w:sz w:val="20"/>
        </w:rPr>
      </w:r>
    </w:p>
    <w:p>
      <w:pPr>
        <w:spacing w:line="140" w:lineRule="exact" w:before="5"/>
        <w:rPr>
          <w:sz w:val="14"/>
          <w:szCs w:val="14"/>
        </w:rPr>
      </w:pPr>
      <w:r>
        <w:rPr/>
        <w:br w:type="column"/>
      </w:r>
      <w:r>
        <w:rPr>
          <w:sz w:val="14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0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R7022</w:t>
      </w:r>
      <w:r>
        <w:rPr>
          <w:rFonts w:ascii="Arial"/>
          <w:color w:val="000000"/>
          <w:sz w:val="20"/>
        </w:rPr>
      </w:r>
    </w:p>
    <w:p>
      <w:pPr>
        <w:spacing w:line="140" w:lineRule="exact" w:before="5"/>
        <w:rPr>
          <w:sz w:val="14"/>
          <w:szCs w:val="14"/>
        </w:rPr>
      </w:pPr>
      <w:r>
        <w:rPr/>
        <w:br w:type="column"/>
      </w:r>
      <w:r>
        <w:rPr>
          <w:sz w:val="14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0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R7024</w:t>
      </w:r>
      <w:r>
        <w:rPr>
          <w:rFonts w:ascii="Arial"/>
          <w:color w:val="000000"/>
          <w:sz w:val="20"/>
        </w:rPr>
      </w:r>
    </w:p>
    <w:p>
      <w:pPr>
        <w:spacing w:line="140" w:lineRule="exact" w:before="5"/>
        <w:rPr>
          <w:sz w:val="14"/>
          <w:szCs w:val="14"/>
        </w:rPr>
      </w:pPr>
      <w:r>
        <w:rPr/>
        <w:br w:type="column"/>
      </w:r>
      <w:r>
        <w:rPr>
          <w:sz w:val="14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0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3"/>
          <w:w w:val="65"/>
          <w:sz w:val="20"/>
        </w:rPr>
        <w:t>Q7002</w:t>
      </w:r>
      <w:r>
        <w:rPr>
          <w:rFonts w:ascii="Arial"/>
          <w:color w:val="000000"/>
          <w:sz w:val="20"/>
        </w:rPr>
      </w:r>
    </w:p>
    <w:p>
      <w:pPr>
        <w:spacing w:line="140" w:lineRule="exact" w:before="5"/>
        <w:rPr>
          <w:sz w:val="14"/>
          <w:szCs w:val="14"/>
        </w:rPr>
      </w:pPr>
      <w:r>
        <w:rPr/>
        <w:br w:type="column"/>
      </w:r>
      <w:r>
        <w:rPr>
          <w:sz w:val="14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0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R7017</w:t>
      </w:r>
      <w:r>
        <w:rPr>
          <w:rFonts w:ascii="Arial"/>
          <w:color w:val="000000"/>
          <w:sz w:val="20"/>
        </w:rPr>
      </w:r>
    </w:p>
    <w:p>
      <w:pPr>
        <w:spacing w:line="140" w:lineRule="exact" w:before="5"/>
        <w:rPr>
          <w:sz w:val="14"/>
          <w:szCs w:val="14"/>
        </w:rPr>
      </w:pPr>
      <w:r>
        <w:rPr/>
        <w:br w:type="column"/>
      </w:r>
      <w:r>
        <w:rPr>
          <w:sz w:val="14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0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R7018</w:t>
      </w:r>
      <w:r>
        <w:rPr>
          <w:rFonts w:ascii="Arial"/>
          <w:color w:val="000000"/>
          <w:sz w:val="20"/>
        </w:rPr>
      </w:r>
    </w:p>
    <w:p>
      <w:pPr>
        <w:spacing w:line="140" w:lineRule="exact" w:before="5"/>
        <w:rPr>
          <w:sz w:val="14"/>
          <w:szCs w:val="14"/>
        </w:rPr>
      </w:pPr>
      <w:r>
        <w:rPr/>
        <w:br w:type="column"/>
      </w:r>
      <w:r>
        <w:rPr>
          <w:sz w:val="14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0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R7019</w:t>
      </w:r>
      <w:r>
        <w:rPr>
          <w:rFonts w:ascii="Arial"/>
          <w:color w:val="000000"/>
          <w:sz w:val="20"/>
        </w:rPr>
      </w:r>
    </w:p>
    <w:p>
      <w:pPr>
        <w:spacing w:line="140" w:lineRule="exact" w:before="5"/>
        <w:rPr>
          <w:sz w:val="14"/>
          <w:szCs w:val="14"/>
        </w:rPr>
      </w:pPr>
      <w:r>
        <w:rPr/>
        <w:br w:type="column"/>
      </w:r>
      <w:r>
        <w:rPr>
          <w:sz w:val="14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0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3"/>
          <w:w w:val="65"/>
          <w:sz w:val="20"/>
        </w:rPr>
        <w:t>Q7001</w:t>
      </w:r>
      <w:r>
        <w:rPr>
          <w:rFonts w:ascii="Arial"/>
          <w:color w:val="000000"/>
          <w:sz w:val="20"/>
        </w:rPr>
      </w:r>
    </w:p>
    <w:p>
      <w:pPr>
        <w:spacing w:line="220" w:lineRule="exact" w:before="0"/>
        <w:rPr>
          <w:sz w:val="22"/>
          <w:szCs w:val="22"/>
        </w:rPr>
      </w:pPr>
      <w:r>
        <w:rPr/>
        <w:br w:type="column"/>
      </w:r>
      <w:r>
        <w:rPr>
          <w:sz w:val="22"/>
        </w:rPr>
      </w:r>
    </w:p>
    <w:p>
      <w:pPr>
        <w:spacing w:line="220" w:lineRule="exact" w:before="0"/>
        <w:rPr>
          <w:sz w:val="22"/>
          <w:szCs w:val="22"/>
        </w:rPr>
      </w:pPr>
    </w:p>
    <w:p>
      <w:pPr>
        <w:spacing w:line="280" w:lineRule="exact" w:before="20"/>
        <w:rPr>
          <w:sz w:val="28"/>
          <w:szCs w:val="28"/>
        </w:rPr>
      </w:pPr>
    </w:p>
    <w:p>
      <w:pPr>
        <w:spacing w:before="0"/>
        <w:ind w:left="1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Courier New"/>
          <w:w w:val="65"/>
          <w:position w:val="1"/>
          <w:sz w:val="22"/>
        </w:rPr>
        <w:t>5V</w:t>
      </w:r>
      <w:r>
        <w:rPr>
          <w:rFonts w:ascii="Courier New"/>
          <w:spacing w:val="52"/>
          <w:w w:val="65"/>
          <w:position w:val="1"/>
          <w:sz w:val="22"/>
        </w:rPr>
        <w:t> </w:t>
      </w:r>
      <w:r>
        <w:rPr>
          <w:rFonts w:ascii="Arial"/>
          <w:color w:val="000080"/>
          <w:spacing w:val="-2"/>
          <w:w w:val="65"/>
          <w:sz w:val="20"/>
        </w:rPr>
        <w:t>R7023</w:t>
      </w:r>
      <w:r>
        <w:rPr>
          <w:rFonts w:ascii="Arial"/>
          <w:color w:val="000000"/>
          <w:sz w:val="20"/>
        </w:rPr>
      </w:r>
    </w:p>
    <w:p>
      <w:pPr>
        <w:spacing w:line="200" w:lineRule="exact" w:before="0"/>
        <w:rPr>
          <w:sz w:val="20"/>
          <w:szCs w:val="20"/>
        </w:rPr>
      </w:pPr>
      <w:r>
        <w:rPr/>
        <w:br w:type="column"/>
      </w:r>
      <w:r>
        <w:rPr>
          <w:sz w:val="20"/>
        </w:rPr>
      </w:r>
    </w:p>
    <w:p>
      <w:pPr>
        <w:spacing w:line="260" w:lineRule="exact" w:before="12"/>
        <w:rPr>
          <w:sz w:val="26"/>
          <w:szCs w:val="26"/>
        </w:rPr>
      </w:pPr>
    </w:p>
    <w:p>
      <w:pPr>
        <w:tabs>
          <w:tab w:pos="1202" w:val="left" w:leader="none"/>
        </w:tabs>
        <w:spacing w:before="0"/>
        <w:ind w:left="0" w:right="416" w:firstLine="0"/>
        <w:jc w:val="center"/>
        <w:rPr>
          <w:rFonts w:ascii="Arial" w:hAnsi="Arial" w:cs="Arial" w:eastAsia="Arial"/>
          <w:sz w:val="20"/>
          <w:szCs w:val="20"/>
        </w:rPr>
      </w:pPr>
      <w:r>
        <w:rPr>
          <w:rFonts w:ascii="Arial"/>
          <w:spacing w:val="-1"/>
          <w:w w:val="65"/>
          <w:sz w:val="20"/>
        </w:rPr>
        <w:t>VDD</w:t>
        <w:tab/>
      </w:r>
      <w:r>
        <w:rPr>
          <w:rFonts w:ascii="Arial"/>
          <w:spacing w:val="-3"/>
          <w:w w:val="65"/>
          <w:sz w:val="20"/>
        </w:rPr>
        <w:t>VEE</w:t>
      </w:r>
      <w:r>
        <w:rPr>
          <w:rFonts w:ascii="Arial"/>
          <w:sz w:val="20"/>
        </w:rPr>
      </w:r>
    </w:p>
    <w:p>
      <w:pPr>
        <w:spacing w:before="43"/>
        <w:ind w:left="0" w:right="351" w:firstLine="0"/>
        <w:jc w:val="center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3"/>
          <w:w w:val="65"/>
          <w:sz w:val="20"/>
        </w:rPr>
        <w:t>L7010</w:t>
      </w:r>
      <w:r>
        <w:rPr>
          <w:rFonts w:ascii="Arial"/>
          <w:color w:val="000000"/>
          <w:sz w:val="20"/>
        </w:rPr>
      </w:r>
    </w:p>
    <w:p>
      <w:pPr>
        <w:spacing w:after="0"/>
        <w:jc w:val="center"/>
        <w:rPr>
          <w:rFonts w:ascii="Arial" w:hAnsi="Arial" w:cs="Arial" w:eastAsia="Arial"/>
          <w:sz w:val="20"/>
          <w:szCs w:val="20"/>
        </w:rPr>
        <w:sectPr>
          <w:type w:val="continuous"/>
          <w:pgSz w:w="16838" w:h="11920" w:orient="landscape"/>
          <w:pgMar w:top="1100" w:bottom="280" w:left="1460" w:right="1360"/>
          <w:cols w:num="11" w:equalWidth="0">
            <w:col w:w="2844" w:space="1239"/>
            <w:col w:w="792" w:space="252"/>
            <w:col w:w="504" w:space="245"/>
            <w:col w:w="504" w:space="447"/>
            <w:col w:w="504" w:space="353"/>
            <w:col w:w="504" w:space="252"/>
            <w:col w:w="504" w:space="245"/>
            <w:col w:w="504" w:space="598"/>
            <w:col w:w="504" w:space="202"/>
            <w:col w:w="806" w:space="116"/>
            <w:col w:w="2099"/>
          </w:cols>
        </w:sectPr>
      </w:pPr>
    </w:p>
    <w:p>
      <w:pPr>
        <w:tabs>
          <w:tab w:pos="6855" w:val="left" w:leader="none"/>
          <w:tab w:pos="7446" w:val="left" w:leader="none"/>
          <w:tab w:pos="8245" w:val="left" w:leader="none"/>
        </w:tabs>
        <w:spacing w:line="206" w:lineRule="exact"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w w:val="65"/>
          <w:sz w:val="20"/>
        </w:rPr>
        <w:t>1</w:t>
        <w:tab/>
        <w:t>3</w:t>
        <w:tab/>
        <w:t>2</w:t>
      </w:r>
      <w:r>
        <w:rPr>
          <w:rFonts w:ascii="Arial"/>
          <w:sz w:val="20"/>
        </w:rPr>
        <w:tab/>
      </w:r>
      <w:r>
        <w:rPr>
          <w:rFonts w:ascii="Arial"/>
          <w:sz w:val="20"/>
          <w:u w:val="single" w:color="FF0000"/>
        </w:rPr>
        <w:t> </w:t>
      </w:r>
      <w:r>
        <w:rPr>
          <w:rFonts w:ascii="Arial"/>
          <w:sz w:val="20"/>
        </w:rPr>
      </w:r>
    </w:p>
    <w:p>
      <w:pPr>
        <w:tabs>
          <w:tab w:pos="1031" w:val="left" w:leader="none"/>
          <w:tab w:pos="2399" w:val="left" w:leader="none"/>
          <w:tab w:pos="3291" w:val="left" w:leader="none"/>
        </w:tabs>
        <w:spacing w:line="206" w:lineRule="exact"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w w:val="65"/>
          <w:sz w:val="20"/>
        </w:rPr>
        <w:t>3</w:t>
        <w:tab/>
        <w:t>2</w:t>
        <w:tab/>
        <w:t>2</w:t>
        <w:tab/>
        <w:t>1</w:t>
      </w:r>
      <w:r>
        <w:rPr>
          <w:rFonts w:ascii="Arial"/>
          <w:sz w:val="20"/>
        </w:rPr>
      </w:r>
    </w:p>
    <w:p>
      <w:pPr>
        <w:spacing w:after="0" w:line="206" w:lineRule="exact"/>
        <w:jc w:val="left"/>
        <w:rPr>
          <w:rFonts w:ascii="Arial" w:hAnsi="Arial" w:cs="Arial" w:eastAsia="Arial"/>
          <w:sz w:val="20"/>
          <w:szCs w:val="20"/>
        </w:rPr>
        <w:sectPr>
          <w:type w:val="continuous"/>
          <w:pgSz w:w="16838" w:h="11920" w:orient="landscape"/>
          <w:pgMar w:top="1100" w:bottom="280" w:left="1460" w:right="1360"/>
          <w:cols w:num="2" w:equalWidth="0">
            <w:col w:w="8302" w:space="1576"/>
            <w:col w:w="4140"/>
          </w:cols>
        </w:sectPr>
      </w:pPr>
    </w:p>
    <w:p>
      <w:pPr>
        <w:spacing w:line="120" w:lineRule="exact" w:before="13"/>
        <w:rPr>
          <w:sz w:val="12"/>
          <w:szCs w:val="12"/>
        </w:rPr>
      </w:pPr>
    </w:p>
    <w:p>
      <w:pPr>
        <w:spacing w:after="0" w:line="120" w:lineRule="exact"/>
        <w:rPr>
          <w:sz w:val="12"/>
          <w:szCs w:val="12"/>
        </w:rPr>
        <w:sectPr>
          <w:type w:val="continuous"/>
          <w:pgSz w:w="16838" w:h="11920" w:orient="landscape"/>
          <w:pgMar w:top="1100" w:bottom="280" w:left="1460" w:right="1360"/>
        </w:sectPr>
      </w:pPr>
    </w:p>
    <w:p>
      <w:pPr>
        <w:tabs>
          <w:tab w:pos="1765" w:val="left" w:leader="none"/>
        </w:tabs>
        <w:spacing w:before="75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w w:val="65"/>
          <w:sz w:val="20"/>
        </w:rPr>
        <w:t>2</w:t>
        <w:tab/>
      </w:r>
      <w:r>
        <w:rPr>
          <w:rFonts w:ascii="Arial"/>
          <w:color w:val="FF0000"/>
          <w:spacing w:val="-2"/>
          <w:w w:val="65"/>
          <w:sz w:val="20"/>
        </w:rPr>
        <w:t>8A/125V</w:t>
      </w:r>
      <w:r>
        <w:rPr>
          <w:rFonts w:ascii="Arial"/>
          <w:color w:val="000000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w w:val="65"/>
          <w:sz w:val="20"/>
        </w:rPr>
        <w:t>3</w:t>
      </w:r>
      <w:r>
        <w:rPr>
          <w:rFonts w:ascii="Arial"/>
          <w:sz w:val="20"/>
        </w:rPr>
      </w:r>
    </w:p>
    <w:p>
      <w:pPr>
        <w:spacing w:before="75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000080"/>
          <w:spacing w:val="-1"/>
          <w:w w:val="65"/>
          <w:sz w:val="20"/>
        </w:rPr>
        <w:t>C7019</w:t>
      </w:r>
      <w:r>
        <w:rPr>
          <w:rFonts w:ascii="Arial"/>
          <w:color w:val="000080"/>
          <w:spacing w:val="52"/>
          <w:w w:val="65"/>
          <w:sz w:val="20"/>
        </w:rPr>
        <w:t> </w:t>
      </w:r>
      <w:r>
        <w:rPr>
          <w:rFonts w:ascii="Arial"/>
          <w:color w:val="FF0000"/>
          <w:spacing w:val="-1"/>
          <w:w w:val="65"/>
          <w:sz w:val="20"/>
        </w:rPr>
        <w:t>47R/1206</w:t>
      </w:r>
      <w:r>
        <w:rPr>
          <w:rFonts w:ascii="Arial"/>
          <w:color w:val="000000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/>
        <w:pict>
          <v:shape style="position:absolute;margin-left:206.280014pt;margin-top:.019899pt;width:60.480002pt;height:45.000002pt;mso-position-horizontal-relative:page;mso-position-vertical-relative:paragraph;z-index:-12203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51"/>
                    <w:gridCol w:w="454"/>
                    <w:gridCol w:w="598"/>
                  </w:tblGrid>
                  <w:tr>
                    <w:trPr>
                      <w:trHeight w:val="670" w:hRule="exact"/>
                    </w:trPr>
                    <w:tc>
                      <w:tcPr>
                        <w:tcW w:w="605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single" w:sz="6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0" w:lineRule="exact" w:before="3"/>
                          <w:ind w:righ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-1" w:right="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FF0000"/>
                            <w:spacing w:val="-1"/>
                            <w:w w:val="65"/>
                            <w:sz w:val="20"/>
                          </w:rPr>
                          <w:t>470uF/35</w:t>
                        </w:r>
                        <w:r>
                          <w:rPr>
                            <w:rFonts w:ascii="Arial"/>
                            <w:color w:val="000000"/>
                            <w:sz w:val="20"/>
                          </w:rPr>
                        </w:r>
                      </w:p>
                    </w:tc>
                    <w:tc>
                      <w:tcPr>
                        <w:tcW w:w="598" w:type="dxa"/>
                        <w:tcBorders>
                          <w:top w:val="nil" w:sz="6" w:space="0" w:color="auto"/>
                          <w:left w:val="nil" w:sz="6" w:space="0" w:color="auto"/>
                          <w:bottom w:val="single" w:sz="6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6" w:lineRule="exact"/>
                          <w:ind w:left="-1" w:right="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000080"/>
                            <w:spacing w:val="-2"/>
                            <w:w w:val="65"/>
                            <w:sz w:val="20"/>
                          </w:rPr>
                          <w:t>104/0805</w:t>
                        </w:r>
                        <w:r>
                          <w:rPr>
                            <w:rFonts w:ascii="Arial"/>
                            <w:color w:val="000000"/>
                            <w:sz w:val="20"/>
                          </w:rPr>
                        </w:r>
                      </w:p>
                      <w:p>
                        <w:pPr>
                          <w:pStyle w:val="TableParagraph"/>
                          <w:spacing w:line="227" w:lineRule="exact"/>
                          <w:ind w:left="-41" w:right="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FF0000"/>
                            <w:w w:val="65"/>
                            <w:sz w:val="20"/>
                          </w:rPr>
                          <w:t>V</w:t>
                        </w:r>
                        <w:r>
                          <w:rPr>
                            <w:rFonts w:ascii="Arial"/>
                            <w:color w:val="000000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151" w:type="dxa"/>
                        <w:tcBorders>
                          <w:top w:val="single" w:sz="6" w:space="0" w:color="800040"/>
                          <w:left w:val="single" w:sz="6" w:space="0" w:color="800040"/>
                          <w:bottom w:val="single" w:sz="6" w:space="0" w:color="FF000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51" w:type="dxa"/>
                        <w:gridSpan w:val="2"/>
                        <w:tcBorders>
                          <w:top w:val="single" w:sz="6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2"/>
          <w:w w:val="65"/>
          <w:sz w:val="20"/>
        </w:rPr>
        <w:t>105/0805</w:t>
      </w:r>
      <w:r>
        <w:rPr>
          <w:rFonts w:ascii="Arial"/>
          <w:color w:val="000000"/>
          <w:sz w:val="20"/>
        </w:rPr>
      </w:r>
    </w:p>
    <w:p>
      <w:pPr>
        <w:spacing w:before="75"/>
        <w:ind w:left="134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FF0000"/>
          <w:spacing w:val="-1"/>
          <w:w w:val="65"/>
          <w:sz w:val="20"/>
        </w:rPr>
        <w:t>47R/1206</w:t>
      </w:r>
      <w:r>
        <w:rPr>
          <w:rFonts w:ascii="Arial"/>
          <w:color w:val="000000"/>
          <w:sz w:val="20"/>
        </w:rPr>
      </w:r>
    </w:p>
    <w:p>
      <w:pPr>
        <w:spacing w:before="75"/>
        <w:ind w:left="127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FF0000"/>
          <w:spacing w:val="-1"/>
          <w:w w:val="65"/>
          <w:sz w:val="20"/>
        </w:rPr>
        <w:t>75R/1206</w:t>
      </w:r>
      <w:r>
        <w:rPr>
          <w:rFonts w:ascii="Arial"/>
          <w:color w:val="000000"/>
          <w:sz w:val="20"/>
        </w:rPr>
      </w:r>
    </w:p>
    <w:p>
      <w:pPr>
        <w:spacing w:line="280" w:lineRule="exact" w:before="19"/>
        <w:rPr>
          <w:sz w:val="28"/>
          <w:szCs w:val="28"/>
        </w:rPr>
      </w:pPr>
      <w:r>
        <w:rPr/>
        <w:br w:type="column"/>
      </w:r>
      <w:r>
        <w:rPr>
          <w:sz w:val="28"/>
        </w:rPr>
      </w:r>
    </w:p>
    <w:p>
      <w:pPr>
        <w:spacing w:before="0"/>
        <w:ind w:left="285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/>
        <w:pict>
          <v:shape style="position:absolute;margin-left:415.632019pt;margin-top:18.304892pt;width:12.08pt;height:5.755002pt;mso-position-horizontal-relative:page;mso-position-vertical-relative:paragraph;z-index:-12201" type="#_x0000_t202" filled="f" stroked="f">
            <v:textbox inset="0,0,0,0" style="layout-flow:vertical;mso-layout-flow-alt:bottom-to-top">
              <w:txbxContent>
                <w:p>
                  <w:pPr>
                    <w:spacing w:line="226" w:lineRule="exact" w:before="0"/>
                    <w:ind w:left="20" w:right="0" w:firstLine="0"/>
                    <w:jc w:val="left"/>
                    <w:rPr>
                      <w:rFonts w:ascii="Arial" w:hAnsi="Arial" w:cs="Arial" w:eastAsia="Arial"/>
                      <w:sz w:val="20"/>
                      <w:szCs w:val="20"/>
                    </w:rPr>
                  </w:pPr>
                  <w:r>
                    <w:rPr>
                      <w:rFonts w:ascii="Arial"/>
                      <w:w w:val="67"/>
                      <w:sz w:val="20"/>
                    </w:rPr>
                    <w:t>1</w:t>
                  </w:r>
                  <w:r>
                    <w:rPr>
                      <w:rFonts w:ascii="Arial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FF0000"/>
          <w:spacing w:val="-2"/>
          <w:w w:val="65"/>
          <w:sz w:val="20"/>
        </w:rPr>
        <w:t>C7021</w:t>
      </w:r>
      <w:r>
        <w:rPr>
          <w:rFonts w:ascii="Arial"/>
          <w:color w:val="000000"/>
          <w:sz w:val="20"/>
        </w:rPr>
      </w:r>
    </w:p>
    <w:p>
      <w:pPr>
        <w:spacing w:before="75"/>
        <w:ind w:left="12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000080"/>
          <w:spacing w:val="-2"/>
          <w:w w:val="65"/>
          <w:sz w:val="20"/>
        </w:rPr>
        <w:t>4160</w:t>
      </w:r>
      <w:r>
        <w:rPr>
          <w:rFonts w:ascii="Arial"/>
          <w:color w:val="000000"/>
          <w:sz w:val="20"/>
        </w:rPr>
      </w:r>
    </w:p>
    <w:p>
      <w:pPr>
        <w:spacing w:before="75"/>
        <w:ind w:left="121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FF0000"/>
          <w:spacing w:val="-1"/>
          <w:w w:val="65"/>
          <w:sz w:val="20"/>
        </w:rPr>
        <w:t>47R/1206</w:t>
      </w:r>
      <w:r>
        <w:rPr>
          <w:rFonts w:ascii="Arial"/>
          <w:color w:val="000000"/>
          <w:sz w:val="20"/>
        </w:rPr>
      </w:r>
    </w:p>
    <w:p>
      <w:pPr>
        <w:spacing w:before="75"/>
        <w:ind w:left="134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FF0000"/>
          <w:spacing w:val="-1"/>
          <w:w w:val="65"/>
          <w:sz w:val="20"/>
        </w:rPr>
        <w:t>47R/1206</w:t>
      </w:r>
      <w:r>
        <w:rPr>
          <w:rFonts w:ascii="Arial"/>
          <w:color w:val="000000"/>
          <w:sz w:val="20"/>
        </w:rPr>
      </w:r>
    </w:p>
    <w:p>
      <w:pPr>
        <w:spacing w:before="75"/>
        <w:ind w:left="127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FF0000"/>
          <w:spacing w:val="-1"/>
          <w:w w:val="65"/>
          <w:sz w:val="20"/>
        </w:rPr>
        <w:t>47R/1206</w:t>
      </w:r>
      <w:r>
        <w:rPr>
          <w:rFonts w:ascii="Arial"/>
          <w:color w:val="000000"/>
          <w:sz w:val="20"/>
        </w:rPr>
      </w:r>
    </w:p>
    <w:p>
      <w:pPr>
        <w:spacing w:line="280" w:lineRule="exact" w:before="19"/>
        <w:rPr>
          <w:sz w:val="28"/>
          <w:szCs w:val="28"/>
        </w:rPr>
      </w:pPr>
      <w:r>
        <w:rPr/>
        <w:br w:type="column"/>
      </w:r>
      <w:r>
        <w:rPr>
          <w:sz w:val="28"/>
        </w:rPr>
      </w:r>
    </w:p>
    <w:p>
      <w:pPr>
        <w:spacing w:before="0"/>
        <w:ind w:left="285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/>
        <w:pict>
          <v:shape style="position:absolute;margin-left:589.152039pt;margin-top:18.304892pt;width:12.08pt;height:5.755002pt;mso-position-horizontal-relative:page;mso-position-vertical-relative:paragraph;z-index:-12200" type="#_x0000_t202" filled="f" stroked="f">
            <v:textbox inset="0,0,0,0" style="layout-flow:vertical;mso-layout-flow-alt:bottom-to-top">
              <w:txbxContent>
                <w:p>
                  <w:pPr>
                    <w:spacing w:line="226" w:lineRule="exact" w:before="0"/>
                    <w:ind w:left="20" w:right="0" w:firstLine="0"/>
                    <w:jc w:val="left"/>
                    <w:rPr>
                      <w:rFonts w:ascii="Arial" w:hAnsi="Arial" w:cs="Arial" w:eastAsia="Arial"/>
                      <w:sz w:val="20"/>
                      <w:szCs w:val="20"/>
                    </w:rPr>
                  </w:pPr>
                  <w:r>
                    <w:rPr>
                      <w:rFonts w:ascii="Arial"/>
                      <w:w w:val="67"/>
                      <w:sz w:val="20"/>
                    </w:rPr>
                    <w:t>1</w:t>
                  </w:r>
                  <w:r>
                    <w:rPr>
                      <w:rFonts w:ascii="Arial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FF0000"/>
          <w:spacing w:val="-2"/>
          <w:w w:val="65"/>
          <w:sz w:val="20"/>
        </w:rPr>
        <w:t>C7017</w:t>
      </w:r>
      <w:r>
        <w:rPr>
          <w:rFonts w:ascii="Arial"/>
          <w:color w:val="000000"/>
          <w:sz w:val="20"/>
        </w:rPr>
      </w:r>
    </w:p>
    <w:p>
      <w:pPr>
        <w:spacing w:before="75"/>
        <w:ind w:left="164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000080"/>
          <w:spacing w:val="-2"/>
          <w:w w:val="65"/>
          <w:sz w:val="20"/>
        </w:rPr>
        <w:t>4160</w:t>
      </w:r>
      <w:r>
        <w:rPr>
          <w:rFonts w:ascii="Arial"/>
          <w:color w:val="000000"/>
          <w:sz w:val="20"/>
        </w:rPr>
      </w:r>
    </w:p>
    <w:p>
      <w:pPr>
        <w:spacing w:before="75"/>
        <w:ind w:left="423" w:right="0" w:firstLine="0"/>
        <w:jc w:val="center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FF0000"/>
          <w:spacing w:val="-1"/>
          <w:w w:val="65"/>
          <w:sz w:val="20"/>
        </w:rPr>
        <w:t>2.7R/1206</w:t>
      </w:r>
      <w:r>
        <w:rPr>
          <w:rFonts w:ascii="Arial"/>
          <w:color w:val="000000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before="0"/>
        <w:ind w:left="494" w:right="0" w:firstLine="0"/>
        <w:jc w:val="center"/>
        <w:rPr>
          <w:rFonts w:ascii="Arial" w:hAnsi="Arial" w:cs="Arial" w:eastAsia="Arial"/>
          <w:sz w:val="20"/>
          <w:szCs w:val="20"/>
        </w:rPr>
      </w:pPr>
      <w:r>
        <w:rPr/>
        <w:pict>
          <v:shape style="position:absolute;margin-left:611.472046pt;margin-top:-2.935112pt;width:27.2pt;height:5.755002pt;mso-position-horizontal-relative:page;mso-position-vertical-relative:paragraph;z-index:-12199" type="#_x0000_t202" filled="f" stroked="f">
            <v:textbox inset="0,0,0,0" style="layout-flow:vertical;mso-layout-flow-alt:bottom-to-top">
              <w:txbxContent>
                <w:p>
                  <w:pPr>
                    <w:spacing w:line="226" w:lineRule="exact" w:before="0"/>
                    <w:ind w:left="20" w:right="0" w:firstLine="0"/>
                    <w:jc w:val="left"/>
                    <w:rPr>
                      <w:rFonts w:ascii="Arial" w:hAnsi="Arial" w:cs="Arial" w:eastAsia="Arial"/>
                      <w:sz w:val="20"/>
                      <w:szCs w:val="20"/>
                    </w:rPr>
                  </w:pPr>
                  <w:r>
                    <w:rPr>
                      <w:rFonts w:ascii="Arial"/>
                      <w:w w:val="67"/>
                      <w:sz w:val="20"/>
                    </w:rPr>
                    <w:t>1</w:t>
                  </w:r>
                  <w:r>
                    <w:rPr>
                      <w:rFonts w:ascii="Arial"/>
                      <w:sz w:val="20"/>
                    </w:rPr>
                  </w:r>
                </w:p>
                <w:p>
                  <w:pPr>
                    <w:spacing w:before="72"/>
                    <w:ind w:left="20" w:right="0" w:firstLine="0"/>
                    <w:jc w:val="left"/>
                    <w:rPr>
                      <w:rFonts w:ascii="Arial" w:hAnsi="Arial" w:cs="Arial" w:eastAsia="Arial"/>
                      <w:sz w:val="20"/>
                      <w:szCs w:val="20"/>
                    </w:rPr>
                  </w:pPr>
                  <w:r>
                    <w:rPr>
                      <w:rFonts w:ascii="Arial"/>
                      <w:w w:val="67"/>
                      <w:sz w:val="20"/>
                    </w:rPr>
                    <w:t>2</w:t>
                  </w:r>
                  <w:r>
                    <w:rPr>
                      <w:rFonts w:ascii="Arial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2"/>
          <w:w w:val="65"/>
          <w:sz w:val="20"/>
        </w:rPr>
        <w:t>D7002</w:t>
      </w:r>
      <w:r>
        <w:rPr>
          <w:rFonts w:ascii="Arial"/>
          <w:color w:val="000000"/>
          <w:sz w:val="20"/>
        </w:rPr>
      </w:r>
    </w:p>
    <w:p>
      <w:pPr>
        <w:spacing w:line="227" w:lineRule="exact" w:before="75"/>
        <w:ind w:left="386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000080"/>
          <w:spacing w:val="-2"/>
          <w:w w:val="65"/>
          <w:sz w:val="20"/>
        </w:rPr>
        <w:t>FB_33000846</w:t>
      </w:r>
      <w:r>
        <w:rPr>
          <w:rFonts w:ascii="Arial"/>
          <w:color w:val="000000"/>
          <w:sz w:val="20"/>
        </w:rPr>
      </w:r>
    </w:p>
    <w:p>
      <w:pPr>
        <w:spacing w:line="223" w:lineRule="exact" w:before="0"/>
        <w:ind w:left="9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FF0000"/>
          <w:spacing w:val="-2"/>
          <w:w w:val="65"/>
          <w:sz w:val="20"/>
        </w:rPr>
        <w:t>C7005</w:t>
      </w:r>
      <w:r>
        <w:rPr>
          <w:rFonts w:ascii="Arial"/>
          <w:color w:val="000000"/>
          <w:sz w:val="20"/>
        </w:rPr>
      </w:r>
    </w:p>
    <w:p>
      <w:pPr>
        <w:spacing w:line="227" w:lineRule="exact" w:before="0"/>
        <w:ind w:left="11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z w:val="20"/>
        </w:rPr>
      </w:r>
      <w:r>
        <w:rPr>
          <w:rFonts w:ascii="Arial"/>
          <w:color w:val="000080"/>
          <w:sz w:val="20"/>
          <w:u w:val="single" w:color="0000FF"/>
        </w:rPr>
        <w:t> </w:t>
      </w:r>
      <w:r>
        <w:rPr>
          <w:rFonts w:ascii="Arial"/>
          <w:color w:val="000080"/>
          <w:sz w:val="20"/>
        </w:rPr>
      </w:r>
      <w:r>
        <w:rPr>
          <w:rFonts w:ascii="Arial"/>
          <w:color w:val="000000"/>
          <w:sz w:val="20"/>
        </w:rPr>
      </w:r>
    </w:p>
    <w:p>
      <w:pPr>
        <w:spacing w:line="280" w:lineRule="exact" w:before="19"/>
        <w:rPr>
          <w:sz w:val="28"/>
          <w:szCs w:val="28"/>
        </w:rPr>
      </w:pPr>
      <w:r>
        <w:rPr/>
        <w:br w:type="column"/>
      </w:r>
      <w:r>
        <w:rPr>
          <w:sz w:val="28"/>
        </w:rPr>
      </w:r>
    </w:p>
    <w:p>
      <w:pPr>
        <w:spacing w:before="0"/>
        <w:ind w:left="3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C7006</w:t>
      </w:r>
      <w:r>
        <w:rPr>
          <w:rFonts w:ascii="Arial"/>
          <w:color w:val="000000"/>
          <w:sz w:val="20"/>
        </w:rPr>
      </w:r>
    </w:p>
    <w:p>
      <w:pPr>
        <w:spacing w:after="0"/>
        <w:jc w:val="left"/>
        <w:rPr>
          <w:rFonts w:ascii="Arial" w:hAnsi="Arial" w:cs="Arial" w:eastAsia="Arial"/>
          <w:sz w:val="20"/>
          <w:szCs w:val="20"/>
        </w:rPr>
        <w:sectPr>
          <w:type w:val="continuous"/>
          <w:pgSz w:w="16838" w:h="11920" w:orient="landscape"/>
          <w:pgMar w:top="1100" w:bottom="280" w:left="1460" w:right="1360"/>
          <w:cols w:num="14" w:equalWidth="0">
            <w:col w:w="2276" w:space="1159"/>
            <w:col w:w="1477" w:space="40"/>
            <w:col w:w="717" w:space="40"/>
            <w:col w:w="709" w:space="40"/>
            <w:col w:w="680" w:space="40"/>
            <w:col w:w="306" w:space="40"/>
            <w:col w:w="704" w:space="40"/>
            <w:col w:w="717" w:space="40"/>
            <w:col w:w="709" w:space="40"/>
            <w:col w:w="680" w:space="40"/>
            <w:col w:w="457" w:space="40"/>
            <w:col w:w="1049" w:space="40"/>
            <w:col w:w="1214" w:space="40"/>
            <w:col w:w="684"/>
          </w:cols>
        </w:sectPr>
      </w:pPr>
    </w:p>
    <w:p>
      <w:pPr>
        <w:spacing w:line="200" w:lineRule="exact" w:before="16"/>
        <w:rPr>
          <w:sz w:val="20"/>
          <w:szCs w:val="20"/>
        </w:rPr>
      </w:pPr>
    </w:p>
    <w:p>
      <w:pPr>
        <w:tabs>
          <w:tab w:pos="5379" w:val="left" w:leader="none"/>
        </w:tabs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w w:val="65"/>
          <w:sz w:val="20"/>
        </w:rPr>
        <w:t>4</w:t>
        <w:tab/>
      </w:r>
      <w:r>
        <w:rPr>
          <w:rFonts w:ascii="Arial"/>
          <w:color w:val="000080"/>
          <w:spacing w:val="-2"/>
          <w:w w:val="65"/>
          <w:sz w:val="20"/>
        </w:rPr>
        <w:t>R7025</w:t>
      </w:r>
      <w:r>
        <w:rPr>
          <w:rFonts w:ascii="Arial"/>
          <w:color w:val="000000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line="227" w:lineRule="exact"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w w:val="65"/>
          <w:sz w:val="20"/>
        </w:rPr>
        <w:t>5</w:t>
      </w:r>
      <w:r>
        <w:rPr>
          <w:rFonts w:ascii="Arial"/>
          <w:sz w:val="20"/>
        </w:rPr>
      </w:r>
    </w:p>
    <w:p>
      <w:pPr>
        <w:spacing w:line="223" w:lineRule="exact" w:before="0"/>
        <w:ind w:left="0" w:right="0" w:firstLine="0"/>
        <w:jc w:val="righ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FF0000"/>
          <w:spacing w:val="-1"/>
          <w:w w:val="65"/>
          <w:sz w:val="20"/>
        </w:rPr>
        <w:t>2k/0805</w:t>
      </w:r>
      <w:r>
        <w:rPr>
          <w:rFonts w:ascii="Arial"/>
          <w:color w:val="000000"/>
          <w:sz w:val="20"/>
        </w:rPr>
      </w:r>
    </w:p>
    <w:p>
      <w:pPr>
        <w:spacing w:line="227" w:lineRule="exact"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w w:val="65"/>
          <w:sz w:val="20"/>
        </w:rPr>
        <w:t>6</w:t>
      </w:r>
      <w:r>
        <w:rPr>
          <w:rFonts w:ascii="Arial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w w:val="65"/>
          <w:sz w:val="20"/>
        </w:rPr>
        <w:t>7</w:t>
      </w:r>
      <w:r>
        <w:rPr>
          <w:rFonts w:ascii="Arial"/>
          <w:sz w:val="20"/>
        </w:rPr>
      </w:r>
    </w:p>
    <w:p>
      <w:pPr>
        <w:spacing w:line="223" w:lineRule="exact"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000080"/>
          <w:spacing w:val="-2"/>
          <w:w w:val="65"/>
          <w:sz w:val="20"/>
        </w:rPr>
        <w:t>106/1210</w:t>
      </w:r>
      <w:r>
        <w:rPr>
          <w:rFonts w:ascii="Arial"/>
          <w:color w:val="000000"/>
          <w:sz w:val="20"/>
        </w:rPr>
      </w:r>
    </w:p>
    <w:p>
      <w:pPr>
        <w:spacing w:line="110" w:lineRule="exact" w:before="8"/>
        <w:rPr>
          <w:sz w:val="11"/>
          <w:szCs w:val="11"/>
        </w:rPr>
      </w:pPr>
      <w:r>
        <w:rPr/>
        <w:br w:type="column"/>
      </w:r>
      <w:r>
        <w:rPr>
          <w:sz w:val="11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24" w:lineRule="exact" w:before="0"/>
        <w:ind w:left="4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D7003</w:t>
      </w:r>
      <w:r>
        <w:rPr>
          <w:rFonts w:ascii="Arial"/>
          <w:color w:val="000080"/>
          <w:spacing w:val="25"/>
          <w:w w:val="67"/>
          <w:sz w:val="20"/>
        </w:rPr>
        <w:t> </w:t>
      </w:r>
      <w:r>
        <w:rPr>
          <w:rFonts w:ascii="Arial"/>
          <w:color w:val="000080"/>
          <w:spacing w:val="-2"/>
          <w:w w:val="65"/>
          <w:sz w:val="20"/>
        </w:rPr>
        <w:t>13V</w:t>
      </w:r>
      <w:r>
        <w:rPr>
          <w:rFonts w:ascii="Arial"/>
          <w:color w:val="000000"/>
          <w:sz w:val="20"/>
        </w:rPr>
      </w:r>
    </w:p>
    <w:p>
      <w:pPr>
        <w:spacing w:line="200" w:lineRule="exact" w:before="16"/>
        <w:rPr>
          <w:sz w:val="20"/>
          <w:szCs w:val="20"/>
        </w:rPr>
      </w:pPr>
      <w:r>
        <w:rPr/>
        <w:br w:type="column"/>
      </w:r>
      <w:r>
        <w:rPr>
          <w:sz w:val="20"/>
        </w:rPr>
      </w: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R7020</w:t>
      </w:r>
      <w:r>
        <w:rPr>
          <w:rFonts w:ascii="Arial"/>
          <w:color w:val="000000"/>
          <w:sz w:val="20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20" w:lineRule="exact" w:before="20"/>
        <w:rPr>
          <w:sz w:val="22"/>
          <w:szCs w:val="22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FF0000"/>
          <w:spacing w:val="-1"/>
          <w:w w:val="65"/>
          <w:sz w:val="20"/>
        </w:rPr>
        <w:t>2k/0805</w:t>
      </w:r>
      <w:r>
        <w:rPr>
          <w:rFonts w:ascii="Arial"/>
          <w:color w:val="000000"/>
          <w:sz w:val="20"/>
        </w:rPr>
      </w:r>
    </w:p>
    <w:p>
      <w:pPr>
        <w:spacing w:line="223" w:lineRule="exact"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000080"/>
          <w:spacing w:val="-2"/>
          <w:w w:val="65"/>
          <w:sz w:val="20"/>
        </w:rPr>
        <w:t>106/1210</w:t>
      </w:r>
      <w:r>
        <w:rPr>
          <w:rFonts w:ascii="Arial"/>
          <w:color w:val="000000"/>
          <w:sz w:val="20"/>
        </w:rPr>
      </w:r>
    </w:p>
    <w:p>
      <w:pPr>
        <w:spacing w:line="223" w:lineRule="exact" w:before="0"/>
        <w:ind w:left="0" w:right="0" w:firstLine="0"/>
        <w:jc w:val="righ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000080"/>
          <w:spacing w:val="-3"/>
          <w:w w:val="65"/>
          <w:sz w:val="20"/>
        </w:rPr>
        <w:t>BAV70</w:t>
      </w:r>
      <w:r>
        <w:rPr>
          <w:rFonts w:ascii="Arial"/>
          <w:color w:val="000000"/>
          <w:sz w:val="20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14"/>
        <w:rPr>
          <w:sz w:val="28"/>
          <w:szCs w:val="28"/>
        </w:rPr>
      </w:pPr>
    </w:p>
    <w:p>
      <w:pPr>
        <w:spacing w:line="224" w:lineRule="exact" w:before="0"/>
        <w:ind w:left="156" w:right="316" w:firstLine="0"/>
        <w:jc w:val="left"/>
        <w:rPr>
          <w:rFonts w:ascii="Arial" w:hAnsi="Arial" w:cs="Arial" w:eastAsia="Arial"/>
          <w:sz w:val="20"/>
          <w:szCs w:val="20"/>
        </w:rPr>
      </w:pPr>
      <w:r>
        <w:rPr/>
        <w:pict>
          <v:shape style="position:absolute;margin-left:619.032043pt;margin-top:-26.755016pt;width:12.08pt;height:5.755002pt;mso-position-horizontal-relative:page;mso-position-vertical-relative:paragraph;z-index:-12198" type="#_x0000_t202" filled="f" stroked="f">
            <v:textbox inset="0,0,0,0" style="layout-flow:vertical;mso-layout-flow-alt:bottom-to-top">
              <w:txbxContent>
                <w:p>
                  <w:pPr>
                    <w:spacing w:line="226" w:lineRule="exact" w:before="0"/>
                    <w:ind w:left="20" w:right="0" w:firstLine="0"/>
                    <w:jc w:val="left"/>
                    <w:rPr>
                      <w:rFonts w:ascii="Arial" w:hAnsi="Arial" w:cs="Arial" w:eastAsia="Arial"/>
                      <w:sz w:val="20"/>
                      <w:szCs w:val="20"/>
                    </w:rPr>
                  </w:pPr>
                  <w:r>
                    <w:rPr>
                      <w:rFonts w:ascii="Arial"/>
                      <w:w w:val="67"/>
                      <w:sz w:val="20"/>
                    </w:rPr>
                    <w:t>3</w:t>
                  </w:r>
                  <w:r>
                    <w:rPr>
                      <w:rFonts w:ascii="Arial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000080"/>
          <w:spacing w:val="-2"/>
          <w:w w:val="65"/>
          <w:sz w:val="20"/>
        </w:rPr>
        <w:t>D7001</w:t>
      </w:r>
      <w:r>
        <w:rPr>
          <w:rFonts w:ascii="Arial"/>
          <w:color w:val="000080"/>
          <w:spacing w:val="47"/>
          <w:w w:val="65"/>
          <w:sz w:val="20"/>
        </w:rPr>
        <w:t> </w:t>
      </w:r>
      <w:r>
        <w:rPr>
          <w:rFonts w:ascii="Arial"/>
          <w:color w:val="000080"/>
          <w:spacing w:val="-2"/>
          <w:w w:val="65"/>
          <w:sz w:val="20"/>
        </w:rPr>
        <w:t>C7020</w:t>
      </w:r>
      <w:r>
        <w:rPr>
          <w:rFonts w:ascii="Arial"/>
          <w:color w:val="000080"/>
          <w:spacing w:val="29"/>
          <w:w w:val="67"/>
          <w:sz w:val="20"/>
        </w:rPr>
        <w:t> </w:t>
      </w:r>
      <w:r>
        <w:rPr>
          <w:rFonts w:ascii="Arial"/>
          <w:color w:val="000080"/>
          <w:spacing w:val="-1"/>
          <w:w w:val="65"/>
          <w:sz w:val="20"/>
        </w:rPr>
        <w:t>5.6V</w:t>
      </w:r>
      <w:r>
        <w:rPr>
          <w:rFonts w:ascii="Arial"/>
          <w:color w:val="000080"/>
          <w:sz w:val="20"/>
        </w:rPr>
        <w:t> </w:t>
      </w:r>
      <w:r>
        <w:rPr>
          <w:rFonts w:ascii="Arial"/>
          <w:color w:val="000080"/>
          <w:spacing w:val="-8"/>
          <w:sz w:val="20"/>
        </w:rPr>
        <w:t> </w:t>
      </w:r>
      <w:r>
        <w:rPr>
          <w:rFonts w:ascii="Arial"/>
          <w:color w:val="000080"/>
          <w:sz w:val="20"/>
          <w:u w:val="single" w:color="0000FF"/>
        </w:rPr>
        <w:t> </w:t>
      </w:r>
      <w:r>
        <w:rPr>
          <w:rFonts w:ascii="Arial"/>
          <w:color w:val="000080"/>
          <w:sz w:val="20"/>
        </w:rPr>
      </w:r>
      <w:r>
        <w:rPr>
          <w:rFonts w:ascii="Arial"/>
          <w:color w:val="000000"/>
          <w:sz w:val="20"/>
        </w:rPr>
      </w:r>
    </w:p>
    <w:p>
      <w:pPr>
        <w:spacing w:line="221" w:lineRule="exact" w:before="0"/>
        <w:ind w:left="609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105/0805</w:t>
      </w:r>
      <w:r>
        <w:rPr>
          <w:rFonts w:ascii="Arial"/>
          <w:color w:val="000000"/>
          <w:sz w:val="20"/>
        </w:rPr>
      </w:r>
    </w:p>
    <w:p>
      <w:pPr>
        <w:spacing w:line="223" w:lineRule="exact" w:before="0"/>
        <w:ind w:left="156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000080"/>
          <w:spacing w:val="-2"/>
          <w:w w:val="65"/>
          <w:sz w:val="20"/>
        </w:rPr>
        <w:t>106/1210</w:t>
      </w:r>
      <w:r>
        <w:rPr>
          <w:rFonts w:ascii="Arial"/>
          <w:color w:val="000000"/>
          <w:sz w:val="20"/>
        </w:rPr>
      </w:r>
    </w:p>
    <w:p>
      <w:pPr>
        <w:spacing w:line="223" w:lineRule="exact"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000080"/>
          <w:spacing w:val="-2"/>
          <w:w w:val="65"/>
          <w:sz w:val="20"/>
        </w:rPr>
        <w:t>105/0805</w:t>
      </w:r>
      <w:r>
        <w:rPr>
          <w:rFonts w:ascii="Arial"/>
          <w:color w:val="000000"/>
          <w:sz w:val="20"/>
        </w:rPr>
      </w:r>
    </w:p>
    <w:p>
      <w:pPr>
        <w:spacing w:after="0" w:line="223" w:lineRule="exact"/>
        <w:jc w:val="left"/>
        <w:rPr>
          <w:rFonts w:ascii="Arial" w:hAnsi="Arial" w:cs="Arial" w:eastAsia="Arial"/>
          <w:sz w:val="20"/>
          <w:szCs w:val="20"/>
        </w:rPr>
        <w:sectPr>
          <w:type w:val="continuous"/>
          <w:pgSz w:w="16838" w:h="11920" w:orient="landscape"/>
          <w:pgMar w:top="1100" w:bottom="280" w:left="1460" w:right="1360"/>
          <w:cols w:num="8" w:equalWidth="0">
            <w:col w:w="5861" w:space="439"/>
            <w:col w:w="994" w:space="40"/>
            <w:col w:w="399" w:space="526"/>
            <w:col w:w="922" w:space="432"/>
            <w:col w:w="994" w:space="40"/>
            <w:col w:w="1321" w:space="40"/>
            <w:col w:w="710" w:space="208"/>
            <w:col w:w="1092"/>
          </w:cols>
        </w:sectPr>
      </w:pPr>
    </w:p>
    <w:p>
      <w:pPr>
        <w:spacing w:line="140" w:lineRule="exact" w:before="1"/>
        <w:rPr>
          <w:sz w:val="14"/>
          <w:szCs w:val="14"/>
        </w:rPr>
      </w:pPr>
    </w:p>
    <w:p>
      <w:pPr>
        <w:spacing w:after="0" w:line="140" w:lineRule="exact"/>
        <w:rPr>
          <w:sz w:val="14"/>
          <w:szCs w:val="14"/>
        </w:rPr>
        <w:sectPr>
          <w:type w:val="continuous"/>
          <w:pgSz w:w="16838" w:h="11920" w:orient="landscape"/>
          <w:pgMar w:top="1100" w:bottom="280" w:left="1460" w:right="1360"/>
        </w:sectPr>
      </w:pPr>
    </w:p>
    <w:p>
      <w:pPr>
        <w:spacing w:before="75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w w:val="65"/>
          <w:sz w:val="20"/>
        </w:rPr>
        <w:t>8</w:t>
      </w:r>
      <w:r>
        <w:rPr>
          <w:rFonts w:ascii="Arial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w w:val="65"/>
          <w:sz w:val="20"/>
        </w:rPr>
        <w:t>9</w:t>
      </w:r>
      <w:r>
        <w:rPr>
          <w:rFonts w:ascii="Arial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spacing w:val="-2"/>
          <w:w w:val="65"/>
          <w:sz w:val="20"/>
        </w:rPr>
        <w:t>10</w:t>
      </w:r>
      <w:r>
        <w:rPr>
          <w:rFonts w:ascii="Arial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spacing w:val="-2"/>
          <w:w w:val="65"/>
          <w:sz w:val="20"/>
        </w:rPr>
        <w:t>11</w:t>
      </w:r>
      <w:r>
        <w:rPr>
          <w:rFonts w:ascii="Arial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spacing w:val="-2"/>
          <w:w w:val="65"/>
          <w:sz w:val="20"/>
        </w:rPr>
        <w:t>12</w:t>
      </w:r>
      <w:r>
        <w:rPr>
          <w:rFonts w:ascii="Arial"/>
          <w:sz w:val="20"/>
        </w:rPr>
      </w:r>
    </w:p>
    <w:p>
      <w:pPr>
        <w:spacing w:line="200" w:lineRule="exact" w:before="16"/>
        <w:rPr>
          <w:sz w:val="20"/>
          <w:szCs w:val="20"/>
        </w:rPr>
      </w:pPr>
    </w:p>
    <w:p>
      <w:pPr>
        <w:spacing w:line="161" w:lineRule="exact"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spacing w:val="-2"/>
          <w:w w:val="65"/>
          <w:sz w:val="20"/>
        </w:rPr>
        <w:t>13</w:t>
      </w:r>
      <w:r>
        <w:rPr>
          <w:rFonts w:ascii="Arial"/>
          <w:sz w:val="20"/>
        </w:rPr>
      </w:r>
    </w:p>
    <w:p>
      <w:pPr>
        <w:spacing w:line="576" w:lineRule="exact" w:before="205"/>
        <w:ind w:left="440" w:right="0" w:firstLine="0"/>
        <w:jc w:val="left"/>
        <w:rPr>
          <w:rFonts w:ascii="SimSun" w:hAnsi="SimSun" w:cs="SimSun" w:eastAsia="SimSun"/>
          <w:sz w:val="47"/>
          <w:szCs w:val="47"/>
        </w:rPr>
      </w:pPr>
      <w:r>
        <w:rPr/>
        <w:br w:type="column"/>
      </w:r>
      <w:r>
        <w:rPr>
          <w:rFonts w:ascii="SimSun" w:hAnsi="SimSun" w:cs="SimSun" w:eastAsia="SimSun"/>
          <w:color w:val="FF0000"/>
          <w:sz w:val="47"/>
          <w:szCs w:val="47"/>
        </w:rPr>
        <w:t>背光亮</w:t>
      </w:r>
      <w:r>
        <w:rPr>
          <w:rFonts w:ascii="SimSun" w:hAnsi="SimSun" w:cs="SimSun" w:eastAsia="SimSun"/>
          <w:color w:val="FF0000"/>
          <w:w w:val="101"/>
          <w:sz w:val="47"/>
          <w:szCs w:val="47"/>
        </w:rPr>
        <w:t> </w:t>
      </w:r>
      <w:r>
        <w:rPr>
          <w:rFonts w:ascii="SimSun" w:hAnsi="SimSun" w:cs="SimSun" w:eastAsia="SimSun"/>
          <w:color w:val="FF0000"/>
          <w:sz w:val="47"/>
          <w:szCs w:val="47"/>
        </w:rPr>
        <w:t>度控制</w:t>
      </w:r>
      <w:r>
        <w:rPr>
          <w:rFonts w:ascii="SimSun" w:hAnsi="SimSun" w:cs="SimSun" w:eastAsia="SimSun"/>
          <w:color w:val="000000"/>
          <w:sz w:val="47"/>
          <w:szCs w:val="47"/>
        </w:rPr>
      </w:r>
    </w:p>
    <w:p>
      <w:pPr>
        <w:spacing w:line="440" w:lineRule="exact" w:before="8"/>
        <w:rPr>
          <w:sz w:val="44"/>
          <w:szCs w:val="44"/>
        </w:rPr>
      </w:pPr>
    </w:p>
    <w:p>
      <w:pPr>
        <w:spacing w:line="480" w:lineRule="exact" w:before="0"/>
        <w:rPr>
          <w:sz w:val="48"/>
          <w:szCs w:val="48"/>
        </w:rPr>
      </w:pPr>
    </w:p>
    <w:p>
      <w:pPr>
        <w:spacing w:line="183" w:lineRule="exact" w:before="0"/>
        <w:ind w:left="592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FF0000"/>
          <w:spacing w:val="1"/>
          <w:w w:val="65"/>
          <w:sz w:val="20"/>
        </w:rPr>
        <w:t>DIM</w:t>
      </w:r>
      <w:r>
        <w:rPr>
          <w:rFonts w:ascii="Arial"/>
          <w:color w:val="000000"/>
          <w:sz w:val="20"/>
        </w:rPr>
      </w:r>
    </w:p>
    <w:p>
      <w:pPr>
        <w:spacing w:line="430" w:lineRule="exact" w:before="6"/>
        <w:rPr>
          <w:sz w:val="43"/>
          <w:szCs w:val="43"/>
        </w:rPr>
      </w:pPr>
      <w:r>
        <w:rPr/>
        <w:br w:type="column"/>
      </w:r>
      <w:r>
        <w:rPr>
          <w:sz w:val="43"/>
        </w:rPr>
      </w:r>
    </w:p>
    <w:p>
      <w:pPr>
        <w:spacing w:line="460" w:lineRule="exact" w:before="0"/>
        <w:rPr>
          <w:sz w:val="46"/>
          <w:szCs w:val="46"/>
        </w:rPr>
      </w:pPr>
    </w:p>
    <w:p>
      <w:pPr>
        <w:spacing w:line="460" w:lineRule="exact" w:before="0"/>
        <w:rPr>
          <w:sz w:val="46"/>
          <w:szCs w:val="46"/>
        </w:rPr>
      </w:pPr>
    </w:p>
    <w:p>
      <w:pPr>
        <w:spacing w:line="460" w:lineRule="exact" w:before="0"/>
        <w:rPr>
          <w:sz w:val="46"/>
          <w:szCs w:val="46"/>
        </w:rPr>
      </w:pPr>
    </w:p>
    <w:p>
      <w:pPr>
        <w:tabs>
          <w:tab w:pos="879" w:val="left" w:leader="none"/>
        </w:tabs>
        <w:spacing w:before="0"/>
        <w:ind w:left="440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Arial" w:hAnsi="Arial" w:cs="Arial" w:eastAsia="Arial"/>
          <w:color w:val="FF0000"/>
          <w:spacing w:val="-3"/>
          <w:w w:val="85"/>
          <w:position w:val="24"/>
          <w:sz w:val="20"/>
          <w:szCs w:val="20"/>
        </w:rPr>
        <w:t>EN</w:t>
        <w:tab/>
      </w:r>
      <w:r>
        <w:rPr>
          <w:rFonts w:ascii="Arial" w:hAnsi="Arial" w:cs="Arial" w:eastAsia="Arial"/>
          <w:color w:val="FF0000"/>
          <w:spacing w:val="-3"/>
          <w:w w:val="85"/>
          <w:position w:val="8"/>
          <w:sz w:val="20"/>
          <w:szCs w:val="20"/>
        </w:rPr>
        <w:t>EN</w:t>
      </w:r>
      <w:r>
        <w:rPr>
          <w:rFonts w:ascii="Arial" w:hAnsi="Arial" w:cs="Arial" w:eastAsia="Arial"/>
          <w:color w:val="FF0000"/>
          <w:w w:val="85"/>
          <w:position w:val="8"/>
          <w:sz w:val="20"/>
          <w:szCs w:val="20"/>
        </w:rPr>
        <w:t>    </w:t>
      </w:r>
      <w:r>
        <w:rPr>
          <w:rFonts w:ascii="Arial" w:hAnsi="Arial" w:cs="Arial" w:eastAsia="Arial"/>
          <w:color w:val="FF0000"/>
          <w:spacing w:val="10"/>
          <w:w w:val="85"/>
          <w:position w:val="8"/>
          <w:sz w:val="20"/>
          <w:szCs w:val="20"/>
        </w:rPr>
        <w:t> </w:t>
      </w:r>
      <w:r>
        <w:rPr>
          <w:rFonts w:ascii="SimSun" w:hAnsi="SimSun" w:cs="SimSun" w:eastAsia="SimSun"/>
          <w:color w:val="FF0000"/>
          <w:w w:val="85"/>
          <w:sz w:val="39"/>
          <w:szCs w:val="39"/>
        </w:rPr>
        <w:t>背光开关</w:t>
      </w:r>
      <w:r>
        <w:rPr>
          <w:rFonts w:ascii="SimSun" w:hAnsi="SimSun" w:cs="SimSun" w:eastAsia="SimSun"/>
          <w:color w:val="000000"/>
          <w:sz w:val="39"/>
          <w:szCs w:val="39"/>
        </w:rPr>
      </w:r>
    </w:p>
    <w:p>
      <w:pPr>
        <w:spacing w:after="0"/>
        <w:jc w:val="left"/>
        <w:rPr>
          <w:rFonts w:ascii="SimSun" w:hAnsi="SimSun" w:cs="SimSun" w:eastAsia="SimSun"/>
          <w:sz w:val="39"/>
          <w:szCs w:val="39"/>
        </w:rPr>
        <w:sectPr>
          <w:type w:val="continuous"/>
          <w:pgSz w:w="16838" w:h="11920" w:orient="landscape"/>
          <w:pgMar w:top="1100" w:bottom="280" w:left="1460" w:right="1360"/>
          <w:cols w:num="3" w:equalWidth="0">
            <w:col w:w="819" w:space="1427"/>
            <w:col w:w="1867" w:space="408"/>
            <w:col w:w="9497"/>
          </w:cols>
        </w:sectPr>
      </w:pPr>
    </w:p>
    <w:p>
      <w:pPr>
        <w:spacing w:line="280" w:lineRule="exact" w:before="5"/>
        <w:rPr>
          <w:sz w:val="28"/>
          <w:szCs w:val="28"/>
        </w:rPr>
      </w:pPr>
      <w:r>
        <w:rPr/>
        <w:pict>
          <v:group style="position:absolute;margin-left:62.820004pt;margin-top:29.159988pt;width:716.400028pt;height:537.300009pt;mso-position-horizontal-relative:page;mso-position-vertical-relative:page;z-index:-12204" coordorigin="1256,583" coordsize="14328,10746">
            <v:shape style="position:absolute;left:1260;top:583;width:14321;height:10742" type="#_x0000_t75" stroked="false">
              <v:imagedata r:id="rId6" o:title=""/>
            </v:shape>
            <v:group style="position:absolute;left:1260;top:2455;width:14321;height:8870" coordorigin="1260,2455" coordsize="14321,8870">
              <v:shape style="position:absolute;left:1260;top:2455;width:14321;height:8870" coordorigin="1260,2455" coordsize="14321,8870" path="m1260,11326l15581,11326,15581,2455,1260,2455,1260,11326xe" filled="t" fillcolor="#FFFFFF" stroked="f">
                <v:path arrowok="t"/>
                <v:fill type="solid"/>
              </v:shape>
            </v:group>
            <v:group style="position:absolute;left:14602;top:4932;width:72;height:223" coordorigin="14602,4932" coordsize="72,223">
              <v:shape style="position:absolute;left:14602;top:4932;width:72;height:223" coordorigin="14602,4932" coordsize="72,223" path="m14602,5155l14674,4932,14674,4932e" filled="f" stroked="t" strokeweight=".72pt" strokecolor="#FF0000">
                <v:path arrowok="t"/>
              </v:shape>
            </v:group>
            <v:group style="position:absolute;left:14674;top:4932;width:302;height:2" coordorigin="14674,4932" coordsize="302,2">
              <v:shape style="position:absolute;left:14674;top:4932;width:302;height:2" coordorigin="14674,4932" coordsize="302,0" path="m14674,4932l14976,4932,14976,4932e" filled="f" stroked="t" strokeweight=".72pt" strokecolor="#FF0000">
                <v:path arrowok="t"/>
              </v:shape>
            </v:group>
            <v:group style="position:absolute;left:14897;top:4932;width:79;height:223" coordorigin="14897,4932" coordsize="79,223">
              <v:shape style="position:absolute;left:14897;top:4932;width:79;height:223" coordorigin="14897,4932" coordsize="79,223" path="m14976,4932l14897,5155,14897,5155e" filled="f" stroked="t" strokeweight=".72pt" strokecolor="#FF0000">
                <v:path arrowok="t"/>
              </v:shape>
            </v:group>
            <v:group style="position:absolute;left:14746;top:4932;width:79;height:223" coordorigin="14746,4932" coordsize="79,223">
              <v:shape style="position:absolute;left:14746;top:4932;width:79;height:223" coordorigin="14746,4932" coordsize="79,223" path="m14746,5155l14825,4932,14825,4932e" filled="f" stroked="t" strokeweight=".72pt" strokecolor="#FF0000">
                <v:path arrowok="t"/>
              </v:shape>
            </v:group>
            <v:group style="position:absolute;left:14674;top:3593;width:151;height:2" coordorigin="14674,3593" coordsize="151,2">
              <v:shape style="position:absolute;left:14674;top:3593;width:151;height:2" coordorigin="14674,3593" coordsize="151,0" path="m14825,3593l14674,3593,14674,3593e" filled="f" stroked="t" strokeweight=".72pt" strokecolor="#800040">
                <v:path arrowok="t"/>
              </v:shape>
            </v:group>
            <v:group style="position:absolute;left:14796;top:3550;width:43;height:71" coordorigin="14796,3550" coordsize="43,71">
              <v:shape style="position:absolute;left:14796;top:3550;width:43;height:71" coordorigin="14796,3550" coordsize="43,71" path="m14820,3621l14806,3611,14796,3589,14796,3586,14803,3563,14817,3550,14830,3561,14839,3583,14832,3606,14820,3621xe" filled="t" fillcolor="#FF00FF" stroked="f">
                <v:path arrowok="t"/>
                <v:fill type="solid"/>
              </v:shape>
            </v:group>
            <v:group style="position:absolute;left:14796;top:3550;width:43;height:71" coordorigin="14796,3550" coordsize="43,71">
              <v:shape style="position:absolute;left:14796;top:3550;width:43;height:71" coordorigin="14796,3550" coordsize="43,71" path="m14796,3586l14803,3563,14817,3550,14830,3561,14839,3583,14832,3606,14820,3621,14806,3611,14796,3589e" filled="f" stroked="t" strokeweight=".72pt" strokecolor="#FF00FF">
                <v:path arrowok="t"/>
              </v:shape>
            </v:group>
            <v:group style="position:absolute;left:4658;top:4198;width:151;height:2" coordorigin="4658,4198" coordsize="151,2">
              <v:shape style="position:absolute;left:4658;top:4198;width:151;height:2" coordorigin="4658,4198" coordsize="151,0" path="m4658,4198l4810,4198,4810,4198e" filled="f" stroked="t" strokeweight=".72pt" strokecolor="#0000FF">
                <v:path arrowok="t"/>
              </v:shape>
            </v:group>
            <v:group style="position:absolute;left:4658;top:4111;width:151;height:2" coordorigin="4658,4111" coordsize="151,2">
              <v:shape style="position:absolute;left:4658;top:4111;width:151;height:2" coordorigin="4658,4111" coordsize="151,0" path="m4658,4111l4810,4111,4810,4111e" filled="f" stroked="t" strokeweight=".72pt" strokecolor="#0000FF">
                <v:path arrowok="t"/>
              </v:shape>
            </v:group>
            <v:group style="position:absolute;left:4730;top:4075;width:14;height:2" coordorigin="4730,4075" coordsize="14,2">
              <v:shape style="position:absolute;left:4730;top:4075;width:14;height:2" coordorigin="4730,4075" coordsize="14,0" path="m4730,4075l4745,4075e" filled="f" stroked="t" strokeweight="3.6pt" strokecolor="#0000FF">
                <v:path arrowok="t"/>
              </v:shape>
            </v:group>
            <v:group style="position:absolute;left:4730;top:4230;width:14;height:2" coordorigin="4730,4230" coordsize="14,2">
              <v:shape style="position:absolute;left:4730;top:4230;width:14;height:2" coordorigin="4730,4230" coordsize="14,0" path="m4730,4230l4745,4230e" filled="f" stroked="t" strokeweight="3.24pt" strokecolor="#0000FF">
                <v:path arrowok="t"/>
              </v:shape>
            </v:group>
            <v:group style="position:absolute;left:13622;top:3283;width:2;height:94" coordorigin="13622,3283" coordsize="2,94">
              <v:shape style="position:absolute;left:13622;top:3283;width:2;height:94" coordorigin="13622,3283" coordsize="0,94" path="m13622,3283l13622,3377,13622,3377e" filled="f" stroked="t" strokeweight=".72pt" strokecolor="#FF0000">
                <v:path arrowok="t"/>
              </v:shape>
            </v:group>
            <v:group style="position:absolute;left:13572;top:3154;width:78;height:108" coordorigin="13572,3154" coordsize="78,108">
              <v:shape style="position:absolute;left:13572;top:3154;width:78;height:108" coordorigin="13572,3154" coordsize="78,108" path="m13572,3204l13576,3179,13588,3161,13606,3154,13626,3159,13642,3173,13650,3194,13647,3221,13638,3242,13624,3256,13608,3262,13591,3255,13579,3238,13573,3214e" filled="f" stroked="t" strokeweight=".72pt" strokecolor="#FF0000">
                <v:path arrowok="t"/>
              </v:shape>
            </v:group>
            <v:group style="position:absolute;left:13622;top:3377;width:2;height:662" coordorigin="13622,3377" coordsize="2,662">
              <v:shape style="position:absolute;left:13622;top:3377;width:2;height:662" coordorigin="13622,3377" coordsize="0,662" path="m13622,4039l13622,3377e" filled="f" stroked="t" strokeweight=".72pt" strokecolor="#800040">
                <v:path arrowok="t"/>
              </v:shape>
            </v:group>
            <v:group style="position:absolute;left:13586;top:3550;width:49;height:69" coordorigin="13586,3550" coordsize="49,69">
              <v:shape style="position:absolute;left:13586;top:3550;width:49;height:69" coordorigin="13586,3550" coordsize="49,69" path="m13615,3618l13598,3612,13588,3594,13586,3586,13594,3563,13607,3550,13622,3559,13636,3579,13629,3602,13615,3618xe" filled="t" fillcolor="#FF00FF" stroked="f">
                <v:path arrowok="t"/>
                <v:fill type="solid"/>
              </v:shape>
            </v:group>
            <v:group style="position:absolute;left:13586;top:3550;width:49;height:69" coordorigin="13586,3550" coordsize="49,69">
              <v:shape style="position:absolute;left:13586;top:3550;width:49;height:69" coordorigin="13586,3550" coordsize="49,69" path="m13586,3586l13594,3563,13607,3550,13622,3559,13636,3579,13629,3602,13615,3618,13598,3612,13588,3594e" filled="f" stroked="t" strokeweight=".72pt" strokecolor="#FF00FF">
                <v:path arrowok="t"/>
              </v:shape>
            </v:group>
            <v:group style="position:absolute;left:13471;top:3593;width:302;height:2" coordorigin="13471,3593" coordsize="302,2">
              <v:shape style="position:absolute;left:13471;top:3593;width:302;height:2" coordorigin="13471,3593" coordsize="302,0" path="m13471,3593l13774,3593e" filled="f" stroked="t" strokeweight=".72pt" strokecolor="#800040">
                <v:path arrowok="t"/>
              </v:shape>
            </v:group>
            <v:group style="position:absolute;left:13586;top:3550;width:49;height:69" coordorigin="13586,3550" coordsize="49,69">
              <v:shape style="position:absolute;left:13586;top:3550;width:49;height:69" coordorigin="13586,3550" coordsize="49,69" path="m13615,3618l13598,3612,13588,3594,13586,3586,13594,3563,13607,3550,13622,3559,13636,3579,13629,3602,13615,3618xe" filled="t" fillcolor="#FF00FF" stroked="f">
                <v:path arrowok="t"/>
                <v:fill type="solid"/>
              </v:shape>
            </v:group>
            <v:group style="position:absolute;left:13586;top:3550;width:49;height:69" coordorigin="13586,3550" coordsize="49,69">
              <v:shape style="position:absolute;left:13586;top:3550;width:49;height:69" coordorigin="13586,3550" coordsize="49,69" path="m13586,3586l13594,3563,13607,3550,13622,3559,13636,3579,13629,3602,13615,3618,13598,3612,13588,3594e" filled="f" stroked="t" strokeweight=".72pt" strokecolor="#FF00FF">
                <v:path arrowok="t"/>
              </v:shape>
            </v:group>
            <v:group style="position:absolute;left:14825;top:3283;width:2;height:94" coordorigin="14825,3283" coordsize="2,94">
              <v:shape style="position:absolute;left:14825;top:3283;width:2;height:94" coordorigin="14825,3283" coordsize="0,94" path="m14825,3283l14825,3377,14825,3377e" filled="f" stroked="t" strokeweight=".72pt" strokecolor="#FF0000">
                <v:path arrowok="t"/>
              </v:shape>
            </v:group>
            <v:group style="position:absolute;left:14782;top:3154;width:72;height:106" coordorigin="14782,3154" coordsize="72,106">
              <v:shape style="position:absolute;left:14782;top:3154;width:72;height:106" coordorigin="14782,3154" coordsize="72,106" path="m14782,3204l14787,3179,14801,3161,14816,3154,14832,3160,14846,3176,14853,3200,14849,3226,14838,3247,14825,3260,14808,3255,14793,3241,14784,3220e" filled="f" stroked="t" strokeweight=".72pt" strokecolor="#FF0000">
                <v:path arrowok="t"/>
              </v:shape>
            </v:group>
            <v:group style="position:absolute;left:14825;top:3377;width:2;height:662" coordorigin="14825,3377" coordsize="2,662">
              <v:shape style="position:absolute;left:14825;top:3377;width:2;height:662" coordorigin="14825,3377" coordsize="0,662" path="m14825,4039l14825,3377e" filled="f" stroked="t" strokeweight=".72pt" strokecolor="#800040">
                <v:path arrowok="t"/>
              </v:shape>
            </v:group>
            <v:group style="position:absolute;left:14522;top:3593;width:151;height:2" coordorigin="14522,3593" coordsize="151,2">
              <v:shape style="position:absolute;left:14522;top:3593;width:151;height:2" coordorigin="14522,3593" coordsize="151,0" path="m14522,3593l14674,3593e" filled="f" stroked="t" strokeweight=".72pt" strokecolor="#FF0000">
                <v:path arrowok="t"/>
              </v:shape>
            </v:group>
            <v:group style="position:absolute;left:13774;top:3593;width:144;height:2" coordorigin="13774,3593" coordsize="144,2">
              <v:shape style="position:absolute;left:13774;top:3593;width:144;height:2" coordorigin="13774,3593" coordsize="144,0" path="m13918,3593l13774,3593e" filled="f" stroked="t" strokeweight=".72pt" strokecolor="#FF0000">
                <v:path arrowok="t"/>
              </v:shape>
            </v:group>
            <v:group style="position:absolute;left:14449;top:3487;width:52;height:107" coordorigin="14449,3487" coordsize="52,107">
              <v:shape style="position:absolute;left:14449;top:3487;width:52;height:107" coordorigin="14449,3487" coordsize="52,107" path="m14501,3594l14488,3525,14464,3495,14449,3487e" filled="f" stroked="t" strokeweight=".796082pt" strokecolor="#0000FF">
                <v:path arrowok="t"/>
              </v:shape>
            </v:group>
            <v:group style="position:absolute;left:14371;top:3485;width:74;height:111" coordorigin="14371,3485" coordsize="74,111">
              <v:shape style="position:absolute;left:14371;top:3485;width:74;height:111" coordorigin="14371,3485" coordsize="74,111" path="m14445,3486l14387,3520,14371,3580,14371,3588,14372,3597e" filled="f" stroked="t" strokeweight=".843057pt" strokecolor="#0000FF">
                <v:path arrowok="t"/>
              </v:shape>
            </v:group>
            <v:group style="position:absolute;left:14297;top:3487;width:52;height:107" coordorigin="14297,3487" coordsize="52,107">
              <v:shape style="position:absolute;left:14297;top:3487;width:52;height:107" coordorigin="14297,3487" coordsize="52,107" path="m14349,3594l14336,3525,14313,3495,14297,3487e" filled="f" stroked="t" strokeweight=".796082pt" strokecolor="#0000FF">
                <v:path arrowok="t"/>
              </v:shape>
            </v:group>
            <v:group style="position:absolute;left:14220;top:3485;width:74;height:111" coordorigin="14220,3485" coordsize="74,111">
              <v:shape style="position:absolute;left:14220;top:3485;width:74;height:111" coordorigin="14220,3485" coordsize="74,111" path="m14294,3486l14236,3520,14220,3580,14220,3588,14220,3597e" filled="f" stroked="t" strokeweight=".843057pt" strokecolor="#0000FF">
                <v:path arrowok="t"/>
              </v:shape>
            </v:group>
            <v:group style="position:absolute;left:14146;top:3487;width:52;height:107" coordorigin="14146,3487" coordsize="52,107">
              <v:shape style="position:absolute;left:14146;top:3487;width:52;height:107" coordorigin="14146,3487" coordsize="52,107" path="m14198,3594l14185,3525,14161,3495,14146,3487e" filled="f" stroked="t" strokeweight=".796082pt" strokecolor="#0000FF">
                <v:path arrowok="t"/>
              </v:shape>
            </v:group>
            <v:group style="position:absolute;left:14069;top:3485;width:74;height:111" coordorigin="14069,3485" coordsize="74,111">
              <v:shape style="position:absolute;left:14069;top:3485;width:74;height:111" coordorigin="14069,3485" coordsize="74,111" path="m14143,3486l14085,3520,14069,3580,14069,3588,14069,3597e" filled="f" stroked="t" strokeweight=".843057pt" strokecolor="#0000FF">
                <v:path arrowok="t"/>
              </v:shape>
            </v:group>
            <v:group style="position:absolute;left:13995;top:3487;width:52;height:107" coordorigin="13995,3487" coordsize="52,107">
              <v:shape style="position:absolute;left:13995;top:3487;width:52;height:107" coordorigin="13995,3487" coordsize="52,107" path="m14047,3594l14034,3525,14010,3495,13995,3487e" filled="f" stroked="t" strokeweight=".796082pt" strokecolor="#0000FF">
                <v:path arrowok="t"/>
              </v:shape>
            </v:group>
            <v:group style="position:absolute;left:13917;top:3485;width:74;height:111" coordorigin="13917,3485" coordsize="74,111">
              <v:shape style="position:absolute;left:13917;top:3485;width:74;height:111" coordorigin="13917,3485" coordsize="74,111" path="m13992,3486l13933,3520,13917,3580,13917,3588,13918,3597e" filled="f" stroked="t" strokeweight=".843057pt" strokecolor="#0000FF">
                <v:path arrowok="t"/>
              </v:shape>
            </v:group>
            <v:group style="position:absolute;left:13471;top:4932;width:302;height:223" coordorigin="13471,4932" coordsize="302,223">
              <v:shape style="position:absolute;left:13471;top:4932;width:302;height:223" coordorigin="13471,4932" coordsize="302,223" path="m13471,4932l13774,4932,13622,5155,13471,4932e" filled="f" stroked="t" strokeweight=".72pt" strokecolor="#FF0000">
                <v:path arrowok="t"/>
              </v:shape>
            </v:group>
            <v:group style="position:absolute;left:13723;top:5069;width:50;height:2" coordorigin="13723,5069" coordsize="50,2">
              <v:shape style="position:absolute;left:13723;top:5069;width:50;height:2" coordorigin="13723,5069" coordsize="50,0" path="m13723,5069l13774,5069,13774,5069e" filled="f" stroked="t" strokeweight=".72pt" strokecolor="#FF0000">
                <v:path arrowok="t"/>
              </v:shape>
            </v:group>
            <v:group style="position:absolute;left:13723;top:5069;width:2;height:86" coordorigin="13723,5069" coordsize="2,86">
              <v:shape style="position:absolute;left:13723;top:5069;width:2;height:86" coordorigin="13723,5069" coordsize="0,86" path="m13723,5090l13723,5069,13723,5155e" filled="f" stroked="t" strokeweight=".72pt" strokecolor="#FF0000">
                <v:path arrowok="t"/>
              </v:shape>
            </v:group>
            <v:group style="position:absolute;left:13723;top:5112;width:29;height:2" coordorigin="13723,5112" coordsize="29,2">
              <v:shape style="position:absolute;left:13723;top:5112;width:29;height:2" coordorigin="13723,5112" coordsize="29,0" path="m13752,5112l13723,5112,13723,5112e" filled="f" stroked="t" strokeweight=".72pt" strokecolor="#FF0000">
                <v:path arrowok="t"/>
              </v:shape>
            </v:group>
            <v:group style="position:absolute;left:14825;top:4709;width:2;height:223" coordorigin="14825,4709" coordsize="2,223">
              <v:shape style="position:absolute;left:14825;top:4709;width:2;height:223" coordorigin="14825,4709" coordsize="0,223" path="m14825,4932l14825,4709,14825,4709e" filled="f" stroked="t" strokeweight=".72pt" strokecolor="#800040">
                <v:path arrowok="t"/>
              </v:shape>
            </v:group>
            <v:group style="position:absolute;left:12110;top:4039;width:2;height:223" coordorigin="12110,4039" coordsize="2,223">
              <v:shape style="position:absolute;left:12110;top:4039;width:2;height:223" coordorigin="12110,4039" coordsize="0,223" path="m12110,4039l12110,4262e" filled="f" stroked="t" strokeweight=".72pt" strokecolor="#FF0000">
                <v:path arrowok="t"/>
              </v:shape>
            </v:group>
            <v:group style="position:absolute;left:11815;top:3593;width:151;height:2" coordorigin="11815,3593" coordsize="151,2">
              <v:shape style="position:absolute;left:11815;top:3593;width:151;height:2" coordorigin="11815,3593" coordsize="151,0" path="m11966,3593l11815,3593e" filled="f" stroked="t" strokeweight=".72pt" strokecolor="#FF0000">
                <v:path arrowok="t"/>
              </v:shape>
            </v:group>
            <v:group style="position:absolute;left:12262;top:3593;width:151;height:2" coordorigin="12262,3593" coordsize="151,2">
              <v:shape style="position:absolute;left:12262;top:3593;width:151;height:2" coordorigin="12262,3593" coordsize="151,0" path="m12262,3593l12413,3593e" filled="f" stroked="t" strokeweight=".72pt" strokecolor="#FF0000">
                <v:path arrowok="t"/>
              </v:shape>
            </v:group>
            <v:group style="position:absolute;left:11966;top:3593;width:101;height:223" coordorigin="11966,3593" coordsize="101,223">
              <v:shape style="position:absolute;left:11966;top:3593;width:101;height:223" coordorigin="11966,3593" coordsize="101,223" path="m11966,3593l12067,3816,12067,3816e" filled="f" stroked="t" strokeweight=".72pt" strokecolor="#0000FF">
                <v:path arrowok="t"/>
              </v:shape>
            </v:group>
            <v:group style="position:absolute;left:12161;top:3593;width:101;height:223" coordorigin="12161,3593" coordsize="101,223">
              <v:shape style="position:absolute;left:12161;top:3593;width:101;height:223" coordorigin="12161,3593" coordsize="101,223" path="m12161,3816l12262,3593,12262,3593e" filled="f" stroked="t" strokeweight=".72pt" strokecolor="#0000FF">
                <v:path arrowok="t"/>
              </v:shape>
            </v:group>
            <v:group style="position:absolute;left:11966;top:3816;width:295;height:2" coordorigin="11966,3816" coordsize="295,2">
              <v:shape style="position:absolute;left:11966;top:3816;width:295;height:2" coordorigin="11966,3816" coordsize="295,0" path="m11966,3816l12262,3816,12262,3816e" filled="f" stroked="t" strokeweight=".72pt" strokecolor="#0000FF">
                <v:path arrowok="t"/>
              </v:shape>
            </v:group>
            <v:group style="position:absolute;left:12110;top:3816;width:2;height:223" coordorigin="12110,3816" coordsize="2,223">
              <v:shape style="position:absolute;left:12110;top:3816;width:2;height:223" coordorigin="12110,3816" coordsize="0,223" path="m12110,3816l12110,4039,12110,4039e" filled="f" stroked="t" strokeweight=".72pt" strokecolor="#0000FF">
                <v:path arrowok="t"/>
              </v:shape>
            </v:group>
            <v:group style="position:absolute;left:12190;top:3593;width:72;height:137" coordorigin="12190,3593" coordsize="72,137">
              <v:shape style="position:absolute;left:12190;top:3593;width:72;height:137" coordorigin="12190,3593" coordsize="72,137" path="m12233,3730l12190,3686,12262,3593,12233,3730xe" filled="t" fillcolor="#0000FF" stroked="f">
                <v:path arrowok="t"/>
                <v:fill type="solid"/>
              </v:shape>
            </v:group>
            <v:group style="position:absolute;left:12190;top:3593;width:72;height:137" coordorigin="12190,3593" coordsize="72,137">
              <v:shape style="position:absolute;left:12190;top:3593;width:72;height:137" coordorigin="12190,3593" coordsize="72,137" path="m12262,3593l12190,3686,12233,3730,12262,3593xe" filled="f" stroked="t" strokeweight=".72pt" strokecolor="#0000FF">
                <v:path arrowok="t"/>
              </v:shape>
            </v:group>
            <v:group style="position:absolute;left:6394;top:3593;width:302;height:2" coordorigin="6394,3593" coordsize="302,2">
              <v:shape style="position:absolute;left:6394;top:3593;width:302;height:2" coordorigin="6394,3593" coordsize="302,0" path="m6394,3593l6696,3593e" filled="f" stroked="t" strokeweight=".72pt" strokecolor="#FF0000">
                <v:path arrowok="t"/>
              </v:shape>
            </v:group>
            <v:group style="position:absolute;left:5789;top:3593;width:151;height:2" coordorigin="5789,3593" coordsize="151,2">
              <v:shape style="position:absolute;left:5789;top:3593;width:151;height:2" coordorigin="5789,3593" coordsize="151,0" path="m5940,3593l5789,3593e" filled="f" stroked="t" strokeweight=".72pt" strokecolor="#FF0000">
                <v:path arrowok="t"/>
              </v:shape>
            </v:group>
            <v:group style="position:absolute;left:6343;top:3593;width:50;height:72" coordorigin="6343,3593" coordsize="50,72">
              <v:shape style="position:absolute;left:6343;top:3593;width:50;height:72" coordorigin="6343,3593" coordsize="50,72" path="m6394,3593l6343,3665,6343,3665e" filled="f" stroked="t" strokeweight=".72pt" strokecolor="#0000FF">
                <v:path arrowok="t"/>
              </v:shape>
            </v:group>
            <v:group style="position:absolute;left:6257;top:3528;width:86;height:137" coordorigin="6257,3528" coordsize="86,137">
              <v:shape style="position:absolute;left:6257;top:3528;width:86;height:137" coordorigin="6257,3528" coordsize="86,137" path="m6343,3665l6257,3528,6257,3528e" filled="f" stroked="t" strokeweight=".72pt" strokecolor="#0000FF">
                <v:path arrowok="t"/>
              </v:shape>
            </v:group>
            <v:group style="position:absolute;left:6163;top:3528;width:94;height:137" coordorigin="6163,3528" coordsize="94,137">
              <v:shape style="position:absolute;left:6163;top:3528;width:94;height:137" coordorigin="6163,3528" coordsize="94,137" path="m6257,3528l6163,3665,6163,3665e" filled="f" stroked="t" strokeweight=".72pt" strokecolor="#0000FF">
                <v:path arrowok="t"/>
              </v:shape>
            </v:group>
            <v:group style="position:absolute;left:6077;top:3528;width:86;height:137" coordorigin="6077,3528" coordsize="86,137">
              <v:shape style="position:absolute;left:6077;top:3528;width:86;height:137" coordorigin="6077,3528" coordsize="86,137" path="m6163,3665l6077,3528,6077,3528e" filled="f" stroked="t" strokeweight=".72pt" strokecolor="#0000FF">
                <v:path arrowok="t"/>
              </v:shape>
            </v:group>
            <v:group style="position:absolute;left:5983;top:3528;width:94;height:137" coordorigin="5983,3528" coordsize="94,137">
              <v:shape style="position:absolute;left:5983;top:3528;width:94;height:137" coordorigin="5983,3528" coordsize="94,137" path="m6077,3528l5983,3665,5983,3665e" filled="f" stroked="t" strokeweight=".72pt" strokecolor="#0000FF">
                <v:path arrowok="t"/>
              </v:shape>
            </v:group>
            <v:group style="position:absolute;left:5940;top:3593;width:43;height:72" coordorigin="5940,3593" coordsize="43,72">
              <v:shape style="position:absolute;left:5940;top:3593;width:43;height:72" coordorigin="5940,3593" coordsize="43,72" path="m5983,3665l5940,3593,5940,3593e" filled="f" stroked="t" strokeweight=".72pt" strokecolor="#0000FF">
                <v:path arrowok="t"/>
              </v:shape>
            </v:group>
            <v:group style="position:absolute;left:7142;top:3593;width:302;height:2" coordorigin="7142,3593" coordsize="302,2">
              <v:shape style="position:absolute;left:7142;top:3593;width:302;height:2" coordorigin="7142,3593" coordsize="302,0" path="m7142,3593l7445,3593e" filled="f" stroked="t" strokeweight=".72pt" strokecolor="#FF0000">
                <v:path arrowok="t"/>
              </v:shape>
            </v:group>
            <v:group style="position:absolute;left:7099;top:3593;width:43;height:72" coordorigin="7099,3593" coordsize="43,72">
              <v:shape style="position:absolute;left:7099;top:3593;width:43;height:72" coordorigin="7099,3593" coordsize="43,72" path="m7142,3593l7099,3665,7099,3665e" filled="f" stroked="t" strokeweight=".72pt" strokecolor="#0000FF">
                <v:path arrowok="t"/>
              </v:shape>
            </v:group>
            <v:group style="position:absolute;left:7006;top:3528;width:94;height:137" coordorigin="7006,3528" coordsize="94,137">
              <v:shape style="position:absolute;left:7006;top:3528;width:94;height:137" coordorigin="7006,3528" coordsize="94,137" path="m7099,3665l7006,3528,7006,3528e" filled="f" stroked="t" strokeweight=".72pt" strokecolor="#0000FF">
                <v:path arrowok="t"/>
              </v:shape>
            </v:group>
            <v:group style="position:absolute;left:6919;top:3528;width:86;height:137" coordorigin="6919,3528" coordsize="86,137">
              <v:shape style="position:absolute;left:6919;top:3528;width:86;height:137" coordorigin="6919,3528" coordsize="86,137" path="m7006,3528l6919,3665,6919,3665e" filled="f" stroked="t" strokeweight=".72pt" strokecolor="#0000FF">
                <v:path arrowok="t"/>
              </v:shape>
            </v:group>
            <v:group style="position:absolute;left:6826;top:3528;width:94;height:137" coordorigin="6826,3528" coordsize="94,137">
              <v:shape style="position:absolute;left:6826;top:3528;width:94;height:137" coordorigin="6826,3528" coordsize="94,137" path="m6919,3665l6826,3528,6826,3528e" filled="f" stroked="t" strokeweight=".72pt" strokecolor="#0000FF">
                <v:path arrowok="t"/>
              </v:shape>
            </v:group>
            <v:group style="position:absolute;left:6739;top:3528;width:86;height:137" coordorigin="6739,3528" coordsize="86,137">
              <v:shape style="position:absolute;left:6739;top:3528;width:86;height:137" coordorigin="6739,3528" coordsize="86,137" path="m6826,3528l6739,3665,6739,3665e" filled="f" stroked="t" strokeweight=".72pt" strokecolor="#0000FF">
                <v:path arrowok="t"/>
              </v:shape>
            </v:group>
            <v:group style="position:absolute;left:6696;top:3593;width:43;height:72" coordorigin="6696,3593" coordsize="43,72">
              <v:shape style="position:absolute;left:6696;top:3593;width:43;height:72" coordorigin="6696,3593" coordsize="43,72" path="m6739,3665l6696,3593,6696,3593e" filled="f" stroked="t" strokeweight=".72pt" strokecolor="#0000FF">
                <v:path arrowok="t"/>
              </v:shape>
            </v:group>
            <v:group style="position:absolute;left:9101;top:3593;width:2;height:1562" coordorigin="9101,3593" coordsize="2,1562">
              <v:shape style="position:absolute;left:9101;top:3593;width:2;height:1562" coordorigin="9101,3593" coordsize="0,1562" path="m9101,5155l9101,3593,9101,3593e" filled="f" stroked="t" strokeweight=".72pt" strokecolor="#800040">
                <v:path arrowok="t"/>
              </v:shape>
            </v:group>
            <v:group style="position:absolute;left:9072;top:3550;width:43;height:71" coordorigin="9072,3550" coordsize="43,71">
              <v:shape style="position:absolute;left:9072;top:3550;width:43;height:71" coordorigin="9072,3550" coordsize="43,71" path="m9096,3621l9082,3611,9072,3589,9072,3586,9079,3563,9093,3550,9106,3561,9115,3583,9108,3606,9096,3621xe" filled="t" fillcolor="#FF00FF" stroked="f">
                <v:path arrowok="t"/>
                <v:fill type="solid"/>
              </v:shape>
            </v:group>
            <v:group style="position:absolute;left:9072;top:3550;width:43;height:71" coordorigin="9072,3550" coordsize="43,71">
              <v:shape style="position:absolute;left:9072;top:3550;width:43;height:71" coordorigin="9072,3550" coordsize="43,71" path="m9072,3586l9079,3563,9093,3550,9106,3561,9115,3583,9108,3606,9096,3621,9082,3611,9072,3589e" filled="f" stroked="t" strokeweight=".72pt" strokecolor="#FF00FF">
                <v:path arrowok="t"/>
              </v:shape>
            </v:group>
            <v:group style="position:absolute;left:7898;top:3593;width:151;height:2" coordorigin="7898,3593" coordsize="151,2">
              <v:shape style="position:absolute;left:7898;top:3593;width:151;height:2" coordorigin="7898,3593" coordsize="151,0" path="m7898,3593l8050,3593e" filled="f" stroked="t" strokeweight=".72pt" strokecolor="#FF0000">
                <v:path arrowok="t"/>
              </v:shape>
            </v:group>
            <v:group style="position:absolute;left:7855;top:3593;width:43;height:72" coordorigin="7855,3593" coordsize="43,72">
              <v:shape style="position:absolute;left:7855;top:3593;width:43;height:72" coordorigin="7855,3593" coordsize="43,72" path="m7898,3593l7855,3665,7855,3665e" filled="f" stroked="t" strokeweight=".72pt" strokecolor="#0000FF">
                <v:path arrowok="t"/>
              </v:shape>
            </v:group>
            <v:group style="position:absolute;left:7762;top:3528;width:94;height:137" coordorigin="7762,3528" coordsize="94,137">
              <v:shape style="position:absolute;left:7762;top:3528;width:94;height:137" coordorigin="7762,3528" coordsize="94,137" path="m7855,3665l7762,3528,7762,3528e" filled="f" stroked="t" strokeweight=".72pt" strokecolor="#0000FF">
                <v:path arrowok="t"/>
              </v:shape>
            </v:group>
            <v:group style="position:absolute;left:7668;top:3528;width:94;height:137" coordorigin="7668,3528" coordsize="94,137">
              <v:shape style="position:absolute;left:7668;top:3528;width:94;height:137" coordorigin="7668,3528" coordsize="94,137" path="m7762,3528l7668,3665,7668,3665e" filled="f" stroked="t" strokeweight=".72pt" strokecolor="#0000FF">
                <v:path arrowok="t"/>
              </v:shape>
            </v:group>
            <v:group style="position:absolute;left:7582;top:3528;width:86;height:137" coordorigin="7582,3528" coordsize="86,137">
              <v:shape style="position:absolute;left:7582;top:3528;width:86;height:137" coordorigin="7582,3528" coordsize="86,137" path="m7668,3665l7582,3528,7582,3528e" filled="f" stroked="t" strokeweight=".72pt" strokecolor="#0000FF">
                <v:path arrowok="t"/>
              </v:shape>
            </v:group>
            <v:group style="position:absolute;left:7488;top:3528;width:94;height:137" coordorigin="7488,3528" coordsize="94,137">
              <v:shape style="position:absolute;left:7488;top:3528;width:94;height:137" coordorigin="7488,3528" coordsize="94,137" path="m7582,3528l7488,3665,7488,3665e" filled="f" stroked="t" strokeweight=".72pt" strokecolor="#0000FF">
                <v:path arrowok="t"/>
              </v:shape>
            </v:group>
            <v:group style="position:absolute;left:7445;top:3593;width:43;height:72" coordorigin="7445,3593" coordsize="43,72">
              <v:shape style="position:absolute;left:7445;top:3593;width:43;height:72" coordorigin="7445,3593" coordsize="43,72" path="m7488,3665l7445,3593,7445,3593e" filled="f" stroked="t" strokeweight=".72pt" strokecolor="#0000FF">
                <v:path arrowok="t"/>
              </v:shape>
            </v:group>
            <v:group style="position:absolute;left:8496;top:6718;width:302;height:2" coordorigin="8496,6718" coordsize="302,2">
              <v:shape style="position:absolute;left:8496;top:6718;width:302;height:2" coordorigin="8496,6718" coordsize="302,0" path="m8798,6718l8496,6718,8496,6718e" filled="f" stroked="t" strokeweight=".72pt" strokecolor="#FF0000">
                <v:path arrowok="t"/>
              </v:shape>
            </v:group>
            <v:group style="position:absolute;left:8546;top:6782;width:209;height:2" coordorigin="8546,6782" coordsize="209,2">
              <v:shape style="position:absolute;left:8546;top:6782;width:209;height:2" coordorigin="8546,6782" coordsize="209,0" path="m8755,6782l8546,6782,8546,6782e" filled="f" stroked="t" strokeweight=".72pt" strokecolor="#FF0000">
                <v:path arrowok="t"/>
              </v:shape>
            </v:group>
            <v:group style="position:absolute;left:8590;top:6854;width:122;height:2" coordorigin="8590,6854" coordsize="122,2">
              <v:shape style="position:absolute;left:8590;top:6854;width:122;height:2" coordorigin="8590,6854" coordsize="122,0" path="m8590,6854l8712,6854,8712,6854e" filled="f" stroked="t" strokeweight=".72pt" strokecolor="#FF0000">
                <v:path arrowok="t"/>
              </v:shape>
            </v:group>
            <v:group style="position:absolute;left:8633;top:6919;width:36;height:2" coordorigin="8633,6919" coordsize="36,2">
              <v:shape style="position:absolute;left:8633;top:6919;width:36;height:2" coordorigin="8633,6919" coordsize="36,0" path="m8669,6919l8633,6919,8633,6919e" filled="f" stroked="t" strokeweight=".72pt" strokecolor="#FF0000">
                <v:path arrowok="t"/>
              </v:shape>
            </v:group>
            <v:group style="position:absolute;left:8647;top:6271;width:2;height:446" coordorigin="8647,6271" coordsize="2,446">
              <v:shape style="position:absolute;left:8647;top:6271;width:2;height:446" coordorigin="8647,6271" coordsize="0,446" path="m8647,6718l8647,6271,8647,6271e" filled="f" stroked="t" strokeweight=".72pt" strokecolor="#800040">
                <v:path arrowok="t"/>
              </v:shape>
            </v:group>
            <v:group style="position:absolute;left:5263;top:4198;width:151;height:2" coordorigin="5263,4198" coordsize="151,2">
              <v:shape style="position:absolute;left:5263;top:4198;width:151;height:2" coordorigin="5263,4198" coordsize="151,0" path="m5263,4198l5414,4198,5414,4198e" filled="f" stroked="t" strokeweight=".72pt" strokecolor="#0000FF">
                <v:path arrowok="t"/>
              </v:shape>
            </v:group>
            <v:group style="position:absolute;left:5263;top:4111;width:151;height:2" coordorigin="5263,4111" coordsize="151,2">
              <v:shape style="position:absolute;left:5263;top:4111;width:151;height:2" coordorigin="5263,4111" coordsize="151,0" path="m5263,4111l5414,4111,5414,4111e" filled="f" stroked="t" strokeweight=".72pt" strokecolor="#0000FF">
                <v:path arrowok="t"/>
              </v:shape>
            </v:group>
            <v:group style="position:absolute;left:10454;top:3593;width:302;height:2" coordorigin="10454,3593" coordsize="302,2">
              <v:shape style="position:absolute;left:10454;top:3593;width:302;height:2" coordorigin="10454,3593" coordsize="302,0" path="m10454,3593l10757,3593e" filled="f" stroked="t" strokeweight=".72pt" strokecolor="#FF0000">
                <v:path arrowok="t"/>
              </v:shape>
            </v:group>
            <v:group style="position:absolute;left:10411;top:3593;width:43;height:72" coordorigin="10411,3593" coordsize="43,72">
              <v:shape style="position:absolute;left:10411;top:3593;width:43;height:72" coordorigin="10411,3593" coordsize="43,72" path="m10454,3593l10411,3665,10411,3665e" filled="f" stroked="t" strokeweight=".72pt" strokecolor="#0000FF">
                <v:path arrowok="t"/>
              </v:shape>
            </v:group>
            <v:group style="position:absolute;left:10325;top:3528;width:86;height:137" coordorigin="10325,3528" coordsize="86,137">
              <v:shape style="position:absolute;left:10325;top:3528;width:86;height:137" coordorigin="10325,3528" coordsize="86,137" path="m10411,3665l10325,3528,10325,3528e" filled="f" stroked="t" strokeweight=".72pt" strokecolor="#0000FF">
                <v:path arrowok="t"/>
              </v:shape>
            </v:group>
            <v:group style="position:absolute;left:10231;top:3528;width:94;height:137" coordorigin="10231,3528" coordsize="94,137">
              <v:shape style="position:absolute;left:10231;top:3528;width:94;height:137" coordorigin="10231,3528" coordsize="94,137" path="m10325,3528l10231,3665,10231,3665e" filled="f" stroked="t" strokeweight=".72pt" strokecolor="#0000FF">
                <v:path arrowok="t"/>
              </v:shape>
            </v:group>
            <v:group style="position:absolute;left:10138;top:3528;width:94;height:137" coordorigin="10138,3528" coordsize="94,137">
              <v:shape style="position:absolute;left:10138;top:3528;width:94;height:137" coordorigin="10138,3528" coordsize="94,137" path="m10231,3665l10138,3528,10138,3528e" filled="f" stroked="t" strokeweight=".72pt" strokecolor="#0000FF">
                <v:path arrowok="t"/>
              </v:shape>
            </v:group>
            <v:group style="position:absolute;left:10051;top:3528;width:86;height:137" coordorigin="10051,3528" coordsize="86,137">
              <v:shape style="position:absolute;left:10051;top:3528;width:86;height:137" coordorigin="10051,3528" coordsize="86,137" path="m10138,3528l10051,3665,10051,3665e" filled="f" stroked="t" strokeweight=".72pt" strokecolor="#0000FF">
                <v:path arrowok="t"/>
              </v:shape>
            </v:group>
            <v:group style="position:absolute;left:10008;top:3593;width:43;height:72" coordorigin="10008,3593" coordsize="43,72">
              <v:shape style="position:absolute;left:10008;top:3593;width:43;height:72" coordorigin="10008,3593" coordsize="43,72" path="m10051,3665l10008,3593,10008,3593e" filled="f" stroked="t" strokeweight=".72pt" strokecolor="#0000FF">
                <v:path arrowok="t"/>
              </v:shape>
            </v:group>
            <v:group style="position:absolute;left:11210;top:3593;width:151;height:2" coordorigin="11210,3593" coordsize="151,2">
              <v:shape style="position:absolute;left:11210;top:3593;width:151;height:2" coordorigin="11210,3593" coordsize="151,0" path="m11210,3593l11362,3593e" filled="f" stroked="t" strokeweight=".72pt" strokecolor="#FF0000">
                <v:path arrowok="t"/>
              </v:shape>
            </v:group>
            <v:group style="position:absolute;left:11167;top:3593;width:43;height:72" coordorigin="11167,3593" coordsize="43,72">
              <v:shape style="position:absolute;left:11167;top:3593;width:43;height:72" coordorigin="11167,3593" coordsize="43,72" path="m11210,3593l11167,3665,11167,3665e" filled="f" stroked="t" strokeweight=".72pt" strokecolor="#0000FF">
                <v:path arrowok="t"/>
              </v:shape>
            </v:group>
            <v:group style="position:absolute;left:11074;top:3528;width:94;height:137" coordorigin="11074,3528" coordsize="94,137">
              <v:shape style="position:absolute;left:11074;top:3528;width:94;height:137" coordorigin="11074,3528" coordsize="94,137" path="m11167,3665l11074,3528,11074,3528e" filled="f" stroked="t" strokeweight=".72pt" strokecolor="#0000FF">
                <v:path arrowok="t"/>
              </v:shape>
            </v:group>
            <v:group style="position:absolute;left:10987;top:3528;width:86;height:137" coordorigin="10987,3528" coordsize="86,137">
              <v:shape style="position:absolute;left:10987;top:3528;width:86;height:137" coordorigin="10987,3528" coordsize="86,137" path="m11074,3528l10987,3665,10987,3665e" filled="f" stroked="t" strokeweight=".72pt" strokecolor="#0000FF">
                <v:path arrowok="t"/>
              </v:shape>
            </v:group>
            <v:group style="position:absolute;left:10894;top:3528;width:94;height:137" coordorigin="10894,3528" coordsize="94,137">
              <v:shape style="position:absolute;left:10894;top:3528;width:94;height:137" coordorigin="10894,3528" coordsize="94,137" path="m10987,3665l10894,3528,10894,3528e" filled="f" stroked="t" strokeweight=".72pt" strokecolor="#0000FF">
                <v:path arrowok="t"/>
              </v:shape>
            </v:group>
            <v:group style="position:absolute;left:10800;top:3528;width:94;height:137" coordorigin="10800,3528" coordsize="94,137">
              <v:shape style="position:absolute;left:10800;top:3528;width:94;height:137" coordorigin="10800,3528" coordsize="94,137" path="m10894,3528l10800,3665,10800,3665e" filled="f" stroked="t" strokeweight=".72pt" strokecolor="#0000FF">
                <v:path arrowok="t"/>
              </v:shape>
            </v:group>
            <v:group style="position:absolute;left:10757;top:3593;width:43;height:72" coordorigin="10757,3593" coordsize="43,72">
              <v:shape style="position:absolute;left:10757;top:3593;width:43;height:72" coordorigin="10757,3593" coordsize="43,72" path="m10800,3665l10757,3593,10757,3593e" filled="f" stroked="t" strokeweight=".72pt" strokecolor="#0000FF">
                <v:path arrowok="t"/>
              </v:shape>
            </v:group>
            <v:group style="position:absolute;left:11362;top:3593;width:454;height:2" coordorigin="11362,3593" coordsize="454,2">
              <v:shape style="position:absolute;left:11362;top:3593;width:454;height:2" coordorigin="11362,3593" coordsize="454,0" path="m11362,3593l11815,3593e" filled="f" stroked="t" strokeweight=".72pt" strokecolor="#800040">
                <v:path arrowok="t"/>
              </v:shape>
            </v:group>
            <v:group style="position:absolute;left:11484;top:3550;width:43;height:71" coordorigin="11484,3550" coordsize="43,71">
              <v:shape style="position:absolute;left:11484;top:3550;width:43;height:71" coordorigin="11484,3550" coordsize="43,71" path="m11508,3621l11494,3611,11484,3589,11484,3586,11491,3563,11505,3550,11518,3561,11527,3583,11520,3606,11508,3621xe" filled="t" fillcolor="#FF00FF" stroked="f">
                <v:path arrowok="t"/>
                <v:fill type="solid"/>
              </v:shape>
            </v:group>
            <v:group style="position:absolute;left:11484;top:3550;width:43;height:71" coordorigin="11484,3550" coordsize="43,71">
              <v:shape style="position:absolute;left:11484;top:3550;width:43;height:71" coordorigin="11484,3550" coordsize="43,71" path="m11484,3586l11491,3563,11505,3550,11518,3561,11527,3583,11520,3606,11508,3621,11494,3611,11484,3589e" filled="f" stroked="t" strokeweight=".72pt" strokecolor="#FF00FF">
                <v:path arrowok="t"/>
              </v:shape>
            </v:group>
            <v:group style="position:absolute;left:5789;top:3283;width:2;height:94" coordorigin="5789,3283" coordsize="2,94">
              <v:shape style="position:absolute;left:5789;top:3283;width:2;height:94" coordorigin="5789,3283" coordsize="0,94" path="m5789,3283l5789,3377,5789,3377e" filled="f" stroked="t" strokeweight=".72pt" strokecolor="#FF0000">
                <v:path arrowok="t"/>
              </v:shape>
            </v:group>
            <v:group style="position:absolute;left:5746;top:3154;width:72;height:106" coordorigin="5746,3154" coordsize="72,106">
              <v:shape style="position:absolute;left:5746;top:3154;width:72;height:106" coordorigin="5746,3154" coordsize="72,106" path="m5746,3204l5751,3179,5765,3161,5780,3154,5796,3160,5810,3176,5817,3200,5813,3226,5802,3247,5789,3260,5772,3255,5757,3241,5748,3220e" filled="f" stroked="t" strokeweight=".72pt" strokecolor="#FF0000">
                <v:path arrowok="t"/>
              </v:shape>
            </v:group>
            <v:group style="position:absolute;left:13622;top:4709;width:2;height:223" coordorigin="13622,4709" coordsize="2,223">
              <v:shape style="position:absolute;left:13622;top:4709;width:2;height:223" coordorigin="13622,4709" coordsize="0,223" path="m13622,4932l13622,4709,13622,4709e" filled="f" stroked="t" strokeweight=".72pt" strokecolor="#800040">
                <v:path arrowok="t"/>
              </v:shape>
            </v:group>
            <v:group style="position:absolute;left:8647;top:4039;width:2;height:223" coordorigin="8647,4039" coordsize="2,223">
              <v:shape style="position:absolute;left:8647;top:4039;width:2;height:223" coordorigin="8647,4039" coordsize="0,223" path="m8647,4039l8647,4262e" filled="f" stroked="t" strokeweight=".72pt" strokecolor="#FF0000">
                <v:path arrowok="t"/>
              </v:shape>
            </v:group>
            <v:group style="position:absolute;left:8352;top:3593;width:144;height:2" coordorigin="8352,3593" coordsize="144,2">
              <v:shape style="position:absolute;left:8352;top:3593;width:144;height:2" coordorigin="8352,3593" coordsize="144,0" path="m8496,3593l8352,3593e" filled="f" stroked="t" strokeweight=".72pt" strokecolor="#FF0000">
                <v:path arrowok="t"/>
              </v:shape>
            </v:group>
            <v:group style="position:absolute;left:8798;top:3593;width:151;height:2" coordorigin="8798,3593" coordsize="151,2">
              <v:shape style="position:absolute;left:8798;top:3593;width:151;height:2" coordorigin="8798,3593" coordsize="151,0" path="m8798,3593l8950,3593e" filled="f" stroked="t" strokeweight=".72pt" strokecolor="#FF0000">
                <v:path arrowok="t"/>
              </v:shape>
            </v:group>
            <v:group style="position:absolute;left:8496;top:3593;width:108;height:223" coordorigin="8496,3593" coordsize="108,223">
              <v:shape style="position:absolute;left:8496;top:3593;width:108;height:223" coordorigin="8496,3593" coordsize="108,223" path="m8496,3593l8604,3816,8604,3816e" filled="f" stroked="t" strokeweight=".72pt" strokecolor="#0000FF">
                <v:path arrowok="t"/>
              </v:shape>
            </v:group>
            <v:group style="position:absolute;left:8698;top:3593;width:101;height:223" coordorigin="8698,3593" coordsize="101,223">
              <v:shape style="position:absolute;left:8698;top:3593;width:101;height:223" coordorigin="8698,3593" coordsize="101,223" path="m8698,3816l8798,3593,8798,3593e" filled="f" stroked="t" strokeweight=".72pt" strokecolor="#0000FF">
                <v:path arrowok="t"/>
              </v:shape>
            </v:group>
            <v:group style="position:absolute;left:8496;top:3816;width:302;height:2" coordorigin="8496,3816" coordsize="302,2">
              <v:shape style="position:absolute;left:8496;top:3816;width:302;height:2" coordorigin="8496,3816" coordsize="302,0" path="m8496,3816l8798,3816,8798,3816e" filled="f" stroked="t" strokeweight=".72pt" strokecolor="#0000FF">
                <v:path arrowok="t"/>
              </v:shape>
            </v:group>
            <v:group style="position:absolute;left:8647;top:3816;width:2;height:223" coordorigin="8647,3816" coordsize="2,223">
              <v:shape style="position:absolute;left:8647;top:3816;width:2;height:223" coordorigin="8647,3816" coordsize="0,223" path="m8647,3816l8647,4039,8647,4039e" filled="f" stroked="t" strokeweight=".72pt" strokecolor="#0000FF">
                <v:path arrowok="t"/>
              </v:shape>
            </v:group>
            <v:group style="position:absolute;left:8726;top:3593;width:72;height:137" coordorigin="8726,3593" coordsize="72,137">
              <v:shape style="position:absolute;left:8726;top:3593;width:72;height:137" coordorigin="8726,3593" coordsize="72,137" path="m8770,3730l8726,3686,8798,3593,8770,3730xe" filled="t" fillcolor="#0000FF" stroked="f">
                <v:path arrowok="t"/>
                <v:fill type="solid"/>
              </v:shape>
            </v:group>
            <v:group style="position:absolute;left:8726;top:3593;width:72;height:137" coordorigin="8726,3593" coordsize="72,137">
              <v:shape style="position:absolute;left:8726;top:3593;width:72;height:137" coordorigin="8726,3593" coordsize="72,137" path="m8798,3593l8726,3686,8770,3730,8798,3593xe" filled="f" stroked="t" strokeweight=".72pt" strokecolor="#0000FF">
                <v:path arrowok="t"/>
              </v:shape>
            </v:group>
            <v:group style="position:absolute;left:11513;top:3593;width:2;height:446" coordorigin="11513,3593" coordsize="2,446">
              <v:shape style="position:absolute;left:11513;top:3593;width:2;height:446" coordorigin="11513,3593" coordsize="0,446" path="m11513,4039l11513,3593,11513,3593e" filled="f" stroked="t" strokeweight=".72pt" strokecolor="#800040">
                <v:path arrowok="t"/>
              </v:shape>
            </v:group>
            <v:group style="position:absolute;left:12564;top:4039;width:2;height:223" coordorigin="12564,4039" coordsize="2,223">
              <v:shape style="position:absolute;left:12564;top:4039;width:2;height:223" coordorigin="12564,4039" coordsize="0,223" path="m12564,4262l12564,4039e" filled="f" stroked="t" strokeweight=".72pt" strokecolor="#FF0000">
                <v:path arrowok="t"/>
              </v:shape>
            </v:group>
            <v:group style="position:absolute;left:12866;top:4039;width:2;height:223" coordorigin="12866,4039" coordsize="2,223">
              <v:shape style="position:absolute;left:12866;top:4039;width:2;height:223" coordorigin="12866,4039" coordsize="0,223" path="m12866,4262l12866,4039e" filled="f" stroked="t" strokeweight=".72pt" strokecolor="#FF0000">
                <v:path arrowok="t"/>
              </v:shape>
            </v:group>
            <v:group style="position:absolute;left:12715;top:4709;width:2;height:223" coordorigin="12715,4709" coordsize="2,223">
              <v:shape style="position:absolute;left:12715;top:4709;width:2;height:223" coordorigin="12715,4709" coordsize="0,223" path="m12715,4709l12715,4932e" filled="f" stroked="t" strokeweight=".72pt" strokecolor="#FF0000">
                <v:path arrowok="t"/>
              </v:shape>
            </v:group>
            <v:group style="position:absolute;left:12463;top:4486;width:209;height:2" coordorigin="12463,4486" coordsize="209,2">
              <v:shape style="position:absolute;left:12463;top:4486;width:209;height:2" coordorigin="12463,4486" coordsize="209,0" path="m12463,4486l12672,4486,12672,4486e" filled="f" stroked="t" strokeweight=".72pt" strokecolor="#0000FF">
                <v:path arrowok="t"/>
              </v:shape>
            </v:group>
            <v:group style="position:absolute;left:12758;top:4486;width:216;height:2" coordorigin="12758,4486" coordsize="216,2">
              <v:shape style="position:absolute;left:12758;top:4486;width:216;height:2" coordorigin="12758,4486" coordsize="216,0" path="m12758,4486l12974,4486,12974,4486e" filled="f" stroked="t" strokeweight=".72pt" strokecolor="#0000FF">
                <v:path arrowok="t"/>
              </v:shape>
            </v:group>
            <v:group style="position:absolute;left:12866;top:4334;width:2;height:374" coordorigin="12866,4334" coordsize="2,374">
              <v:shape style="position:absolute;left:12866;top:4334;width:2;height:374" coordorigin="12866,4334" coordsize="0,374" path="m12866,4709l12866,4709,12866,4334e" filled="f" stroked="t" strokeweight=".72pt" strokecolor="#0000FF">
                <v:path arrowok="t"/>
              </v:shape>
            </v:group>
            <v:group style="position:absolute;left:12442;top:4313;width:245;height:173" coordorigin="12442,4313" coordsize="245,173">
              <v:shape style="position:absolute;left:12442;top:4313;width:245;height:173" coordorigin="12442,4313" coordsize="245,173" path="m12564,4486l12442,4313,12686,4313,12564,4486xe" filled="t" fillcolor="#0000FF" stroked="f">
                <v:path arrowok="t"/>
                <v:fill type="solid"/>
              </v:shape>
            </v:group>
            <v:group style="position:absolute;left:12442;top:4313;width:245;height:173" coordorigin="12442,4313" coordsize="245,173">
              <v:shape style="position:absolute;left:12442;top:4313;width:245;height:173" coordorigin="12442,4313" coordsize="245,173" path="m12564,4486l12442,4313,12686,4313,12564,4486xe" filled="f" stroked="t" strokeweight=".72pt" strokecolor="#0000FF">
                <v:path arrowok="t"/>
              </v:shape>
            </v:group>
            <v:group style="position:absolute;left:12744;top:4313;width:245;height:173" coordorigin="12744,4313" coordsize="245,173">
              <v:shape style="position:absolute;left:12744;top:4313;width:245;height:173" coordorigin="12744,4313" coordsize="245,173" path="m12866,4486l12744,4313,12989,4313,12866,4486xe" filled="t" fillcolor="#0000FF" stroked="f">
                <v:path arrowok="t"/>
                <v:fill type="solid"/>
              </v:shape>
            </v:group>
            <v:group style="position:absolute;left:12744;top:4313;width:245;height:173" coordorigin="12744,4313" coordsize="245,173">
              <v:shape style="position:absolute;left:12744;top:4313;width:245;height:173" coordorigin="12744,4313" coordsize="245,173" path="m12866,4486l12744,4313,12989,4313,12866,4486xe" filled="f" stroked="t" strokeweight=".72pt" strokecolor="#0000FF">
                <v:path arrowok="t"/>
              </v:shape>
            </v:group>
            <v:group style="position:absolute;left:12564;top:4262;width:302;height:446" coordorigin="12564,4262" coordsize="302,446">
              <v:shape style="position:absolute;left:12564;top:4262;width:302;height:446" coordorigin="12564,4262" coordsize="302,446" path="m12866,4262l12866,4709,12564,4709e" filled="f" stroked="t" strokeweight=".72pt" strokecolor="#0000FF">
                <v:path arrowok="t"/>
              </v:shape>
            </v:group>
            <v:group style="position:absolute;left:12564;top:4262;width:2;height:446" coordorigin="12564,4262" coordsize="2,446">
              <v:shape style="position:absolute;left:12564;top:4262;width:2;height:446" coordorigin="12564,4262" coordsize="0,446" path="m12564,4262l12564,4262,12564,4709e" filled="f" stroked="t" strokeweight=".72pt" strokecolor="#0000FF">
                <v:path arrowok="t"/>
              </v:shape>
            </v:group>
            <v:group style="position:absolute;left:4147;top:4358;width:92;height:43" coordorigin="4147,4358" coordsize="92,43">
              <v:shape style="position:absolute;left:4147;top:4358;width:92;height:43" coordorigin="4147,4358" coordsize="92,43" path="m4239,4401l4221,4387,4204,4376,4185,4368,4166,4361,4147,4358e" filled="f" stroked="t" strokeweight="1.014932pt" strokecolor="#0000FF">
                <v:path arrowok="t"/>
              </v:shape>
            </v:group>
            <v:group style="position:absolute;left:4036;top:4356;width:95;height:27" coordorigin="4036,4356" coordsize="95,27">
              <v:shape style="position:absolute;left:4036;top:4356;width:95;height:27" coordorigin="4036,4356" coordsize="95,27" path="m4130,4356l4111,4357,4092,4360,4072,4365,4054,4373,4036,4383e" filled="f" stroked="t" strokeweight="1.052274pt" strokecolor="#0000FF">
                <v:path arrowok="t"/>
              </v:shape>
            </v:group>
            <v:group style="position:absolute;left:12715;top:4932;width:2;height:670" coordorigin="12715,4932" coordsize="2,670">
              <v:shape style="position:absolute;left:12715;top:4932;width:2;height:670" coordorigin="12715,4932" coordsize="0,670" path="m12715,5602l12715,4932e" filled="f" stroked="t" strokeweight=".72pt" strokecolor="#800040">
                <v:path arrowok="t"/>
              </v:shape>
            </v:group>
            <v:group style="position:absolute;left:10606;top:5155;width:151;height:2" coordorigin="10606,5155" coordsize="151,2">
              <v:shape style="position:absolute;left:10606;top:5155;width:151;height:2" coordorigin="10606,5155" coordsize="151,0" path="m10606,5155l10757,5155e" filled="f" stroked="t" strokeweight=".72pt" strokecolor="#FF0000">
                <v:path arrowok="t"/>
              </v:shape>
            </v:group>
            <v:group style="position:absolute;left:10008;top:5155;width:151;height:2" coordorigin="10008,5155" coordsize="151,2">
              <v:shape style="position:absolute;left:10008;top:5155;width:151;height:2" coordorigin="10008,5155" coordsize="151,0" path="m10159,5155l10008,5155e" filled="f" stroked="t" strokeweight=".72pt" strokecolor="#FF0000">
                <v:path arrowok="t"/>
              </v:shape>
            </v:group>
            <v:group style="position:absolute;left:10562;top:5155;width:43;height:72" coordorigin="10562,5155" coordsize="43,72">
              <v:shape style="position:absolute;left:10562;top:5155;width:43;height:72" coordorigin="10562,5155" coordsize="43,72" path="m10606,5155l10562,5227,10562,5227e" filled="f" stroked="t" strokeweight=".72pt" strokecolor="#0000FF">
                <v:path arrowok="t"/>
              </v:shape>
            </v:group>
            <v:group style="position:absolute;left:10469;top:5090;width:94;height:137" coordorigin="10469,5090" coordsize="94,137">
              <v:shape style="position:absolute;left:10469;top:5090;width:94;height:137" coordorigin="10469,5090" coordsize="94,137" path="m10562,5227l10469,5090,10469,5090e" filled="f" stroked="t" strokeweight=".72pt" strokecolor="#0000FF">
                <v:path arrowok="t"/>
              </v:shape>
            </v:group>
            <v:group style="position:absolute;left:10382;top:5090;width:86;height:137" coordorigin="10382,5090" coordsize="86,137">
              <v:shape style="position:absolute;left:10382;top:5090;width:86;height:137" coordorigin="10382,5090" coordsize="86,137" path="m10469,5090l10382,5227,10382,5227e" filled="f" stroked="t" strokeweight=".72pt" strokecolor="#0000FF">
                <v:path arrowok="t"/>
              </v:shape>
            </v:group>
            <v:group style="position:absolute;left:10289;top:5090;width:94;height:137" coordorigin="10289,5090" coordsize="94,137">
              <v:shape style="position:absolute;left:10289;top:5090;width:94;height:137" coordorigin="10289,5090" coordsize="94,137" path="m10382,5227l10289,5090,10289,5090e" filled="f" stroked="t" strokeweight=".72pt" strokecolor="#0000FF">
                <v:path arrowok="t"/>
              </v:shape>
            </v:group>
            <v:group style="position:absolute;left:10202;top:5090;width:86;height:137" coordorigin="10202,5090" coordsize="86,137">
              <v:shape style="position:absolute;left:10202;top:5090;width:86;height:137" coordorigin="10202,5090" coordsize="86,137" path="m10289,5090l10202,5227,10202,5227e" filled="f" stroked="t" strokeweight=".72pt" strokecolor="#0000FF">
                <v:path arrowok="t"/>
              </v:shape>
            </v:group>
            <v:group style="position:absolute;left:10159;top:5155;width:43;height:72" coordorigin="10159,5155" coordsize="43,72">
              <v:shape style="position:absolute;left:10159;top:5155;width:43;height:72" coordorigin="10159,5155" coordsize="43,72" path="m10202,5227l10159,5155,10159,5155e" filled="f" stroked="t" strokeweight=".72pt" strokecolor="#0000FF">
                <v:path arrowok="t"/>
              </v:shape>
            </v:group>
            <v:group style="position:absolute;left:2174;top:3593;width:605;height:2" coordorigin="2174,3593" coordsize="605,2">
              <v:shape style="position:absolute;left:2174;top:3593;width:605;height:2" coordorigin="2174,3593" coordsize="605,0" path="m2779,3593l2174,3593,2174,3593e" filled="f" stroked="t" strokeweight=".72pt" strokecolor="#800040">
                <v:path arrowok="t"/>
              </v:shape>
            </v:group>
            <v:group style="position:absolute;left:9101;top:5155;width:907;height:2" coordorigin="9101,5155" coordsize="907,2">
              <v:shape style="position:absolute;left:9101;top:5155;width:907;height:2" coordorigin="9101,5155" coordsize="907,0" path="m10008,5155l9101,5155,9101,5155e" filled="f" stroked="t" strokeweight=".72pt" strokecolor="#800040">
                <v:path arrowok="t"/>
              </v:shape>
            </v:group>
            <v:group style="position:absolute;left:12715;top:3593;width:2;height:446" coordorigin="12715,3593" coordsize="2,446">
              <v:shape style="position:absolute;left:12715;top:3593;width:2;height:446" coordorigin="12715,3593" coordsize="0,446" path="m12715,4039l12715,3593,12715,3593e" filled="f" stroked="t" strokeweight=".72pt" strokecolor="#800040">
                <v:path arrowok="t"/>
              </v:shape>
            </v:group>
            <v:group style="position:absolute;left:12686;top:3550;width:43;height:71" coordorigin="12686,3550" coordsize="43,71">
              <v:shape style="position:absolute;left:12686;top:3550;width:43;height:71" coordorigin="12686,3550" coordsize="43,71" path="m12710,3621l12696,3611,12687,3589,12686,3586,12694,3563,12707,3550,12720,3561,12729,3583,12723,3606,12710,3621xe" filled="t" fillcolor="#FF00FF" stroked="f">
                <v:path arrowok="t"/>
                <v:fill type="solid"/>
              </v:shape>
            </v:group>
            <v:group style="position:absolute;left:12686;top:3550;width:43;height:71" coordorigin="12686,3550" coordsize="43,71">
              <v:shape style="position:absolute;left:12686;top:3550;width:43;height:71" coordorigin="12686,3550" coordsize="43,71" path="m12686,3586l12694,3563,12707,3550,12720,3561,12729,3583,12723,3606,12710,3621,12696,3611,12687,3589e" filled="f" stroked="t" strokeweight=".72pt" strokecolor="#FF00FF">
                <v:path arrowok="t"/>
              </v:shape>
            </v:group>
            <v:group style="position:absolute;left:12413;top:3593;width:302;height:2" coordorigin="12413,3593" coordsize="302,2">
              <v:shape style="position:absolute;left:12413;top:3593;width:302;height:2" coordorigin="12413,3593" coordsize="302,0" path="m12715,3593l12413,3593,12413,3593e" filled="f" stroked="t" strokeweight=".72pt" strokecolor="#800040">
                <v:path arrowok="t"/>
              </v:shape>
            </v:group>
            <v:group style="position:absolute;left:12564;top:4039;width:302;height:2" coordorigin="12564,4039" coordsize="302,2">
              <v:shape style="position:absolute;left:12564;top:4039;width:302;height:2" coordorigin="12564,4039" coordsize="302,0" path="m12564,4039l12866,4039e" filled="f" stroked="t" strokeweight=".72pt" strokecolor="#800040">
                <v:path arrowok="t"/>
              </v:shape>
            </v:group>
            <v:group style="position:absolute;left:12686;top:3996;width:43;height:71" coordorigin="12686,3996" coordsize="43,71">
              <v:shape style="position:absolute;left:12686;top:3996;width:43;height:71" coordorigin="12686,3996" coordsize="43,71" path="m12710,4067l12696,4057,12687,4036,12686,4032,12694,4010,12707,3996,12720,4007,12729,4029,12723,4053,12710,4067xe" filled="t" fillcolor="#FF00FF" stroked="f">
                <v:path arrowok="t"/>
                <v:fill type="solid"/>
              </v:shape>
            </v:group>
            <v:group style="position:absolute;left:12686;top:3996;width:43;height:71" coordorigin="12686,3996" coordsize="43,71">
              <v:shape style="position:absolute;left:12686;top:3996;width:43;height:71" coordorigin="12686,3996" coordsize="43,71" path="m12686,4032l12694,4010,12707,3996,12720,4007,12729,4029,12723,4053,12710,4067,12696,4057,12687,4036e" filled="f" stroked="t" strokeweight=".72pt" strokecolor="#FF00FF">
                <v:path arrowok="t"/>
              </v:shape>
            </v:group>
            <v:group style="position:absolute;left:12715;top:6048;width:2;height:223" coordorigin="12715,6048" coordsize="2,223">
              <v:shape style="position:absolute;left:12715;top:6048;width:2;height:223" coordorigin="12715,6048" coordsize="0,223" path="m12715,6048l12715,6271e" filled="f" stroked="t" strokeweight=".72pt" strokecolor="#FF0000">
                <v:path arrowok="t"/>
              </v:shape>
            </v:group>
            <v:group style="position:absolute;left:12715;top:5602;width:2;height:223" coordorigin="12715,5602" coordsize="2,223">
              <v:shape style="position:absolute;left:12715;top:5602;width:2;height:223" coordorigin="12715,5602" coordsize="0,223" path="m12715,5825l12715,5602e" filled="f" stroked="t" strokeweight=".72pt" strokecolor="#FF0000">
                <v:path arrowok="t"/>
              </v:shape>
            </v:group>
            <v:group style="position:absolute;left:12643;top:5897;width:151;height:2" coordorigin="12643,5897" coordsize="151,2">
              <v:shape style="position:absolute;left:12643;top:5897;width:151;height:2" coordorigin="12643,5897" coordsize="151,0" path="m12643,5897l12794,5897,12794,5897e" filled="f" stroked="t" strokeweight=".72pt" strokecolor="#0000FF">
                <v:path arrowok="t"/>
              </v:shape>
            </v:group>
            <v:group style="position:absolute;left:12708;top:5861;width:14;height:2" coordorigin="12708,5861" coordsize="14,2">
              <v:shape style="position:absolute;left:12708;top:5861;width:14;height:2" coordorigin="12708,5861" coordsize="14,0" path="m12708,5861l12722,5861e" filled="f" stroked="t" strokeweight="3.6pt" strokecolor="#0000FF">
                <v:path arrowok="t"/>
              </v:shape>
            </v:group>
            <v:group style="position:absolute;left:12708;top:6016;width:14;height:2" coordorigin="12708,6016" coordsize="14,2">
              <v:shape style="position:absolute;left:12708;top:6016;width:14;height:2" coordorigin="12708,6016" coordsize="14,0" path="m12708,6016l12722,6016e" filled="f" stroked="t" strokeweight="3.24pt" strokecolor="#0000FF">
                <v:path arrowok="t"/>
              </v:shape>
            </v:group>
            <v:group style="position:absolute;left:3982;top:5155;width:302;height:2" coordorigin="3982,5155" coordsize="302,2">
              <v:shape style="position:absolute;left:3982;top:5155;width:302;height:2" coordorigin="3982,5155" coordsize="302,0" path="m4284,5155l3982,5155,3982,5155e" filled="f" stroked="t" strokeweight=".72pt" strokecolor="#FF0000">
                <v:path arrowok="t"/>
              </v:shape>
            </v:group>
            <v:group style="position:absolute;left:4025;top:5227;width:216;height:2" coordorigin="4025,5227" coordsize="216,2">
              <v:shape style="position:absolute;left:4025;top:5227;width:216;height:2" coordorigin="4025,5227" coordsize="216,0" path="m4241,5227l4025,5227,4025,5227e" filled="f" stroked="t" strokeweight=".72pt" strokecolor="#FF0000">
                <v:path arrowok="t"/>
              </v:shape>
            </v:group>
            <v:group style="position:absolute;left:4075;top:5292;width:115;height:2" coordorigin="4075,5292" coordsize="115,2">
              <v:shape style="position:absolute;left:4075;top:5292;width:115;height:2" coordorigin="4075,5292" coordsize="115,0" path="m4075,5292l4190,5292,4190,5292e" filled="f" stroked="t" strokeweight=".72pt" strokecolor="#FF0000">
                <v:path arrowok="t"/>
              </v:shape>
            </v:group>
            <v:group style="position:absolute;left:4118;top:5357;width:29;height:2" coordorigin="4118,5357" coordsize="29,2">
              <v:shape style="position:absolute;left:4118;top:5357;width:29;height:2" coordorigin="4118,5357" coordsize="29,0" path="m4147,5357l4118,5357,4118,5357e" filled="f" stroked="t" strokeweight=".72pt" strokecolor="#FF0000">
                <v:path arrowok="t"/>
              </v:shape>
            </v:group>
            <v:group style="position:absolute;left:3830;top:8950;width:2;height:446" coordorigin="3830,8950" coordsize="2,446">
              <v:shape style="position:absolute;left:3830;top:8950;width:2;height:446" coordorigin="3830,8950" coordsize="0,446" path="m3830,9396l3830,8950,3830,8950e" filled="f" stroked="t" strokeweight=".72pt" strokecolor="#800040">
                <v:path arrowok="t"/>
              </v:shape>
            </v:group>
            <v:group style="position:absolute;left:3802;top:8906;width:43;height:65" coordorigin="3802,8906" coordsize="43,65">
              <v:shape style="position:absolute;left:3802;top:8906;width:43;height:65" coordorigin="3802,8906" coordsize="43,65" path="m3824,8971l3811,8960,3802,8938,3802,8935,3802,8921,3816,8906,3830,8906,3845,8921,3845,8935,3837,8958,3824,8971xe" filled="t" fillcolor="#FF00FF" stroked="f">
                <v:path arrowok="t"/>
                <v:fill type="solid"/>
              </v:shape>
            </v:group>
            <v:group style="position:absolute;left:3802;top:8906;width:43;height:65" coordorigin="3802,8906" coordsize="43,65">
              <v:shape style="position:absolute;left:3802;top:8906;width:43;height:65" coordorigin="3802,8906" coordsize="43,65" path="m3802,8935l3802,8921,3816,8906,3823,8906,3830,8906,3845,8921,3845,8935,3837,8958,3824,8971,3811,8960,3802,8938e" filled="f" stroked="t" strokeweight=".72pt" strokecolor="#FF00FF">
                <v:path arrowok="t"/>
              </v:shape>
            </v:group>
            <v:group style="position:absolute;left:2174;top:8950;width:2412;height:2" coordorigin="2174,8950" coordsize="2412,2">
              <v:shape style="position:absolute;left:2174;top:8950;width:2412;height:2" coordorigin="2174,8950" coordsize="2412,0" path="m2174,8950l4586,8950e" filled="f" stroked="t" strokeweight=".72pt" strokecolor="#800040">
                <v:path arrowok="t"/>
              </v:shape>
            </v:group>
            <v:group style="position:absolute;left:3830;top:10289;width:2;height:223" coordorigin="3830,10289" coordsize="2,223">
              <v:shape style="position:absolute;left:3830;top:10289;width:2;height:223" coordorigin="3830,10289" coordsize="0,223" path="m3830,10289l3830,10512e" filled="f" stroked="t" strokeweight=".72pt" strokecolor="#FF0000">
                <v:path arrowok="t"/>
              </v:shape>
            </v:group>
            <v:group style="position:absolute;left:3830;top:9396;width:2;height:223" coordorigin="3830,9396" coordsize="2,223">
              <v:shape style="position:absolute;left:3830;top:9396;width:2;height:223" coordorigin="3830,9396" coordsize="0,223" path="m3830,9619l3830,9396e" filled="f" stroked="t" strokeweight=".72pt" strokecolor="#FF0000">
                <v:path arrowok="t"/>
              </v:shape>
            </v:group>
            <v:group style="position:absolute;left:3787;top:10224;width:43;height:65" coordorigin="3787,10224" coordsize="43,65">
              <v:shape style="position:absolute;left:3787;top:10224;width:43;height:65" coordorigin="3787,10224" coordsize="43,65" path="m3830,10289l3787,10224,3787,10224e" filled="f" stroked="t" strokeweight=".72pt" strokecolor="#0000FF">
                <v:path arrowok="t"/>
              </v:shape>
            </v:group>
            <v:group style="position:absolute;left:3787;top:10087;width:86;height:137" coordorigin="3787,10087" coordsize="86,137">
              <v:shape style="position:absolute;left:3787;top:10087;width:86;height:137" coordorigin="3787,10087" coordsize="86,137" path="m3787,10224l3874,10087,3874,10087e" filled="f" stroked="t" strokeweight=".72pt" strokecolor="#0000FF">
                <v:path arrowok="t"/>
              </v:shape>
            </v:group>
            <v:group style="position:absolute;left:3787;top:9950;width:86;height:137" coordorigin="3787,9950" coordsize="86,137">
              <v:shape style="position:absolute;left:3787;top:9950;width:86;height:137" coordorigin="3787,9950" coordsize="86,137" path="m3874,10087l3787,9950,3787,9950e" filled="f" stroked="t" strokeweight=".72pt" strokecolor="#0000FF">
                <v:path arrowok="t"/>
              </v:shape>
            </v:group>
            <v:group style="position:absolute;left:3787;top:9821;width:86;height:130" coordorigin="3787,9821" coordsize="86,130">
              <v:shape style="position:absolute;left:3787;top:9821;width:86;height:130" coordorigin="3787,9821" coordsize="86,130" path="m3787,9950l3874,9821,3874,9821e" filled="f" stroked="t" strokeweight=".72pt" strokecolor="#0000FF">
                <v:path arrowok="t"/>
              </v:shape>
            </v:group>
            <v:group style="position:absolute;left:3787;top:9684;width:86;height:137" coordorigin="3787,9684" coordsize="86,137">
              <v:shape style="position:absolute;left:3787;top:9684;width:86;height:137" coordorigin="3787,9684" coordsize="86,137" path="m3874,9821l3787,9684,3787,9684e" filled="f" stroked="t" strokeweight=".72pt" strokecolor="#0000FF">
                <v:path arrowok="t"/>
              </v:shape>
            </v:group>
            <v:group style="position:absolute;left:3787;top:9619;width:43;height:65" coordorigin="3787,9619" coordsize="43,65">
              <v:shape style="position:absolute;left:3787;top:9619;width:43;height:65" coordorigin="3787,9619" coordsize="43,65" path="m3787,9684l3830,9619,3830,9619e" filled="f" stroked="t" strokeweight=".72pt" strokecolor="#0000FF">
                <v:path arrowok="t"/>
              </v:shape>
            </v:group>
            <v:group style="position:absolute;left:3830;top:10512;width:2;height:446" coordorigin="3830,10512" coordsize="2,446">
              <v:shape style="position:absolute;left:3830;top:10512;width:2;height:446" coordorigin="3830,10512" coordsize="0,446" path="m3830,10958l3830,10512,3830,10512e" filled="f" stroked="t" strokeweight=".72pt" strokecolor="#800040">
                <v:path arrowok="t"/>
              </v:shape>
            </v:group>
            <v:group style="position:absolute;left:12564;top:6718;width:302;height:2" coordorigin="12564,6718" coordsize="302,2">
              <v:shape style="position:absolute;left:12564;top:6718;width:302;height:2" coordorigin="12564,6718" coordsize="302,0" path="m12866,6718l12564,6718,12564,6718e" filled="f" stroked="t" strokeweight=".72pt" strokecolor="#FF0000">
                <v:path arrowok="t"/>
              </v:shape>
            </v:group>
            <v:group style="position:absolute;left:12607;top:6782;width:216;height:2" coordorigin="12607,6782" coordsize="216,2">
              <v:shape style="position:absolute;left:12607;top:6782;width:216;height:2" coordorigin="12607,6782" coordsize="216,0" path="m12823,6782l12607,6782,12607,6782e" filled="f" stroked="t" strokeweight=".72pt" strokecolor="#FF0000">
                <v:path arrowok="t"/>
              </v:shape>
            </v:group>
            <v:group style="position:absolute;left:12658;top:6854;width:115;height:2" coordorigin="12658,6854" coordsize="115,2">
              <v:shape style="position:absolute;left:12658;top:6854;width:115;height:2" coordorigin="12658,6854" coordsize="115,0" path="m12658,6854l12773,6854,12773,6854e" filled="f" stroked="t" strokeweight=".72pt" strokecolor="#FF0000">
                <v:path arrowok="t"/>
              </v:shape>
            </v:group>
            <v:group style="position:absolute;left:12701;top:6919;width:29;height:2" coordorigin="12701,6919" coordsize="29,2">
              <v:shape style="position:absolute;left:12701;top:6919;width:29;height:2" coordorigin="12701,6919" coordsize="29,0" path="m12730,6919l12701,6919,12701,6919e" filled="f" stroked="t" strokeweight=".72pt" strokecolor="#FF0000">
                <v:path arrowok="t"/>
              </v:shape>
            </v:group>
            <v:group style="position:absolute;left:2174;top:5378;width:605;height:2" coordorigin="2174,5378" coordsize="605,2">
              <v:shape style="position:absolute;left:2174;top:5378;width:605;height:2" coordorigin="2174,5378" coordsize="605,0" path="m2779,5378l2174,5378,2174,5378e" filled="f" stroked="t" strokeweight=".72pt" strokecolor="#800040">
                <v:path arrowok="t"/>
              </v:shape>
            </v:group>
            <v:group style="position:absolute;left:2174;top:8503;width:4522;height:2" coordorigin="2174,8503" coordsize="4522,2">
              <v:shape style="position:absolute;left:2174;top:8503;width:4522;height:2" coordorigin="2174,8503" coordsize="4522,0" path="m2174,8503l6696,8503e" filled="f" stroked="t" strokeweight=".72pt" strokecolor="#800040">
                <v:path arrowok="t"/>
              </v:shape>
            </v:group>
            <v:group style="position:absolute;left:2174;top:5825;width:605;height:2" coordorigin="2174,5825" coordsize="605,2">
              <v:shape style="position:absolute;left:2174;top:5825;width:605;height:2" coordorigin="2174,5825" coordsize="605,0" path="m2779,5825l2174,5825,2174,5825e" filled="f" stroked="t" strokeweight=".72pt" strokecolor="#800040">
                <v:path arrowok="t"/>
              </v:shape>
            </v:group>
            <v:group style="position:absolute;left:12715;top:6271;width:2;height:446" coordorigin="12715,6271" coordsize="2,446">
              <v:shape style="position:absolute;left:12715;top:6271;width:2;height:446" coordorigin="12715,6271" coordsize="0,446" path="m12715,6718l12715,6271,12715,6271e" filled="f" stroked="t" strokeweight=".72pt" strokecolor="#800040">
                <v:path arrowok="t"/>
              </v:shape>
            </v:group>
            <v:group style="position:absolute;left:2023;top:3593;width:151;height:2" coordorigin="2023,3593" coordsize="151,2">
              <v:shape style="position:absolute;left:2023;top:3593;width:151;height:2" coordorigin="2023,3593" coordsize="151,0" path="m2023,3593l2174,3593e" filled="f" stroked="t" strokeweight=".72pt" strokecolor="#FF0000">
                <v:path arrowok="t"/>
              </v:shape>
            </v:group>
            <v:group style="position:absolute;left:2023;top:4039;width:151;height:2" coordorigin="2023,4039" coordsize="151,2">
              <v:shape style="position:absolute;left:2023;top:4039;width:151;height:2" coordorigin="2023,4039" coordsize="151,0" path="m2023,4039l2174,4039e" filled="f" stroked="t" strokeweight=".72pt" strokecolor="#FF0000">
                <v:path arrowok="t"/>
              </v:shape>
            </v:group>
            <v:group style="position:absolute;left:2023;top:4486;width:151;height:2" coordorigin="2023,4486" coordsize="151,2">
              <v:shape style="position:absolute;left:2023;top:4486;width:151;height:2" coordorigin="2023,4486" coordsize="151,0" path="m2023,4486l2174,4486e" filled="f" stroked="t" strokeweight=".72pt" strokecolor="#FF0000">
                <v:path arrowok="t"/>
              </v:shape>
            </v:group>
            <v:group style="position:absolute;left:2023;top:4932;width:151;height:2" coordorigin="2023,4932" coordsize="151,2">
              <v:shape style="position:absolute;left:2023;top:4932;width:151;height:2" coordorigin="2023,4932" coordsize="151,0" path="m2023,4932l2174,4932e" filled="f" stroked="t" strokeweight=".72pt" strokecolor="#FF0000">
                <v:path arrowok="t"/>
              </v:shape>
            </v:group>
            <v:group style="position:absolute;left:2023;top:5378;width:151;height:2" coordorigin="2023,5378" coordsize="151,2">
              <v:shape style="position:absolute;left:2023;top:5378;width:151;height:2" coordorigin="2023,5378" coordsize="151,0" path="m2023,5378l2174,5378e" filled="f" stroked="t" strokeweight=".72pt" strokecolor="#FF0000">
                <v:path arrowok="t"/>
              </v:shape>
            </v:group>
            <v:group style="position:absolute;left:2023;top:5825;width:151;height:2" coordorigin="2023,5825" coordsize="151,2">
              <v:shape style="position:absolute;left:2023;top:5825;width:151;height:2" coordorigin="2023,5825" coordsize="151,0" path="m2023,5825l2174,5825e" filled="f" stroked="t" strokeweight=".72pt" strokecolor="#FF0000">
                <v:path arrowok="t"/>
              </v:shape>
            </v:group>
            <v:group style="position:absolute;left:2023;top:6271;width:151;height:2" coordorigin="2023,6271" coordsize="151,2">
              <v:shape style="position:absolute;left:2023;top:6271;width:151;height:2" coordorigin="2023,6271" coordsize="151,0" path="m2023,6271l2174,6271e" filled="f" stroked="t" strokeweight=".72pt" strokecolor="#FF0000">
                <v:path arrowok="t"/>
              </v:shape>
            </v:group>
            <v:group style="position:absolute;left:2023;top:6718;width:151;height:2" coordorigin="2023,6718" coordsize="151,2">
              <v:shape style="position:absolute;left:2023;top:6718;width:151;height:2" coordorigin="2023,6718" coordsize="151,0" path="m2023,6718l2174,6718e" filled="f" stroked="t" strokeweight=".72pt" strokecolor="#FF0000">
                <v:path arrowok="t"/>
              </v:shape>
            </v:group>
            <v:group style="position:absolute;left:2023;top:7164;width:151;height:2" coordorigin="2023,7164" coordsize="151,2">
              <v:shape style="position:absolute;left:2023;top:7164;width:151;height:2" coordorigin="2023,7164" coordsize="151,0" path="m2023,7164l2174,7164e" filled="f" stroked="t" strokeweight=".72pt" strokecolor="#FF0000">
                <v:path arrowok="t"/>
              </v:shape>
            </v:group>
            <v:group style="position:absolute;left:2023;top:7610;width:151;height:2" coordorigin="2023,7610" coordsize="151,2">
              <v:shape style="position:absolute;left:2023;top:7610;width:151;height:2" coordorigin="2023,7610" coordsize="151,0" path="m2023,7610l2174,7610e" filled="f" stroked="t" strokeweight=".72pt" strokecolor="#FF0000">
                <v:path arrowok="t"/>
              </v:shape>
            </v:group>
            <v:group style="position:absolute;left:2023;top:8057;width:151;height:2" coordorigin="2023,8057" coordsize="151,2">
              <v:shape style="position:absolute;left:2023;top:8057;width:151;height:2" coordorigin="2023,8057" coordsize="151,0" path="m2023,8057l2174,8057e" filled="f" stroked="t" strokeweight=".72pt" strokecolor="#FF0000">
                <v:path arrowok="t"/>
              </v:shape>
            </v:group>
            <v:group style="position:absolute;left:2131;top:7992;width:101;height:151" coordorigin="2131,7992" coordsize="101,151">
              <v:shape style="position:absolute;left:2131;top:7992;width:101;height:151" coordorigin="2131,7992" coordsize="101,151" path="m2131,7992l2232,8143e" filled="f" stroked="t" strokeweight=".72pt" strokecolor="#804000">
                <v:path arrowok="t"/>
              </v:shape>
            </v:group>
            <v:group style="position:absolute;left:2117;top:7992;width:101;height:151" coordorigin="2117,7992" coordsize="101,151">
              <v:shape style="position:absolute;left:2117;top:7992;width:101;height:151" coordorigin="2117,7992" coordsize="101,151" path="m2218,7992l2117,8143e" filled="f" stroked="t" strokeweight=".72pt" strokecolor="#804000">
                <v:path arrowok="t"/>
              </v:shape>
            </v:group>
            <v:group style="position:absolute;left:2023;top:8503;width:151;height:2" coordorigin="2023,8503" coordsize="151,2">
              <v:shape style="position:absolute;left:2023;top:8503;width:151;height:2" coordorigin="2023,8503" coordsize="151,0" path="m2023,8503l2174,8503e" filled="f" stroked="t" strokeweight=".72pt" strokecolor="#FF0000">
                <v:path arrowok="t"/>
              </v:shape>
            </v:group>
            <v:group style="position:absolute;left:2023;top:8950;width:151;height:2" coordorigin="2023,8950" coordsize="151,2">
              <v:shape style="position:absolute;left:2023;top:8950;width:151;height:2" coordorigin="2023,8950" coordsize="151,0" path="m2023,8950l2174,8950e" filled="f" stroked="t" strokeweight=".72pt" strokecolor="#FF0000">
                <v:path arrowok="t"/>
              </v:shape>
            </v:group>
            <v:group style="position:absolute;left:2023;top:9396;width:151;height:2" coordorigin="2023,9396" coordsize="151,2">
              <v:shape style="position:absolute;left:2023;top:9396;width:151;height:2" coordorigin="2023,9396" coordsize="151,0" path="m2023,9396l2174,9396e" filled="f" stroked="t" strokeweight=".72pt" strokecolor="#FF0000">
                <v:path arrowok="t"/>
              </v:shape>
            </v:group>
            <v:group style="position:absolute;left:2131;top:9331;width:101;height:151" coordorigin="2131,9331" coordsize="101,151">
              <v:shape style="position:absolute;left:2131;top:9331;width:101;height:151" coordorigin="2131,9331" coordsize="101,151" path="m2131,9331l2232,9482e" filled="f" stroked="t" strokeweight=".72pt" strokecolor="#804000">
                <v:path arrowok="t"/>
              </v:shape>
            </v:group>
            <v:group style="position:absolute;left:2117;top:9331;width:101;height:151" coordorigin="2117,9331" coordsize="101,151">
              <v:shape style="position:absolute;left:2117;top:9331;width:101;height:151" coordorigin="2117,9331" coordsize="101,151" path="m2218,9331l2117,9482e" filled="f" stroked="t" strokeweight=".72pt" strokecolor="#804000">
                <v:path arrowok="t"/>
              </v:shape>
            </v:group>
            <v:group style="position:absolute;left:1620;top:3377;width:403;height:6242" coordorigin="1620,3377" coordsize="403,6242">
              <v:shape style="position:absolute;left:1620;top:3377;width:403;height:6242" coordorigin="1620,3377" coordsize="403,6242" path="m1620,9619l2023,9619,2023,3377,1620,3377,1620,9619xe" filled="f" stroked="t" strokeweight="2.16pt" strokecolor="#0000FF">
                <v:path arrowok="t"/>
              </v:shape>
            </v:group>
            <v:group style="position:absolute;left:1757;top:4828;width:129;height:197" coordorigin="1757,4828" coordsize="129,197">
              <v:shape style="position:absolute;left:1757;top:4828;width:129;height:197" coordorigin="1757,4828" coordsize="129,197" path="m1757,4925l1778,4855,1807,4828,1826,4830,1881,4889,1886,4912,1884,4940,1856,5005,1829,5024,1812,5021,1769,4977,1757,4931e" filled="f" stroked="t" strokeweight=".72pt" strokecolor="#0000FF">
                <v:path arrowok="t"/>
              </v:shape>
            </v:group>
            <v:group style="position:absolute;left:1757;top:4382;width:129;height:197" coordorigin="1757,4382" coordsize="129,197">
              <v:shape style="position:absolute;left:1757;top:4382;width:129;height:197" coordorigin="1757,4382" coordsize="129,197" path="m1757,4478l1778,4409,1807,4382,1826,4383,1881,4443,1886,4465,1884,4493,1856,4558,1829,4578,1812,4575,1769,4530,1757,4485e" filled="f" stroked="t" strokeweight=".72pt" strokecolor="#0000FF">
                <v:path arrowok="t"/>
              </v:shape>
            </v:group>
            <v:group style="position:absolute;left:1757;top:3935;width:129;height:197" coordorigin="1757,3935" coordsize="129,197">
              <v:shape style="position:absolute;left:1757;top:3935;width:129;height:197" coordorigin="1757,3935" coordsize="129,197" path="m1757,4032l1778,3963,1807,3935,1826,3937,1881,3997,1886,4019,1884,4047,1856,4112,1829,4132,1812,4128,1769,4084,1757,4038e" filled="f" stroked="t" strokeweight=".72pt" strokecolor="#0000FF">
                <v:path arrowok="t"/>
              </v:shape>
            </v:group>
            <v:group style="position:absolute;left:1757;top:3489;width:129;height:197" coordorigin="1757,3489" coordsize="129,197">
              <v:shape style="position:absolute;left:1757;top:3489;width:129;height:197" coordorigin="1757,3489" coordsize="129,197" path="m1757,3586l1778,3516,1807,3489,1826,3491,1881,3550,1886,3572,1884,3600,1856,3665,1829,3685,1812,3682,1769,3638,1757,3592e" filled="f" stroked="t" strokeweight=".72pt" strokecolor="#0000FF">
                <v:path arrowok="t"/>
              </v:shape>
            </v:group>
            <v:group style="position:absolute;left:1757;top:5274;width:129;height:197" coordorigin="1757,5274" coordsize="129,197">
              <v:shape style="position:absolute;left:1757;top:5274;width:129;height:197" coordorigin="1757,5274" coordsize="129,197" path="m1757,5371l1778,5302,1807,5274,1826,5276,1881,5336,1886,5358,1884,5386,1856,5451,1829,5471,1812,5468,1769,5423,1757,5377e" filled="f" stroked="t" strokeweight=".72pt" strokecolor="#0000FF">
                <v:path arrowok="t"/>
              </v:shape>
            </v:group>
            <v:group style="position:absolute;left:1757;top:5721;width:129;height:197" coordorigin="1757,5721" coordsize="129,197">
              <v:shape style="position:absolute;left:1757;top:5721;width:129;height:197" coordorigin="1757,5721" coordsize="129,197" path="m1757,5818l1778,5748,1807,5721,1826,5723,1881,5782,1886,5804,1884,5832,1856,5897,1829,5917,1812,5914,1769,5870,1757,5824e" filled="f" stroked="t" strokeweight=".72pt" strokecolor="#0000FF">
                <v:path arrowok="t"/>
              </v:shape>
            </v:group>
            <v:group style="position:absolute;left:1757;top:6614;width:129;height:197" coordorigin="1757,6614" coordsize="129,197">
              <v:shape style="position:absolute;left:1757;top:6614;width:129;height:197" coordorigin="1757,6614" coordsize="129,197" path="m1757,6710l1778,6641,1807,6614,1826,6615,1881,6675,1886,6697,1884,6725,1856,6790,1829,6810,1812,6807,1769,6762,1757,6717e" filled="f" stroked="t" strokeweight=".72pt" strokecolor="#0000FF">
                <v:path arrowok="t"/>
              </v:shape>
            </v:group>
            <v:group style="position:absolute;left:1757;top:6167;width:129;height:197" coordorigin="1757,6167" coordsize="129,197">
              <v:shape style="position:absolute;left:1757;top:6167;width:129;height:197" coordorigin="1757,6167" coordsize="129,197" path="m1757,6264l1778,6195,1807,6167,1826,6169,1881,6229,1886,6251,1884,6279,1856,6344,1829,6364,1812,6360,1769,6316,1757,6270e" filled="f" stroked="t" strokeweight=".72pt" strokecolor="#0000FF">
                <v:path arrowok="t"/>
              </v:shape>
            </v:group>
            <v:group style="position:absolute;left:1757;top:7060;width:129;height:197" coordorigin="1757,7060" coordsize="129,197">
              <v:shape style="position:absolute;left:1757;top:7060;width:129;height:197" coordorigin="1757,7060" coordsize="129,197" path="m1757,7157l1778,7087,1807,7060,1826,7062,1881,7121,1886,7144,1884,7172,1856,7237,1829,7256,1812,7253,1769,7209,1757,7163e" filled="f" stroked="t" strokeweight=".72pt" strokecolor="#0000FF">
                <v:path arrowok="t"/>
              </v:shape>
            </v:group>
            <v:group style="position:absolute;left:1757;top:7504;width:130;height:193" coordorigin="1757,7504" coordsize="130,193">
              <v:shape style="position:absolute;left:1757;top:7504;width:130;height:193" coordorigin="1757,7504" coordsize="130,193" path="m1757,7596l1780,7528,1811,7504,1830,7507,1875,7548,1886,7594,1884,7619,1852,7681,1823,7697,1808,7693,1767,7645,1757,7597e" filled="f" stroked="t" strokeweight=".72pt" strokecolor="#0000FF">
                <v:path arrowok="t"/>
              </v:shape>
            </v:group>
            <v:group style="position:absolute;left:1757;top:7951;width:130;height:193" coordorigin="1757,7951" coordsize="130,193">
              <v:shape style="position:absolute;left:1757;top:7951;width:130;height:193" coordorigin="1757,7951" coordsize="130,193" path="m1757,8042l1780,7974,1811,7951,1830,7953,1875,7995,1886,8040,1884,8066,1852,8127,1823,8143,1808,8139,1767,8091,1757,8043e" filled="f" stroked="t" strokeweight=".72pt" strokecolor="#0000FF">
                <v:path arrowok="t"/>
              </v:shape>
            </v:group>
            <v:group style="position:absolute;left:1757;top:9285;width:129;height:197" coordorigin="1757,9285" coordsize="129,197">
              <v:shape style="position:absolute;left:1757;top:9285;width:129;height:197" coordorigin="1757,9285" coordsize="129,197" path="m1757,9382l1778,9312,1807,9285,1826,9287,1881,9346,1886,9368,1884,9396,1856,9461,1829,9481,1812,9478,1769,9434,1757,9388e" filled="f" stroked="t" strokeweight=".72pt" strokecolor="#0000FF">
                <v:path arrowok="t"/>
              </v:shape>
            </v:group>
            <v:group style="position:absolute;left:1757;top:8397;width:130;height:193" coordorigin="1757,8397" coordsize="130,193">
              <v:shape style="position:absolute;left:1757;top:8397;width:130;height:193" coordorigin="1757,8397" coordsize="130,193" path="m1757,8489l1780,8420,1811,8397,1830,8400,1875,8441,1886,8487,1884,8512,1852,8574,1823,8590,1808,8586,1767,8538,1757,8489e" filled="f" stroked="t" strokeweight=".72pt" strokecolor="#0000FF">
                <v:path arrowok="t"/>
              </v:shape>
            </v:group>
            <v:group style="position:absolute;left:1757;top:8838;width:129;height:197" coordorigin="1757,8838" coordsize="129,197">
              <v:shape style="position:absolute;left:1757;top:8838;width:129;height:197" coordorigin="1757,8838" coordsize="129,197" path="m1757,8935l1778,8866,1807,8838,1826,8840,1881,8900,1886,8922,1884,8950,1856,9015,1829,9035,1812,9032,1769,8987,1757,8941e" filled="f" stroked="t" strokeweight=".72pt" strokecolor="#0000FF">
                <v:path arrowok="t"/>
              </v:shape>
            </v:group>
            <v:group style="position:absolute;left:2174;top:7610;width:605;height:2" coordorigin="2174,7610" coordsize="605,2">
              <v:shape style="position:absolute;left:2174;top:7610;width:605;height:2" coordorigin="2174,7610" coordsize="605,0" path="m2779,7610l2174,7610,2174,7610e" filled="f" stroked="t" strokeweight=".72pt" strokecolor="#800040">
                <v:path arrowok="t"/>
              </v:shape>
            </v:group>
            <v:group style="position:absolute;left:2174;top:7164;width:605;height:2" coordorigin="2174,7164" coordsize="605,2">
              <v:shape style="position:absolute;left:2174;top:7164;width:605;height:2" coordorigin="2174,7164" coordsize="605,0" path="m2779,7164l2174,7164,2174,7164e" filled="f" stroked="t" strokeweight=".72pt" strokecolor="#800040">
                <v:path arrowok="t"/>
              </v:shape>
            </v:group>
            <v:group style="position:absolute;left:2174;top:6718;width:605;height:2" coordorigin="2174,6718" coordsize="605,2">
              <v:shape style="position:absolute;left:2174;top:6718;width:605;height:2" coordorigin="2174,6718" coordsize="605,0" path="m2779,6718l2174,6718,2174,6718e" filled="f" stroked="t" strokeweight=".72pt" strokecolor="#800040">
                <v:path arrowok="t"/>
              </v:shape>
            </v:group>
            <v:group style="position:absolute;left:2174;top:6271;width:605;height:2" coordorigin="2174,6271" coordsize="605,2">
              <v:shape style="position:absolute;left:2174;top:6271;width:605;height:2" coordorigin="2174,6271" coordsize="605,0" path="m2779,6271l2174,6271,2174,6271e" filled="f" stroked="t" strokeweight=".72pt" strokecolor="#800040">
                <v:path arrowok="t"/>
              </v:shape>
            </v:group>
            <v:group style="position:absolute;left:2779;top:3593;width:2;height:1786" coordorigin="2779,3593" coordsize="2,1786">
              <v:shape style="position:absolute;left:2779;top:3593;width:2;height:1786" coordorigin="2779,3593" coordsize="0,1786" path="m2779,5378l2779,3593e" filled="f" stroked="t" strokeweight=".72pt" strokecolor="#800040">
                <v:path arrowok="t"/>
              </v:shape>
            </v:group>
            <v:group style="position:absolute;left:2750;top:4889;width:43;height:65" coordorigin="2750,4889" coordsize="43,65">
              <v:shape style="position:absolute;left:2750;top:4889;width:43;height:65" coordorigin="2750,4889" coordsize="43,65" path="m2773,4953l2760,4942,2751,4920,2750,4918,2750,4903,2765,4889,2779,4889,2794,4903,2794,4918,2786,4940,2773,4953xe" filled="t" fillcolor="#FF00FF" stroked="f">
                <v:path arrowok="t"/>
                <v:fill type="solid"/>
              </v:shape>
            </v:group>
            <v:group style="position:absolute;left:2750;top:4889;width:43;height:65" coordorigin="2750,4889" coordsize="43,65">
              <v:shape style="position:absolute;left:2750;top:4889;width:43;height:65" coordorigin="2750,4889" coordsize="43,65" path="m2750,4918l2750,4903,2765,4889,2772,4889,2779,4889,2794,4903,2794,4918,2786,4940,2773,4953,2760,4942,2751,4920e" filled="f" stroked="t" strokeweight=".72pt" strokecolor="#FF00FF">
                <v:path arrowok="t"/>
              </v:shape>
            </v:group>
            <v:group style="position:absolute;left:2750;top:6674;width:43;height:65" coordorigin="2750,6674" coordsize="43,65">
              <v:shape style="position:absolute;left:2750;top:6674;width:43;height:65" coordorigin="2750,6674" coordsize="43,65" path="m2773,6739l2760,6728,2751,6706,2750,6703,2750,6689,2765,6674,2779,6674,2794,6689,2794,6703,2786,6726,2773,6739xe" filled="t" fillcolor="#FF00FF" stroked="f">
                <v:path arrowok="t"/>
                <v:fill type="solid"/>
              </v:shape>
            </v:group>
            <v:group style="position:absolute;left:2750;top:6674;width:43;height:65" coordorigin="2750,6674" coordsize="43,65">
              <v:shape style="position:absolute;left:2750;top:6674;width:43;height:65" coordorigin="2750,6674" coordsize="43,65" path="m2750,6703l2750,6689,2765,6674,2772,6674,2779,6674,2794,6689,2794,6703,2786,6726,2773,6739,2760,6728,2751,6706e" filled="f" stroked="t" strokeweight=".72pt" strokecolor="#FF00FF">
                <v:path arrowok="t"/>
              </v:shape>
            </v:group>
            <v:group style="position:absolute;left:2779;top:5825;width:2;height:2455" coordorigin="2779,5825" coordsize="2,2455">
              <v:shape style="position:absolute;left:2779;top:5825;width:2;height:2455" coordorigin="2779,5825" coordsize="0,2455" path="m2779,8280l2779,5825e" filled="f" stroked="t" strokeweight=".72pt" strokecolor="#800040">
                <v:path arrowok="t"/>
              </v:shape>
            </v:group>
            <v:group style="position:absolute;left:2750;top:7567;width:43;height:65" coordorigin="2750,7567" coordsize="43,65">
              <v:shape style="position:absolute;left:2750;top:7567;width:43;height:65" coordorigin="2750,7567" coordsize="43,65" path="m2773,7632l2760,7621,2751,7599,2750,7596,2750,7582,2765,7567,2779,7567,2794,7582,2794,7596,2786,7618,2773,7632xe" filled="t" fillcolor="#FF00FF" stroked="f">
                <v:path arrowok="t"/>
                <v:fill type="solid"/>
              </v:shape>
            </v:group>
            <v:group style="position:absolute;left:2750;top:7567;width:43;height:65" coordorigin="2750,7567" coordsize="43,65">
              <v:shape style="position:absolute;left:2750;top:7567;width:43;height:65" coordorigin="2750,7567" coordsize="43,65" path="m2750,7596l2750,7582,2765,7567,2772,7567,2779,7567,2794,7582,2794,7596,2786,7618,2773,7632,2760,7621,2751,7599e" filled="f" stroked="t" strokeweight=".72pt" strokecolor="#FF00FF">
                <v:path arrowok="t"/>
              </v:shape>
            </v:group>
            <v:group style="position:absolute;left:2174;top:4486;width:605;height:2" coordorigin="2174,4486" coordsize="605,2">
              <v:shape style="position:absolute;left:2174;top:4486;width:605;height:2" coordorigin="2174,4486" coordsize="605,0" path="m2779,4486l2174,4486,2174,4486e" filled="f" stroked="t" strokeweight=".72pt" strokecolor="#800040">
                <v:path arrowok="t"/>
              </v:shape>
            </v:group>
            <v:group style="position:absolute;left:2174;top:4932;width:605;height:2" coordorigin="2174,4932" coordsize="605,2">
              <v:shape style="position:absolute;left:2174;top:4932;width:605;height:2" coordorigin="2174,4932" coordsize="605,0" path="m2779,4932l2174,4932,2174,4932e" filled="f" stroked="t" strokeweight=".72pt" strokecolor="#800040">
                <v:path arrowok="t"/>
              </v:shape>
            </v:group>
            <v:group style="position:absolute;left:2750;top:7121;width:43;height:65" coordorigin="2750,7121" coordsize="43,65">
              <v:shape style="position:absolute;left:2750;top:7121;width:43;height:65" coordorigin="2750,7121" coordsize="43,65" path="m2773,7185l2760,7174,2751,7152,2750,7150,2750,7135,2765,7121,2779,7121,2794,7135,2794,7150,2786,7172,2773,7185xe" filled="t" fillcolor="#FF00FF" stroked="f">
                <v:path arrowok="t"/>
                <v:fill type="solid"/>
              </v:shape>
            </v:group>
            <v:group style="position:absolute;left:2750;top:7121;width:43;height:65" coordorigin="2750,7121" coordsize="43,65">
              <v:shape style="position:absolute;left:2750;top:7121;width:43;height:65" coordorigin="2750,7121" coordsize="43,65" path="m2750,7150l2750,7135,2765,7121,2772,7121,2779,7121,2794,7135,2794,7150,2786,7172,2773,7185,2760,7174,2751,7152e" filled="f" stroked="t" strokeweight=".72pt" strokecolor="#FF00FF">
                <v:path arrowok="t"/>
              </v:shape>
            </v:group>
            <v:group style="position:absolute;left:2750;top:6228;width:43;height:65" coordorigin="2750,6228" coordsize="43,65">
              <v:shape style="position:absolute;left:2750;top:6228;width:43;height:65" coordorigin="2750,6228" coordsize="43,65" path="m2773,6293l2760,6282,2751,6260,2750,6257,2750,6242,2765,6228,2779,6228,2794,6242,2794,6257,2786,6279,2773,6293xe" filled="t" fillcolor="#FF00FF" stroked="f">
                <v:path arrowok="t"/>
                <v:fill type="solid"/>
              </v:shape>
            </v:group>
            <v:group style="position:absolute;left:2750;top:6228;width:43;height:65" coordorigin="2750,6228" coordsize="43,65">
              <v:shape style="position:absolute;left:2750;top:6228;width:43;height:65" coordorigin="2750,6228" coordsize="43,65" path="m2750,6257l2750,6242,2765,6228,2772,6228,2779,6228,2794,6242,2794,6257,2786,6279,2773,6293,2760,6282,2751,6260e" filled="f" stroked="t" strokeweight=".72pt" strokecolor="#FF00FF">
                <v:path arrowok="t"/>
              </v:shape>
            </v:group>
            <v:group style="position:absolute;left:2750;top:4442;width:43;height:65" coordorigin="2750,4442" coordsize="43,65">
              <v:shape style="position:absolute;left:2750;top:4442;width:43;height:65" coordorigin="2750,4442" coordsize="43,65" path="m2773,4507l2760,4496,2751,4474,2750,4471,2750,4457,2765,4442,2779,4442,2794,4457,2794,4471,2786,4494,2773,4507xe" filled="t" fillcolor="#FF00FF" stroked="f">
                <v:path arrowok="t"/>
                <v:fill type="solid"/>
              </v:shape>
            </v:group>
            <v:group style="position:absolute;left:2750;top:4442;width:43;height:65" coordorigin="2750,4442" coordsize="43,65">
              <v:shape style="position:absolute;left:2750;top:4442;width:43;height:65" coordorigin="2750,4442" coordsize="43,65" path="m2750,4471l2750,4457,2765,4442,2772,4442,2779,4442,2794,4457,2794,4471,2786,4494,2773,4507,2760,4496,2751,4474e" filled="f" stroked="t" strokeweight=".72pt" strokecolor="#FF00FF">
                <v:path arrowok="t"/>
              </v:shape>
            </v:group>
            <v:group style="position:absolute;left:2628;top:8280;width:302;height:2" coordorigin="2628,8280" coordsize="302,2">
              <v:shape style="position:absolute;left:2628;top:8280;width:302;height:2" coordorigin="2628,8280" coordsize="302,0" path="m2930,8280l2628,8280,2628,8280e" filled="f" stroked="t" strokeweight=".72pt" strokecolor="#FF0000">
                <v:path arrowok="t"/>
              </v:shape>
            </v:group>
            <v:group style="position:absolute;left:2671;top:8345;width:209;height:2" coordorigin="2671,8345" coordsize="209,2">
              <v:shape style="position:absolute;left:2671;top:8345;width:209;height:2" coordorigin="2671,8345" coordsize="209,0" path="m2880,8345l2671,8345,2671,8345e" filled="f" stroked="t" strokeweight=".72pt" strokecolor="#FF0000">
                <v:path arrowok="t"/>
              </v:shape>
            </v:group>
            <v:group style="position:absolute;left:2714;top:8417;width:122;height:2" coordorigin="2714,8417" coordsize="122,2">
              <v:shape style="position:absolute;left:2714;top:8417;width:122;height:2" coordorigin="2714,8417" coordsize="122,0" path="m2714,8417l2837,8417,2837,8417e" filled="f" stroked="t" strokeweight=".72pt" strokecolor="#FF0000">
                <v:path arrowok="t"/>
              </v:shape>
            </v:group>
            <v:group style="position:absolute;left:2765;top:8482;width:29;height:2" coordorigin="2765,8482" coordsize="29,2">
              <v:shape style="position:absolute;left:2765;top:8482;width:29;height:2" coordorigin="2765,8482" coordsize="29,0" path="m2794,8482l2765,8482,2765,8482e" filled="f" stroked="t" strokeweight=".72pt" strokecolor="#FF0000">
                <v:path arrowok="t"/>
              </v:shape>
            </v:group>
            <v:group style="position:absolute;left:4090;top:3154;width:72;height:106" coordorigin="4090,3154" coordsize="72,106">
              <v:shape style="position:absolute;left:4090;top:3154;width:72;height:106" coordorigin="4090,3154" coordsize="72,106" path="m4090,3204l4095,3179,4109,3161,4124,3154,4140,3160,4154,3176,4161,3200,4157,3226,4146,3247,4133,3260,4116,3255,4101,3241,4092,3220e" filled="f" stroked="t" strokeweight=".72pt" strokecolor="#FF0000">
                <v:path arrowok="t"/>
              </v:shape>
            </v:group>
            <v:group style="position:absolute;left:3139;top:3529;width:70;height:114" coordorigin="3139,3529" coordsize="70,114">
              <v:shape style="position:absolute;left:3139;top:3529;width:70;height:114" coordorigin="3139,3529" coordsize="70,114" path="m3176,3643l3162,3636,3148,3619,3140,3596,3139,3586,3144,3561,3156,3541,3170,3529,3186,3535,3201,3550,3210,3572,3207,3601,3199,3623,3187,3638,3176,3643xe" filled="t" fillcolor="#FFFFFF" stroked="f">
                <v:path arrowok="t"/>
                <v:fill type="solid"/>
              </v:shape>
            </v:group>
            <v:group style="position:absolute;left:3139;top:3529;width:70;height:114" coordorigin="3139,3529" coordsize="70,114">
              <v:shape style="position:absolute;left:3139;top:3529;width:70;height:114" coordorigin="3139,3529" coordsize="70,114" path="m3139,3586l3144,3561,3156,3541,3170,3529,3186,3535,3201,3550,3210,3572,3207,3601,3199,3623,3187,3638,3176,3643,3162,3636,3148,3619,3140,3596e" filled="f" stroked="t" strokeweight=".72pt" strokecolor="#FF0000">
                <v:path arrowok="t"/>
              </v:shape>
            </v:group>
            <v:group style="position:absolute;left:2779;top:3593;width:360;height:2" coordorigin="2779,3593" coordsize="360,2">
              <v:shape style="position:absolute;left:2779;top:3593;width:360;height:2" coordorigin="2779,3593" coordsize="360,0" path="m3139,3593l2779,3593e" filled="f" stroked="t" strokeweight=".72pt" strokecolor="#FF0000">
                <v:path arrowok="t"/>
              </v:shape>
            </v:group>
            <v:group style="position:absolute;left:3679;top:3529;width:76;height:113" coordorigin="3679,3529" coordsize="76,113">
              <v:shape style="position:absolute;left:3679;top:3529;width:76;height:113" coordorigin="3679,3529" coordsize="76,113" path="m3722,3642l3702,3637,3688,3622,3681,3600,3679,3586,3683,3561,3693,3541,3708,3529,3729,3534,3745,3547,3755,3566,3754,3596,3747,3618,3736,3634,3722,3642xe" filled="t" fillcolor="#FFFFFF" stroked="f">
                <v:path arrowok="t"/>
                <v:fill type="solid"/>
              </v:shape>
            </v:group>
            <v:group style="position:absolute;left:3679;top:3529;width:76;height:113" coordorigin="3679,3529" coordsize="76,113">
              <v:shape style="position:absolute;left:3679;top:3529;width:76;height:113" coordorigin="3679,3529" coordsize="76,113" path="m3679,3586l3683,3561,3693,3541,3708,3529,3729,3534,3745,3547,3755,3566,3754,3596,3747,3618,3736,3634,3722,3642,3702,3637,3688,3622,3681,3600e" filled="f" stroked="t" strokeweight=".72pt" strokecolor="#FF0000">
                <v:path arrowok="t"/>
              </v:shape>
            </v:group>
            <v:group style="position:absolute;left:3226;top:3463;width:94;height:130" coordorigin="3226,3463" coordsize="94,130">
              <v:shape style="position:absolute;left:3226;top:3463;width:94;height:130" coordorigin="3226,3463" coordsize="94,130" path="m3226,3593l3319,3463,3319,3463e" filled="f" stroked="t" strokeweight=".72pt" strokecolor="#0000FF">
                <v:path arrowok="t"/>
              </v:shape>
            </v:group>
            <v:group style="position:absolute;left:3377;top:3463;width:151;height:266" coordorigin="3377,3463" coordsize="151,266">
              <v:shape style="position:absolute;left:3377;top:3463;width:151;height:266" coordorigin="3377,3463" coordsize="151,266" path="m3528,3730l3377,3463,3377,3463e" filled="f" stroked="t" strokeweight=".72pt" strokecolor="#0000FF">
                <v:path arrowok="t"/>
              </v:shape>
            </v:group>
            <v:group style="position:absolute;left:3593;top:3593;width:86;height:137" coordorigin="3593,3593" coordsize="86,137">
              <v:shape style="position:absolute;left:3593;top:3593;width:86;height:137" coordorigin="3593,3593" coordsize="86,137" path="m3593,3730l3679,3593,3679,3593e" filled="f" stroked="t" strokeweight=".72pt" strokecolor="#0000FF">
                <v:path arrowok="t"/>
              </v:shape>
            </v:group>
            <v:group style="position:absolute;left:3319;top:3440;width:27;height:11" coordorigin="3319,3440" coordsize="27,11">
              <v:shape style="position:absolute;left:3319;top:3440;width:27;height:11" coordorigin="3319,3440" coordsize="27,11" path="m3346,3442l3336,3440,3327,3444,3319,3452e" filled="f" stroked="t" strokeweight=".963146pt" strokecolor="#0000FF">
                <v:path arrowok="t"/>
              </v:shape>
            </v:group>
            <v:group style="position:absolute;left:3346;top:3442;width:23;height:18" coordorigin="3346,3442" coordsize="23,18">
              <v:shape style="position:absolute;left:3346;top:3442;width:23;height:18" coordorigin="3346,3442" coordsize="23,18" path="m3369,3461l3363,3451,3355,3444,3346,3442e" filled="f" stroked="t" strokeweight=".895668pt" strokecolor="#0000FF">
                <v:path arrowok="t"/>
              </v:shape>
            </v:group>
            <v:group style="position:absolute;left:3552;top:3712;width:14;height:10" coordorigin="3552,3712" coordsize="14,10">
              <v:shape style="position:absolute;left:3552;top:3712;width:14;height:10" coordorigin="3552,3712" coordsize="14,10" path="m3552,3722l3558,3721,3563,3718,3566,3712e" filled="f" stroked="t" strokeweight=".876748pt" strokecolor="#0000FF">
                <v:path arrowok="t"/>
              </v:shape>
            </v:group>
            <v:group style="position:absolute;left:3538;top:3718;width:14;height:5" coordorigin="3538,3718" coordsize="14,5">
              <v:shape style="position:absolute;left:3538;top:3718;width:14;height:5" coordorigin="3538,3718" coordsize="14,5" path="m3538,3718l3543,3722,3547,3723,3552,3722e" filled="f" stroked="t" strokeweight=".935191pt" strokecolor="#0000FF">
                <v:path arrowok="t"/>
              </v:shape>
            </v:group>
            <v:group style="position:absolute;left:5638;top:10289;width:2;height:223" coordorigin="5638,10289" coordsize="2,223">
              <v:shape style="position:absolute;left:5638;top:10289;width:2;height:223" coordorigin="5638,10289" coordsize="0,223" path="m5638,10289l5638,10512e" filled="f" stroked="t" strokeweight=".72pt" strokecolor="#FF0000">
                <v:path arrowok="t"/>
              </v:shape>
            </v:group>
            <v:group style="position:absolute;left:5638;top:9396;width:2;height:223" coordorigin="5638,9396" coordsize="2,223">
              <v:shape style="position:absolute;left:5638;top:9396;width:2;height:223" coordorigin="5638,9396" coordsize="0,223" path="m5638,9619l5638,9396e" filled="f" stroked="t" strokeweight=".72pt" strokecolor="#FF0000">
                <v:path arrowok="t"/>
              </v:shape>
            </v:group>
            <v:group style="position:absolute;left:5594;top:10224;width:43;height:65" coordorigin="5594,10224" coordsize="43,65">
              <v:shape style="position:absolute;left:5594;top:10224;width:43;height:65" coordorigin="5594,10224" coordsize="43,65" path="m5638,10289l5594,10224,5594,10224e" filled="f" stroked="t" strokeweight=".72pt" strokecolor="#0000FF">
                <v:path arrowok="t"/>
              </v:shape>
            </v:group>
            <v:group style="position:absolute;left:5594;top:10087;width:86;height:137" coordorigin="5594,10087" coordsize="86,137">
              <v:shape style="position:absolute;left:5594;top:10087;width:86;height:137" coordorigin="5594,10087" coordsize="86,137" path="m5594,10224l5681,10087,5681,10087e" filled="f" stroked="t" strokeweight=".72pt" strokecolor="#0000FF">
                <v:path arrowok="t"/>
              </v:shape>
            </v:group>
            <v:group style="position:absolute;left:5594;top:9950;width:86;height:137" coordorigin="5594,9950" coordsize="86,137">
              <v:shape style="position:absolute;left:5594;top:9950;width:86;height:137" coordorigin="5594,9950" coordsize="86,137" path="m5681,10087l5594,9950,5594,9950e" filled="f" stroked="t" strokeweight=".72pt" strokecolor="#0000FF">
                <v:path arrowok="t"/>
              </v:shape>
            </v:group>
            <v:group style="position:absolute;left:5594;top:9821;width:86;height:130" coordorigin="5594,9821" coordsize="86,130">
              <v:shape style="position:absolute;left:5594;top:9821;width:86;height:130" coordorigin="5594,9821" coordsize="86,130" path="m5594,9950l5681,9821,5681,9821e" filled="f" stroked="t" strokeweight=".72pt" strokecolor="#0000FF">
                <v:path arrowok="t"/>
              </v:shape>
            </v:group>
            <v:group style="position:absolute;left:5594;top:9684;width:86;height:137" coordorigin="5594,9684" coordsize="86,137">
              <v:shape style="position:absolute;left:5594;top:9684;width:86;height:137" coordorigin="5594,9684" coordsize="86,137" path="m5681,9821l5594,9684,5594,9684e" filled="f" stroked="t" strokeweight=".72pt" strokecolor="#0000FF">
                <v:path arrowok="t"/>
              </v:shape>
            </v:group>
            <v:group style="position:absolute;left:5594;top:9619;width:43;height:65" coordorigin="5594,9619" coordsize="43,65">
              <v:shape style="position:absolute;left:5594;top:9619;width:43;height:65" coordorigin="5594,9619" coordsize="43,65" path="m5594,9684l5638,9619,5638,9619e" filled="f" stroked="t" strokeweight=".72pt" strokecolor="#0000FF">
                <v:path arrowok="t"/>
              </v:shape>
            </v:group>
            <v:group style="position:absolute;left:5638;top:8503;width:2;height:893" coordorigin="5638,8503" coordsize="2,893">
              <v:shape style="position:absolute;left:5638;top:8503;width:2;height:893" coordorigin="5638,8503" coordsize="0,893" path="m5638,9396l5638,8503,5638,8503e" filled="f" stroked="t" strokeweight=".72pt" strokecolor="#800040">
                <v:path arrowok="t"/>
              </v:shape>
            </v:group>
            <v:group style="position:absolute;left:5609;top:8460;width:43;height:65" coordorigin="5609,8460" coordsize="43,65">
              <v:shape style="position:absolute;left:5609;top:8460;width:43;height:65" coordorigin="5609,8460" coordsize="43,65" path="m5631,8525l5618,8514,5609,8492,5609,8489,5609,8474,5623,8460,5638,8460,5652,8474,5652,8489,5645,8511,5631,8525xe" filled="t" fillcolor="#FF00FF" stroked="f">
                <v:path arrowok="t"/>
                <v:fill type="solid"/>
              </v:shape>
            </v:group>
            <v:group style="position:absolute;left:5609;top:8460;width:43;height:65" coordorigin="5609,8460" coordsize="43,65">
              <v:shape style="position:absolute;left:5609;top:8460;width:43;height:65" coordorigin="5609,8460" coordsize="43,65" path="m5609,8489l5609,8474,5623,8460,5630,8460,5638,8460,5652,8474,5652,8489,5645,8511,5631,8525,5618,8514,5609,8492e" filled="f" stroked="t" strokeweight=".72pt" strokecolor="#FF00FF">
                <v:path arrowok="t"/>
              </v:shape>
            </v:group>
            <v:group style="position:absolute;left:5486;top:10958;width:302;height:2" coordorigin="5486,10958" coordsize="302,2">
              <v:shape style="position:absolute;left:5486;top:10958;width:302;height:2" coordorigin="5486,10958" coordsize="302,0" path="m5789,10958l5486,10958,5486,10958e" filled="f" stroked="t" strokeweight=".72pt" strokecolor="#FF0000">
                <v:path arrowok="t"/>
              </v:shape>
            </v:group>
            <v:group style="position:absolute;left:5530;top:11023;width:216;height:2" coordorigin="5530,11023" coordsize="216,2">
              <v:shape style="position:absolute;left:5530;top:11023;width:216;height:2" coordorigin="5530,11023" coordsize="216,0" path="m5746,11023l5530,11023,5530,11023e" filled="f" stroked="t" strokeweight=".72pt" strokecolor="#FF0000">
                <v:path arrowok="t"/>
              </v:shape>
            </v:group>
            <v:group style="position:absolute;left:5580;top:11088;width:115;height:2" coordorigin="5580,11088" coordsize="115,2">
              <v:shape style="position:absolute;left:5580;top:11088;width:115;height:2" coordorigin="5580,11088" coordsize="115,0" path="m5580,11088l5695,11088,5695,11088e" filled="f" stroked="t" strokeweight=".72pt" strokecolor="#FF0000">
                <v:path arrowok="t"/>
              </v:shape>
            </v:group>
            <v:group style="position:absolute;left:5623;top:11160;width:29;height:2" coordorigin="5623,11160" coordsize="29,2">
              <v:shape style="position:absolute;left:5623;top:11160;width:29;height:2" coordorigin="5623,11160" coordsize="29,0" path="m5652,11160l5623,11160,5623,11160e" filled="f" stroked="t" strokeweight=".72pt" strokecolor="#FF0000">
                <v:path arrowok="t"/>
              </v:shape>
            </v:group>
            <v:group style="position:absolute;left:5638;top:10512;width:2;height:446" coordorigin="5638,10512" coordsize="2,446">
              <v:shape style="position:absolute;left:5638;top:10512;width:2;height:446" coordorigin="5638,10512" coordsize="0,446" path="m5638,10958l5638,10512,5638,10512e" filled="f" stroked="t" strokeweight=".72pt" strokecolor="#800040">
                <v:path arrowok="t"/>
              </v:shape>
            </v:group>
            <v:group style="position:absolute;left:3679;top:10958;width:302;height:2" coordorigin="3679,10958" coordsize="302,2">
              <v:shape style="position:absolute;left:3679;top:10958;width:302;height:2" coordorigin="3679,10958" coordsize="302,0" path="m3982,10958l3679,10958,3679,10958e" filled="f" stroked="t" strokeweight=".72pt" strokecolor="#FF0000">
                <v:path arrowok="t"/>
              </v:shape>
            </v:group>
            <v:group style="position:absolute;left:3730;top:11023;width:209;height:2" coordorigin="3730,11023" coordsize="209,2">
              <v:shape style="position:absolute;left:3730;top:11023;width:209;height:2" coordorigin="3730,11023" coordsize="209,0" path="m3938,11023l3730,11023,3730,11023e" filled="f" stroked="t" strokeweight=".72pt" strokecolor="#FF0000">
                <v:path arrowok="t"/>
              </v:shape>
            </v:group>
            <v:group style="position:absolute;left:3773;top:11088;width:122;height:2" coordorigin="3773,11088" coordsize="122,2">
              <v:shape style="position:absolute;left:3773;top:11088;width:122;height:2" coordorigin="3773,11088" coordsize="122,0" path="m3773,11088l3895,11088,3895,11088e" filled="f" stroked="t" strokeweight=".72pt" strokecolor="#FF0000">
                <v:path arrowok="t"/>
              </v:shape>
            </v:group>
            <v:group style="position:absolute;left:3816;top:11160;width:29;height:2" coordorigin="3816,11160" coordsize="29,2">
              <v:shape style="position:absolute;left:3816;top:11160;width:29;height:2" coordorigin="3816,11160" coordsize="29,0" path="m3845,11160l3816,11160,3816,11160e" filled="f" stroked="t" strokeweight=".72pt" strokecolor="#FF0000">
                <v:path arrowok="t"/>
              </v:shape>
            </v:group>
            <v:group style="position:absolute;left:2174;top:4039;width:605;height:2" coordorigin="2174,4039" coordsize="605,2">
              <v:shape style="position:absolute;left:2174;top:4039;width:605;height:2" coordorigin="2174,4039" coordsize="605,0" path="m2779,4039l2174,4039,2174,4039e" filled="f" stroked="t" strokeweight=".72pt" strokecolor="#800040">
                <v:path arrowok="t"/>
              </v:shape>
            </v:group>
            <v:group style="position:absolute;left:2750;top:3996;width:43;height:71" coordorigin="2750,3996" coordsize="43,71">
              <v:shape style="position:absolute;left:2750;top:3996;width:43;height:71" coordorigin="2750,3996" coordsize="43,71" path="m2774,4067l2760,4057,2751,4036,2750,4032,2758,4010,2771,3996,2784,4007,2793,4029,2787,4053,2774,4067xe" filled="t" fillcolor="#FF00FF" stroked="f">
                <v:path arrowok="t"/>
                <v:fill type="solid"/>
              </v:shape>
            </v:group>
            <v:group style="position:absolute;left:2750;top:3996;width:43;height:71" coordorigin="2750,3996" coordsize="43,71">
              <v:shape style="position:absolute;left:2750;top:3996;width:43;height:71" coordorigin="2750,3996" coordsize="43,71" path="m2750,4032l2758,4010,2771,3996,2784,4007,2793,4029,2787,4053,2774,4067,2760,4057,2751,4036e" filled="f" stroked="t" strokeweight=".72pt" strokecolor="#FF00FF">
                <v:path arrowok="t"/>
              </v:shape>
            </v:group>
            <v:group style="position:absolute;left:2750;top:3550;width:43;height:71" coordorigin="2750,3550" coordsize="43,71">
              <v:shape style="position:absolute;left:2750;top:3550;width:43;height:71" coordorigin="2750,3550" coordsize="43,71" path="m2774,3621l2760,3611,2751,3589,2750,3586,2758,3563,2771,3550,2784,3561,2793,3583,2787,3606,2774,3621xe" filled="t" fillcolor="#FF00FF" stroked="f">
                <v:path arrowok="t"/>
                <v:fill type="solid"/>
              </v:shape>
            </v:group>
            <v:group style="position:absolute;left:2750;top:3550;width:43;height:71" coordorigin="2750,3550" coordsize="43,71">
              <v:shape style="position:absolute;left:2750;top:3550;width:43;height:71" coordorigin="2750,3550" coordsize="43,71" path="m2750,3586l2758,3563,2771,3550,2784,3561,2793,3583,2787,3606,2774,3621,2760,3611,2751,3589e" filled="f" stroked="t" strokeweight=".72pt" strokecolor="#FF00FF">
                <v:path arrowok="t"/>
              </v:shape>
            </v:group>
            <v:group style="position:absolute;left:2750;top:3996;width:43;height:71" coordorigin="2750,3996" coordsize="43,71">
              <v:shape style="position:absolute;left:2750;top:3996;width:43;height:71" coordorigin="2750,3996" coordsize="43,71" path="m2774,4067l2760,4057,2751,4036,2750,4032,2758,4010,2771,3996,2784,4007,2793,4029,2787,4053,2774,4067xe" filled="t" fillcolor="#FF00FF" stroked="f">
                <v:path arrowok="t"/>
                <v:fill type="solid"/>
              </v:shape>
            </v:group>
            <v:group style="position:absolute;left:2750;top:3996;width:43;height:71" coordorigin="2750,3996" coordsize="43,71">
              <v:shape style="position:absolute;left:2750;top:3996;width:43;height:71" coordorigin="2750,3996" coordsize="43,71" path="m2750,4032l2758,4010,2771,3996,2784,4007,2793,4029,2787,4053,2774,4067,2760,4057,2751,4036e" filled="f" stroked="t" strokeweight=".72pt" strokecolor="#FF00FF">
                <v:path arrowok="t"/>
              </v:shape>
            </v:group>
            <v:group style="position:absolute;left:9101;top:3593;width:151;height:2" coordorigin="9101,3593" coordsize="151,2">
              <v:shape style="position:absolute;left:9101;top:3593;width:151;height:2" coordorigin="9101,3593" coordsize="151,0" path="m9252,3593l9101,3593e" filled="f" stroked="t" strokeweight=".72pt" strokecolor="#FF0000">
                <v:path arrowok="t"/>
              </v:shape>
            </v:group>
            <v:group style="position:absolute;left:9662;top:3593;width:43;height:72" coordorigin="9662,3593" coordsize="43,72">
              <v:shape style="position:absolute;left:9662;top:3593;width:43;height:72" coordorigin="9662,3593" coordsize="43,72" path="m9706,3593l9662,3665,9662,3665e" filled="f" stroked="t" strokeweight=".72pt" strokecolor="#0000FF">
                <v:path arrowok="t"/>
              </v:shape>
            </v:group>
            <v:group style="position:absolute;left:9569;top:3528;width:94;height:137" coordorigin="9569,3528" coordsize="94,137">
              <v:shape style="position:absolute;left:9569;top:3528;width:94;height:137" coordorigin="9569,3528" coordsize="94,137" path="m9662,3665l9569,3528,9569,3528e" filled="f" stroked="t" strokeweight=".72pt" strokecolor="#0000FF">
                <v:path arrowok="t"/>
              </v:shape>
            </v:group>
            <v:group style="position:absolute;left:9475;top:3528;width:94;height:137" coordorigin="9475,3528" coordsize="94,137">
              <v:shape style="position:absolute;left:9475;top:3528;width:94;height:137" coordorigin="9475,3528" coordsize="94,137" path="m9569,3528l9475,3665,9475,3665e" filled="f" stroked="t" strokeweight=".72pt" strokecolor="#0000FF">
                <v:path arrowok="t"/>
              </v:shape>
            </v:group>
            <v:group style="position:absolute;left:9389;top:3528;width:86;height:137" coordorigin="9389,3528" coordsize="86,137">
              <v:shape style="position:absolute;left:9389;top:3528;width:86;height:137" coordorigin="9389,3528" coordsize="86,137" path="m9475,3665l9389,3528,9389,3528e" filled="f" stroked="t" strokeweight=".72pt" strokecolor="#0000FF">
                <v:path arrowok="t"/>
              </v:shape>
            </v:group>
            <v:group style="position:absolute;left:9295;top:3528;width:94;height:137" coordorigin="9295,3528" coordsize="94,137">
              <v:shape style="position:absolute;left:9295;top:3528;width:94;height:137" coordorigin="9295,3528" coordsize="94,137" path="m9389,3528l9295,3665,9295,3665e" filled="f" stroked="t" strokeweight=".72pt" strokecolor="#0000FF">
                <v:path arrowok="t"/>
              </v:shape>
            </v:group>
            <v:group style="position:absolute;left:9252;top:3593;width:43;height:72" coordorigin="9252,3593" coordsize="43,72">
              <v:shape style="position:absolute;left:9252;top:3593;width:43;height:72" coordorigin="9252,3593" coordsize="43,72" path="m9295,3665l9252,3593,9252,3593e" filled="f" stroked="t" strokeweight=".72pt" strokecolor="#0000FF">
                <v:path arrowok="t"/>
              </v:shape>
            </v:group>
            <v:group style="position:absolute;left:10757;top:5155;width:1958;height:2" coordorigin="10757,5155" coordsize="1958,2">
              <v:shape style="position:absolute;left:10757;top:5155;width:1958;height:2" coordorigin="10757,5155" coordsize="1958,0" path="m10757,5155l12715,5155e" filled="f" stroked="t" strokeweight=".72pt" strokecolor="#800040">
                <v:path arrowok="t"/>
              </v:shape>
            </v:group>
            <v:group style="position:absolute;left:12686;top:5112;width:43;height:65" coordorigin="12686,5112" coordsize="43,65">
              <v:shape style="position:absolute;left:12686;top:5112;width:43;height:65" coordorigin="12686,5112" coordsize="43,65" path="m12709,5177l12696,5166,12687,5144,12686,5141,12686,5126,12701,5112,12715,5112,12730,5126,12730,5141,12722,5163,12709,5177xe" filled="t" fillcolor="#FF00FF" stroked="f">
                <v:path arrowok="t"/>
                <v:fill type="solid"/>
              </v:shape>
            </v:group>
            <v:group style="position:absolute;left:12686;top:5112;width:43;height:65" coordorigin="12686,5112" coordsize="43,65">
              <v:shape style="position:absolute;left:12686;top:5112;width:43;height:65" coordorigin="12686,5112" coordsize="43,65" path="m12686,5141l12686,5126,12701,5112,12708,5112,12715,5112,12730,5126,12730,5141,12722,5163,12709,5177,12696,5166,12687,5144e" filled="f" stroked="t" strokeweight=".72pt" strokecolor="#FF00FF">
                <v:path arrowok="t"/>
              </v:shape>
            </v:group>
            <v:group style="position:absolute;left:12110;top:6048;width:2;height:223" coordorigin="12110,6048" coordsize="2,223">
              <v:shape style="position:absolute;left:12110;top:6048;width:2;height:223" coordorigin="12110,6048" coordsize="0,223" path="m12110,6048l12110,6271e" filled="f" stroked="t" strokeweight=".72pt" strokecolor="#FF0000">
                <v:path arrowok="t"/>
              </v:shape>
            </v:group>
            <v:group style="position:absolute;left:12110;top:5155;width:2;height:223" coordorigin="12110,5155" coordsize="2,223">
              <v:shape style="position:absolute;left:12110;top:5155;width:2;height:223" coordorigin="12110,5155" coordsize="0,223" path="m12110,5378l12110,5155e" filled="f" stroked="t" strokeweight=".72pt" strokecolor="#FF0000">
                <v:path arrowok="t"/>
              </v:shape>
            </v:group>
            <v:group style="position:absolute;left:11966;top:5602;width:295;height:223" coordorigin="11966,5602" coordsize="295,223">
              <v:shape style="position:absolute;left:11966;top:5602;width:295;height:223" coordorigin="11966,5602" coordsize="295,223" path="m12262,5825l11966,5825,12110,5602,12262,5825xe" filled="t" fillcolor="#0000FF" stroked="f">
                <v:path arrowok="t"/>
                <v:fill type="solid"/>
              </v:shape>
            </v:group>
            <v:group style="position:absolute;left:11966;top:5602;width:295;height:223" coordorigin="11966,5602" coordsize="295,223">
              <v:shape style="position:absolute;left:11966;top:5602;width:295;height:223" coordorigin="11966,5602" coordsize="295,223" path="m11966,5825l12262,5825,12110,5602,11966,5825xe" filled="f" stroked="t" strokeweight=".72pt" strokecolor="#0000FF">
                <v:path arrowok="t"/>
              </v:shape>
            </v:group>
            <v:group style="position:absolute;left:12110;top:5825;width:2;height:223" coordorigin="12110,5825" coordsize="2,223">
              <v:shape style="position:absolute;left:12110;top:5825;width:2;height:223" coordorigin="12110,5825" coordsize="0,223" path="m12110,6048l12110,5825,12110,5825e" filled="f" stroked="t" strokeweight=".72pt" strokecolor="#0000FF">
                <v:path arrowok="t"/>
              </v:shape>
            </v:group>
            <v:group style="position:absolute;left:12110;top:5378;width:2;height:223" coordorigin="12110,5378" coordsize="2,223">
              <v:shape style="position:absolute;left:12110;top:5378;width:2;height:223" coordorigin="12110,5378" coordsize="0,223" path="m12110,5602l12110,5378,12110,5378e" filled="f" stroked="t" strokeweight=".72pt" strokecolor="#0000FF">
                <v:path arrowok="t"/>
              </v:shape>
            </v:group>
            <v:group style="position:absolute;left:11966;top:5602;width:72;height:115" coordorigin="11966,5602" coordsize="72,115">
              <v:shape style="position:absolute;left:11966;top:5602;width:72;height:115" coordorigin="11966,5602" coordsize="72,115" path="m11966,5717l12038,5602,12038,5602e" filled="f" stroked="t" strokeweight=".72pt" strokecolor="#0000FF">
                <v:path arrowok="t"/>
              </v:shape>
            </v:group>
            <v:group style="position:absolute;left:12038;top:5602;width:151;height:2" coordorigin="12038,5602" coordsize="151,2">
              <v:shape style="position:absolute;left:12038;top:5602;width:151;height:2" coordorigin="12038,5602" coordsize="151,0" path="m12038,5602l12190,5602,12190,5602e" filled="f" stroked="t" strokeweight=".72pt" strokecolor="#0000FF">
                <v:path arrowok="t"/>
              </v:shape>
            </v:group>
            <v:group style="position:absolute;left:12190;top:5494;width:72;height:108" coordorigin="12190,5494" coordsize="72,108">
              <v:shape style="position:absolute;left:12190;top:5494;width:72;height:108" coordorigin="12190,5494" coordsize="72,108" path="m12190,5602l12262,5494,12262,5494e" filled="f" stroked="t" strokeweight=".72pt" strokecolor="#0000FF">
                <v:path arrowok="t"/>
              </v:shape>
            </v:group>
            <v:group style="position:absolute;left:8647;top:6048;width:2;height:223" coordorigin="8647,6048" coordsize="2,223">
              <v:shape style="position:absolute;left:8647;top:6048;width:2;height:223" coordorigin="8647,6048" coordsize="0,223" path="m8647,6048l8647,6271e" filled="f" stroked="t" strokeweight=".72pt" strokecolor="#FF0000">
                <v:path arrowok="t"/>
              </v:shape>
            </v:group>
            <v:group style="position:absolute;left:8647;top:5155;width:2;height:223" coordorigin="8647,5155" coordsize="2,223">
              <v:shape style="position:absolute;left:8647;top:5155;width:2;height:223" coordorigin="8647,5155" coordsize="0,223" path="m8647,5378l8647,5155e" filled="f" stroked="t" strokeweight=".72pt" strokecolor="#FF0000">
                <v:path arrowok="t"/>
              </v:shape>
            </v:group>
            <v:group style="position:absolute;left:8496;top:5602;width:302;height:223" coordorigin="8496,5602" coordsize="302,223">
              <v:shape style="position:absolute;left:8496;top:5602;width:302;height:223" coordorigin="8496,5602" coordsize="302,223" path="m8798,5825l8496,5825,8647,5602,8798,5825xe" filled="t" fillcolor="#0000FF" stroked="f">
                <v:path arrowok="t"/>
                <v:fill type="solid"/>
              </v:shape>
            </v:group>
            <v:group style="position:absolute;left:8496;top:5602;width:302;height:223" coordorigin="8496,5602" coordsize="302,223">
              <v:shape style="position:absolute;left:8496;top:5602;width:302;height:223" coordorigin="8496,5602" coordsize="302,223" path="m8496,5825l8798,5825,8647,5602,8496,5825xe" filled="f" stroked="t" strokeweight=".72pt" strokecolor="#0000FF">
                <v:path arrowok="t"/>
              </v:shape>
            </v:group>
            <v:group style="position:absolute;left:8647;top:5825;width:2;height:223" coordorigin="8647,5825" coordsize="2,223">
              <v:shape style="position:absolute;left:8647;top:5825;width:2;height:223" coordorigin="8647,5825" coordsize="0,223" path="m8647,6048l8647,5825,8647,5825e" filled="f" stroked="t" strokeweight=".72pt" strokecolor="#0000FF">
                <v:path arrowok="t"/>
              </v:shape>
            </v:group>
            <v:group style="position:absolute;left:8647;top:5378;width:2;height:223" coordorigin="8647,5378" coordsize="2,223">
              <v:shape style="position:absolute;left:8647;top:5378;width:2;height:223" coordorigin="8647,5378" coordsize="0,223" path="m8647,5602l8647,5378,8647,5378e" filled="f" stroked="t" strokeweight=".72pt" strokecolor="#0000FF">
                <v:path arrowok="t"/>
              </v:shape>
            </v:group>
            <v:group style="position:absolute;left:8496;top:5602;width:79;height:115" coordorigin="8496,5602" coordsize="79,115">
              <v:shape style="position:absolute;left:8496;top:5602;width:79;height:115" coordorigin="8496,5602" coordsize="79,115" path="m8496,5717l8575,5602,8575,5602e" filled="f" stroked="t" strokeweight=".72pt" strokecolor="#0000FF">
                <v:path arrowok="t"/>
              </v:shape>
            </v:group>
            <v:group style="position:absolute;left:8575;top:5602;width:151;height:2" coordorigin="8575,5602" coordsize="151,2">
              <v:shape style="position:absolute;left:8575;top:5602;width:151;height:2" coordorigin="8575,5602" coordsize="151,0" path="m8575,5602l8726,5602,8726,5602e" filled="f" stroked="t" strokeweight=".72pt" strokecolor="#0000FF">
                <v:path arrowok="t"/>
              </v:shape>
            </v:group>
            <v:group style="position:absolute;left:8726;top:5494;width:72;height:108" coordorigin="8726,5494" coordsize="72,108">
              <v:shape style="position:absolute;left:8726;top:5494;width:72;height:108" coordorigin="8726,5494" coordsize="72,108" path="m8726,5602l8798,5494,8798,5494e" filled="f" stroked="t" strokeweight=".72pt" strokecolor="#0000FF">
                <v:path arrowok="t"/>
              </v:shape>
            </v:group>
            <v:group style="position:absolute;left:8201;top:6271;width:446;height:2" coordorigin="8201,6271" coordsize="446,2">
              <v:shape style="position:absolute;left:8201;top:6271;width:446;height:2" coordorigin="8201,6271" coordsize="446,0" path="m8647,6271l8201,6271,8201,6271e" filled="f" stroked="t" strokeweight=".72pt" strokecolor="#800040">
                <v:path arrowok="t"/>
              </v:shape>
            </v:group>
            <v:group style="position:absolute;left:8618;top:6228;width:50;height:64" coordorigin="8618,6228" coordsize="50,64">
              <v:shape style="position:absolute;left:8618;top:6228;width:50;height:64" coordorigin="8618,6228" coordsize="50,64" path="m8644,6292l8629,6282,8619,6262,8618,6257,8618,6242,8633,6228,8640,6228,8657,6237,8669,6256,8660,6277,8644,6292xe" filled="t" fillcolor="#FF00FF" stroked="f">
                <v:path arrowok="t"/>
                <v:fill type="solid"/>
              </v:shape>
            </v:group>
            <v:group style="position:absolute;left:8618;top:6228;width:50;height:64" coordorigin="8618,6228" coordsize="50,64">
              <v:shape style="position:absolute;left:8618;top:6228;width:50;height:64" coordorigin="8618,6228" coordsize="50,64" path="m8618,6257l8618,6242,8633,6228,8640,6228,8657,6237,8669,6256,8660,6277,8644,6292,8629,6282,8619,6262e" filled="f" stroked="t" strokeweight=".72pt" strokecolor="#FF00FF">
                <v:path arrowok="t"/>
              </v:shape>
            </v:group>
            <v:group style="position:absolute;left:8647;top:4262;width:2;height:893" coordorigin="8647,4262" coordsize="2,893">
              <v:shape style="position:absolute;left:8647;top:4262;width:2;height:893" coordorigin="8647,4262" coordsize="0,893" path="m8647,5155l8647,4262,8647,4262e" filled="f" stroked="t" strokeweight=".72pt" strokecolor="#800040">
                <v:path arrowok="t"/>
              </v:shape>
            </v:group>
            <v:group style="position:absolute;left:7294;top:5155;width:151;height:2" coordorigin="7294,5155" coordsize="151,2">
              <v:shape style="position:absolute;left:7294;top:5155;width:151;height:2" coordorigin="7294,5155" coordsize="151,0" path="m7294,5155l7445,5155e" filled="f" stroked="t" strokeweight=".72pt" strokecolor="#FF0000">
                <v:path arrowok="t"/>
              </v:shape>
            </v:group>
            <v:group style="position:absolute;left:6696;top:5155;width:144;height:2" coordorigin="6696,5155" coordsize="144,2">
              <v:shape style="position:absolute;left:6696;top:5155;width:144;height:2" coordorigin="6696,5155" coordsize="144,0" path="m6840,5155l6696,5155e" filled="f" stroked="t" strokeweight=".72pt" strokecolor="#FF0000">
                <v:path arrowok="t"/>
              </v:shape>
            </v:group>
            <v:group style="position:absolute;left:7250;top:5155;width:43;height:72" coordorigin="7250,5155" coordsize="43,72">
              <v:shape style="position:absolute;left:7250;top:5155;width:43;height:72" coordorigin="7250,5155" coordsize="43,72" path="m7294,5155l7250,5227,7250,5227e" filled="f" stroked="t" strokeweight=".72pt" strokecolor="#0000FF">
                <v:path arrowok="t"/>
              </v:shape>
            </v:group>
            <v:group style="position:absolute;left:7157;top:5090;width:94;height:137" coordorigin="7157,5090" coordsize="94,137">
              <v:shape style="position:absolute;left:7157;top:5090;width:94;height:137" coordorigin="7157,5090" coordsize="94,137" path="m7250,5227l7157,5090,7157,5090e" filled="f" stroked="t" strokeweight=".72pt" strokecolor="#0000FF">
                <v:path arrowok="t"/>
              </v:shape>
            </v:group>
            <v:group style="position:absolute;left:7070;top:5090;width:86;height:137" coordorigin="7070,5090" coordsize="86,137">
              <v:shape style="position:absolute;left:7070;top:5090;width:86;height:137" coordorigin="7070,5090" coordsize="86,137" path="m7157,5090l7070,5227,7070,5227e" filled="f" stroked="t" strokeweight=".72pt" strokecolor="#0000FF">
                <v:path arrowok="t"/>
              </v:shape>
            </v:group>
            <v:group style="position:absolute;left:6977;top:5090;width:94;height:137" coordorigin="6977,5090" coordsize="94,137">
              <v:shape style="position:absolute;left:6977;top:5090;width:94;height:137" coordorigin="6977,5090" coordsize="94,137" path="m7070,5227l6977,5090,6977,5090e" filled="f" stroked="t" strokeweight=".72pt" strokecolor="#0000FF">
                <v:path arrowok="t"/>
              </v:shape>
            </v:group>
            <v:group style="position:absolute;left:6890;top:5090;width:86;height:137" coordorigin="6890,5090" coordsize="86,137">
              <v:shape style="position:absolute;left:6890;top:5090;width:86;height:137" coordorigin="6890,5090" coordsize="86,137" path="m6977,5090l6890,5227,6890,5227e" filled="f" stroked="t" strokeweight=".72pt" strokecolor="#0000FF">
                <v:path arrowok="t"/>
              </v:shape>
            </v:group>
            <v:group style="position:absolute;left:6840;top:5155;width:50;height:72" coordorigin="6840,5155" coordsize="50,72">
              <v:shape style="position:absolute;left:6840;top:5155;width:50;height:72" coordorigin="6840,5155" coordsize="50,72" path="m6890,5227l6840,5155,6840,5155e" filled="f" stroked="t" strokeweight=".72pt" strokecolor="#0000FF">
                <v:path arrowok="t"/>
              </v:shape>
            </v:group>
            <v:group style="position:absolute;left:5789;top:5155;width:907;height:2" coordorigin="5789,5155" coordsize="907,2">
              <v:shape style="position:absolute;left:5789;top:5155;width:907;height:2" coordorigin="5789,5155" coordsize="907,0" path="m6696,5155l5789,5155,5789,5155e" filled="f" stroked="t" strokeweight=".72pt" strokecolor="#800040">
                <v:path arrowok="t"/>
              </v:shape>
            </v:group>
            <v:group style="position:absolute;left:5789;top:3377;width:2;height:1778" coordorigin="5789,3377" coordsize="2,1778">
              <v:shape style="position:absolute;left:5789;top:3377;width:2;height:1778" coordorigin="5789,3377" coordsize="0,1778" path="m5789,5155l5789,3377e" filled="f" stroked="t" strokeweight=".72pt" strokecolor="#800040">
                <v:path arrowok="t"/>
              </v:shape>
            </v:group>
            <v:group style="position:absolute;left:5760;top:3550;width:43;height:71" coordorigin="5760,3550" coordsize="43,71">
              <v:shape style="position:absolute;left:5760;top:3550;width:43;height:71" coordorigin="5760,3550" coordsize="43,71" path="m5784,3621l5770,3611,5760,3589,5760,3586,5767,3563,5781,3550,5794,3561,5803,3583,5796,3606,5784,3621xe" filled="t" fillcolor="#FF00FF" stroked="f">
                <v:path arrowok="t"/>
                <v:fill type="solid"/>
              </v:shape>
            </v:group>
            <v:group style="position:absolute;left:5760;top:3550;width:43;height:71" coordorigin="5760,3550" coordsize="43,71">
              <v:shape style="position:absolute;left:5760;top:3550;width:43;height:71" coordorigin="5760,3550" coordsize="43,71" path="m5760,3586l5767,3563,5781,3550,5794,3561,5803,3583,5796,3606,5784,3621,5770,3611,5760,3589e" filled="f" stroked="t" strokeweight=".72pt" strokecolor="#FF00FF">
                <v:path arrowok="t"/>
              </v:shape>
            </v:group>
            <v:group style="position:absolute;left:6768;top:8395;width:72;height:108" coordorigin="6768,8395" coordsize="72,108">
              <v:shape style="position:absolute;left:6768;top:8395;width:72;height:108" coordorigin="6768,8395" coordsize="72,108" path="m6840,8503l6768,8395,6768,8395e" filled="f" stroked="t" strokeweight=".72pt" strokecolor="#FF0000">
                <v:path arrowok="t"/>
              </v:shape>
            </v:group>
            <v:group style="position:absolute;left:6768;top:8503;width:72;height:108" coordorigin="6768,8503" coordsize="72,108">
              <v:shape style="position:absolute;left:6768;top:8503;width:72;height:108" coordorigin="6768,8503" coordsize="72,108" path="m6840,8503l6768,8611,6768,8611e" filled="f" stroked="t" strokeweight=".72pt" strokecolor="#FF0000">
                <v:path arrowok="t"/>
              </v:shape>
            </v:group>
            <v:group style="position:absolute;left:6696;top:8395;width:72;height:108" coordorigin="6696,8395" coordsize="72,108">
              <v:shape style="position:absolute;left:6696;top:8395;width:72;height:108" coordorigin="6696,8395" coordsize="72,108" path="m6768,8503l6696,8395,6696,8395e" filled="f" stroked="t" strokeweight=".72pt" strokecolor="#FF0000">
                <v:path arrowok="t"/>
              </v:shape>
            </v:group>
            <v:group style="position:absolute;left:6696;top:8503;width:72;height:108" coordorigin="6696,8503" coordsize="72,108">
              <v:shape style="position:absolute;left:6696;top:8503;width:72;height:108" coordorigin="6696,8503" coordsize="72,108" path="m6768,8503l6696,8611,6696,8611e" filled="f" stroked="t" strokeweight=".72pt" strokecolor="#FF0000">
                <v:path arrowok="t"/>
              </v:shape>
            </v:group>
            <v:group style="position:absolute;left:4658;top:8834;width:79;height:115" coordorigin="4658,8834" coordsize="79,115">
              <v:shape style="position:absolute;left:4658;top:8834;width:79;height:115" coordorigin="4658,8834" coordsize="79,115" path="m4738,8950l4658,8834,4658,8834e" filled="f" stroked="t" strokeweight=".72pt" strokecolor="#FF0000">
                <v:path arrowok="t"/>
              </v:shape>
            </v:group>
            <v:group style="position:absolute;left:4658;top:8950;width:79;height:108" coordorigin="4658,8950" coordsize="79,108">
              <v:shape style="position:absolute;left:4658;top:8950;width:79;height:108" coordorigin="4658,8950" coordsize="79,108" path="m4738,8950l4658,9058,4658,9058e" filled="f" stroked="t" strokeweight=".72pt" strokecolor="#FF0000">
                <v:path arrowok="t"/>
              </v:shape>
            </v:group>
            <v:group style="position:absolute;left:4586;top:8834;width:72;height:115" coordorigin="4586,8834" coordsize="72,115">
              <v:shape style="position:absolute;left:4586;top:8834;width:72;height:115" coordorigin="4586,8834" coordsize="72,115" path="m4658,8950l4586,8834,4586,8834e" filled="f" stroked="t" strokeweight=".72pt" strokecolor="#FF0000">
                <v:path arrowok="t"/>
              </v:shape>
            </v:group>
            <v:group style="position:absolute;left:4586;top:8950;width:72;height:108" coordorigin="4586,8950" coordsize="72,108">
              <v:shape style="position:absolute;left:4586;top:8950;width:72;height:108" coordorigin="4586,8950" coordsize="72,108" path="m4658,8950l4586,9058,4586,9058e" filled="f" stroked="t" strokeweight=".72pt" strokecolor="#FF0000">
                <v:path arrowok="t"/>
              </v:shape>
            </v:group>
            <v:group style="position:absolute;left:8950;top:3593;width:151;height:2" coordorigin="8950,3593" coordsize="151,2">
              <v:shape style="position:absolute;left:8950;top:3593;width:151;height:2" coordorigin="8950,3593" coordsize="151,0" path="m9101,3593l8950,3593,8950,3593e" filled="f" stroked="t" strokeweight=".72pt" strokecolor="#800040">
                <v:path arrowok="t"/>
              </v:shape>
            </v:group>
            <v:group style="position:absolute;left:8050;top:3593;width:302;height:2" coordorigin="8050,3593" coordsize="302,2">
              <v:shape style="position:absolute;left:8050;top:3593;width:302;height:2" coordorigin="8050,3593" coordsize="302,0" path="m8050,3593l8352,3593e" filled="f" stroked="t" strokeweight=".72pt" strokecolor="#800040">
                <v:path arrowok="t"/>
              </v:shape>
            </v:group>
            <v:group style="position:absolute;left:13320;top:3593;width:151;height:2" coordorigin="13320,3593" coordsize="151,2">
              <v:shape style="position:absolute;left:13320;top:3593;width:151;height:2" coordorigin="13320,3593" coordsize="151,0" path="m13320,3593l13471,3593e" filled="f" stroked="t" strokeweight=".72pt" strokecolor="#FF0000">
                <v:path arrowok="t"/>
              </v:shape>
            </v:group>
            <v:group style="position:absolute;left:12715;top:3593;width:151;height:2" coordorigin="12715,3593" coordsize="151,2">
              <v:shape style="position:absolute;left:12715;top:3593;width:151;height:2" coordorigin="12715,3593" coordsize="151,0" path="m12866,3593l12715,3593e" filled="f" stroked="t" strokeweight=".72pt" strokecolor="#FF0000">
                <v:path arrowok="t"/>
              </v:shape>
            </v:group>
            <v:group style="position:absolute;left:13270;top:3593;width:50;height:72" coordorigin="13270,3593" coordsize="50,72">
              <v:shape style="position:absolute;left:13270;top:3593;width:50;height:72" coordorigin="13270,3593" coordsize="50,72" path="m13320,3593l13270,3665,13270,3665e" filled="f" stroked="t" strokeweight=".72pt" strokecolor="#0000FF">
                <v:path arrowok="t"/>
              </v:shape>
            </v:group>
            <v:group style="position:absolute;left:13183;top:3528;width:86;height:137" coordorigin="13183,3528" coordsize="86,137">
              <v:shape style="position:absolute;left:13183;top:3528;width:86;height:137" coordorigin="13183,3528" coordsize="86,137" path="m13270,3665l13183,3528,13183,3528e" filled="f" stroked="t" strokeweight=".72pt" strokecolor="#0000FF">
                <v:path arrowok="t"/>
              </v:shape>
            </v:group>
            <v:group style="position:absolute;left:13090;top:3528;width:94;height:137" coordorigin="13090,3528" coordsize="94,137">
              <v:shape style="position:absolute;left:13090;top:3528;width:94;height:137" coordorigin="13090,3528" coordsize="94,137" path="m13183,3528l13090,3665,13090,3665e" filled="f" stroked="t" strokeweight=".72pt" strokecolor="#0000FF">
                <v:path arrowok="t"/>
              </v:shape>
            </v:group>
            <v:group style="position:absolute;left:13003;top:3528;width:86;height:137" coordorigin="13003,3528" coordsize="86,137">
              <v:shape style="position:absolute;left:13003;top:3528;width:86;height:137" coordorigin="13003,3528" coordsize="86,137" path="m13090,3665l13003,3528,13003,3528e" filled="f" stroked="t" strokeweight=".72pt" strokecolor="#0000FF">
                <v:path arrowok="t"/>
              </v:shape>
            </v:group>
            <v:group style="position:absolute;left:12910;top:3528;width:94;height:137" coordorigin="12910,3528" coordsize="94,137">
              <v:shape style="position:absolute;left:12910;top:3528;width:94;height:137" coordorigin="12910,3528" coordsize="94,137" path="m13003,3528l12910,3665,12910,3665e" filled="f" stroked="t" strokeweight=".72pt" strokecolor="#0000FF">
                <v:path arrowok="t"/>
              </v:shape>
            </v:group>
            <v:group style="position:absolute;left:12866;top:3593;width:43;height:72" coordorigin="12866,3593" coordsize="43,72">
              <v:shape style="position:absolute;left:12866;top:3593;width:43;height:72" coordorigin="12866,3593" coordsize="43,72" path="m12910,3665l12866,3593,12866,3593e" filled="f" stroked="t" strokeweight=".72pt" strokecolor="#0000FF">
                <v:path arrowok="t"/>
              </v:shape>
            </v:group>
            <v:group style="position:absolute;left:8201;top:4486;width:2;height:223" coordorigin="8201,4486" coordsize="2,223">
              <v:shape style="position:absolute;left:8201;top:4486;width:2;height:223" coordorigin="8201,4486" coordsize="0,223" path="m8201,4486l8201,4709e" filled="f" stroked="t" strokeweight=".72pt" strokecolor="#FF0000">
                <v:path arrowok="t"/>
              </v:shape>
            </v:group>
            <v:group style="position:absolute;left:8201;top:4039;width:2;height:223" coordorigin="8201,4039" coordsize="2,223">
              <v:shape style="position:absolute;left:8201;top:4039;width:2;height:223" coordorigin="8201,4039" coordsize="0,223" path="m8201,4262l8201,4039e" filled="f" stroked="t" strokeweight=".72pt" strokecolor="#FF0000">
                <v:path arrowok="t"/>
              </v:shape>
            </v:group>
            <v:group style="position:absolute;left:8122;top:4421;width:151;height:2" coordorigin="8122,4421" coordsize="151,2">
              <v:shape style="position:absolute;left:8122;top:4421;width:151;height:2" coordorigin="8122,4421" coordsize="151,0" path="m8122,4421l8273,4421,8273,4421e" filled="f" stroked="t" strokeweight=".72pt" strokecolor="#0000FF">
                <v:path arrowok="t"/>
              </v:shape>
            </v:group>
            <v:group style="position:absolute;left:8122;top:4334;width:151;height:2" coordorigin="8122,4334" coordsize="151,2">
              <v:shape style="position:absolute;left:8122;top:4334;width:151;height:2" coordorigin="8122,4334" coordsize="151,0" path="m8122,4334l8273,4334,8273,4334e" filled="f" stroked="t" strokeweight=".72pt" strokecolor="#0000FF">
                <v:path arrowok="t"/>
              </v:shape>
            </v:group>
            <v:group style="position:absolute;left:8194;top:4298;width:14;height:2" coordorigin="8194,4298" coordsize="14,2">
              <v:shape style="position:absolute;left:8194;top:4298;width:14;height:2" coordorigin="8194,4298" coordsize="14,0" path="m8194,4298l8208,4298e" filled="f" stroked="t" strokeweight="3.6pt" strokecolor="#0000FF">
                <v:path arrowok="t"/>
              </v:shape>
            </v:group>
            <v:group style="position:absolute;left:8194;top:4453;width:14;height:2" coordorigin="8194,4453" coordsize="14,2">
              <v:shape style="position:absolute;left:8194;top:4453;width:14;height:2" coordorigin="8194,4453" coordsize="14,0" path="m8194,4453l8208,4453e" filled="f" stroked="t" strokeweight="3.24pt" strokecolor="#0000FF">
                <v:path arrowok="t"/>
              </v:shape>
            </v:group>
            <v:group style="position:absolute;left:8201;top:3593;width:2;height:446" coordorigin="8201,3593" coordsize="2,446">
              <v:shape style="position:absolute;left:8201;top:3593;width:2;height:446" coordorigin="8201,3593" coordsize="0,446" path="m8201,4039l8201,3593,8201,3593e" filled="f" stroked="t" strokeweight=".72pt" strokecolor="#800040">
                <v:path arrowok="t"/>
              </v:shape>
            </v:group>
            <v:group style="position:absolute;left:8165;top:3550;width:49;height:69" coordorigin="8165,3550" coordsize="49,69">
              <v:shape style="position:absolute;left:8165;top:3550;width:49;height:69" coordorigin="8165,3550" coordsize="49,69" path="m8193,3618l8177,3612,8166,3594,8165,3586,8172,3563,8185,3550,8200,3559,8214,3579,8207,3602,8193,3618xe" filled="t" fillcolor="#FF00FF" stroked="f">
                <v:path arrowok="t"/>
                <v:fill type="solid"/>
              </v:shape>
            </v:group>
            <v:group style="position:absolute;left:8165;top:3550;width:49;height:69" coordorigin="8165,3550" coordsize="49,69">
              <v:shape style="position:absolute;left:8165;top:3550;width:49;height:69" coordorigin="8165,3550" coordsize="49,69" path="m8165,3586l8172,3563,8185,3550,8200,3559,8214,3579,8207,3602,8193,3618,8177,3612,8166,3594e" filled="f" stroked="t" strokeweight=".72pt" strokecolor="#FF00FF">
                <v:path arrowok="t"/>
              </v:shape>
            </v:group>
            <v:group style="position:absolute;left:12110;top:4262;width:2;height:893" coordorigin="12110,4262" coordsize="2,893">
              <v:shape style="position:absolute;left:12110;top:4262;width:2;height:893" coordorigin="12110,4262" coordsize="0,893" path="m12110,5155l12110,4262,12110,4262e" filled="f" stroked="t" strokeweight=".72pt" strokecolor="#800040">
                <v:path arrowok="t"/>
              </v:shape>
            </v:group>
            <v:group style="position:absolute;left:12082;top:5112;width:50;height:64" coordorigin="12082,5112" coordsize="50,64">
              <v:shape style="position:absolute;left:12082;top:5112;width:50;height:64" coordorigin="12082,5112" coordsize="50,64" path="m12107,5176l12092,5166,12082,5146,12082,5141,12082,5126,12096,5112,12103,5112,12120,5121,12132,5140,12123,5161,12107,5176xe" filled="t" fillcolor="#FF00FF" stroked="f">
                <v:path arrowok="t"/>
                <v:fill type="solid"/>
              </v:shape>
            </v:group>
            <v:group style="position:absolute;left:12082;top:5112;width:50;height:64" coordorigin="12082,5112" coordsize="50,64">
              <v:shape style="position:absolute;left:12082;top:5112;width:50;height:64" coordorigin="12082,5112" coordsize="50,64" path="m12082,5141l12082,5126,12096,5112,12103,5112,12120,5121,12132,5140,12123,5161,12107,5176,12092,5166,12082,5146e" filled="f" stroked="t" strokeweight=".72pt" strokecolor="#FF00FF">
                <v:path arrowok="t"/>
              </v:shape>
            </v:group>
            <v:group style="position:absolute;left:8201;top:4709;width:2;height:1562" coordorigin="8201,4709" coordsize="2,1562">
              <v:shape style="position:absolute;left:8201;top:4709;width:2;height:1562" coordorigin="8201,4709" coordsize="0,1562" path="m8201,4709l8201,6271,8201,6271e" filled="f" stroked="t" strokeweight=".72pt" strokecolor="#800040">
                <v:path arrowok="t"/>
              </v:shape>
            </v:group>
            <v:group style="position:absolute;left:14825;top:4486;width:2;height:223" coordorigin="14825,4486" coordsize="2,223">
              <v:shape style="position:absolute;left:14825;top:4486;width:2;height:223" coordorigin="14825,4486" coordsize="0,223" path="m14825,4486l14825,4709e" filled="f" stroked="t" strokeweight=".72pt" strokecolor="#FF0000">
                <v:path arrowok="t"/>
              </v:shape>
            </v:group>
            <v:group style="position:absolute;left:14825;top:4039;width:2;height:223" coordorigin="14825,4039" coordsize="2,223">
              <v:shape style="position:absolute;left:14825;top:4039;width:2;height:223" coordorigin="14825,4039" coordsize="0,223" path="m14825,4262l14825,4039e" filled="f" stroked="t" strokeweight=".72pt" strokecolor="#FF0000">
                <v:path arrowok="t"/>
              </v:shape>
            </v:group>
            <v:group style="position:absolute;left:14746;top:4421;width:151;height:2" coordorigin="14746,4421" coordsize="151,2">
              <v:shape style="position:absolute;left:14746;top:4421;width:151;height:2" coordorigin="14746,4421" coordsize="151,0" path="m14746,4421l14897,4421,14897,4421e" filled="f" stroked="t" strokeweight=".72pt" strokecolor="#0000FF">
                <v:path arrowok="t"/>
              </v:shape>
            </v:group>
            <v:group style="position:absolute;left:14746;top:4334;width:151;height:2" coordorigin="14746,4334" coordsize="151,2">
              <v:shape style="position:absolute;left:14746;top:4334;width:151;height:2" coordorigin="14746,4334" coordsize="151,0" path="m14746,4334l14897,4334,14897,4334e" filled="f" stroked="t" strokeweight=".72pt" strokecolor="#0000FF">
                <v:path arrowok="t"/>
              </v:shape>
            </v:group>
            <v:group style="position:absolute;left:14818;top:4298;width:14;height:2" coordorigin="14818,4298" coordsize="14,2">
              <v:shape style="position:absolute;left:14818;top:4298;width:14;height:2" coordorigin="14818,4298" coordsize="14,0" path="m14818,4298l14832,4298e" filled="f" stroked="t" strokeweight="3.6pt" strokecolor="#0000FF">
                <v:path arrowok="t"/>
              </v:shape>
            </v:group>
            <v:group style="position:absolute;left:14818;top:4453;width:14;height:2" coordorigin="14818,4453" coordsize="14,2">
              <v:shape style="position:absolute;left:14818;top:4453;width:14;height:2" coordorigin="14818,4453" coordsize="14,0" path="m14818,4453l14832,4453e" filled="f" stroked="t" strokeweight="3.24pt" strokecolor="#0000FF">
                <v:path arrowok="t"/>
              </v:shape>
            </v:group>
            <v:group style="position:absolute;left:11966;top:6718;width:295;height:2" coordorigin="11966,6718" coordsize="295,2">
              <v:shape style="position:absolute;left:11966;top:6718;width:295;height:2" coordorigin="11966,6718" coordsize="295,0" path="m12262,6718l11966,6718,11966,6718e" filled="f" stroked="t" strokeweight=".72pt" strokecolor="#FF0000">
                <v:path arrowok="t"/>
              </v:shape>
            </v:group>
            <v:group style="position:absolute;left:12010;top:6782;width:209;height:2" coordorigin="12010,6782" coordsize="209,2">
              <v:shape style="position:absolute;left:12010;top:6782;width:209;height:2" coordorigin="12010,6782" coordsize="209,0" path="m12218,6782l12010,6782,12010,6782e" filled="f" stroked="t" strokeweight=".72pt" strokecolor="#FF0000">
                <v:path arrowok="t"/>
              </v:shape>
            </v:group>
            <v:group style="position:absolute;left:12053;top:6854;width:122;height:2" coordorigin="12053,6854" coordsize="122,2">
              <v:shape style="position:absolute;left:12053;top:6854;width:122;height:2" coordorigin="12053,6854" coordsize="122,0" path="m12053,6854l12175,6854,12175,6854e" filled="f" stroked="t" strokeweight=".72pt" strokecolor="#FF0000">
                <v:path arrowok="t"/>
              </v:shape>
            </v:group>
            <v:group style="position:absolute;left:12096;top:6919;width:36;height:2" coordorigin="12096,6919" coordsize="36,2">
              <v:shape style="position:absolute;left:12096;top:6919;width:36;height:2" coordorigin="12096,6919" coordsize="36,0" path="m12132,6919l12096,6919,12096,6919e" filled="f" stroked="t" strokeweight=".72pt" strokecolor="#FF0000">
                <v:path arrowok="t"/>
              </v:shape>
            </v:group>
            <v:group style="position:absolute;left:12110;top:6271;width:2;height:446" coordorigin="12110,6271" coordsize="2,446">
              <v:shape style="position:absolute;left:12110;top:6271;width:2;height:446" coordorigin="12110,6271" coordsize="0,446" path="m12110,6718l12110,6271,12110,6271e" filled="f" stroked="t" strokeweight=".72pt" strokecolor="#800040">
                <v:path arrowok="t"/>
              </v:shape>
            </v:group>
            <v:group style="position:absolute;left:13622;top:4486;width:2;height:223" coordorigin="13622,4486" coordsize="2,223">
              <v:shape style="position:absolute;left:13622;top:4486;width:2;height:223" coordorigin="13622,4486" coordsize="0,223" path="m13622,4486l13622,4709e" filled="f" stroked="t" strokeweight=".72pt" strokecolor="#FF0000">
                <v:path arrowok="t"/>
              </v:shape>
            </v:group>
            <v:group style="position:absolute;left:13622;top:4039;width:2;height:223" coordorigin="13622,4039" coordsize="2,223">
              <v:shape style="position:absolute;left:13622;top:4039;width:2;height:223" coordorigin="13622,4039" coordsize="0,223" path="m13622,4262l13622,4039e" filled="f" stroked="t" strokeweight=".72pt" strokecolor="#FF0000">
                <v:path arrowok="t"/>
              </v:shape>
            </v:group>
            <v:group style="position:absolute;left:13543;top:4334;width:151;height:2" coordorigin="13543,4334" coordsize="151,2">
              <v:shape style="position:absolute;left:13543;top:4334;width:151;height:2" coordorigin="13543,4334" coordsize="151,0" path="m13543,4334l13694,4334,13694,4334e" filled="f" stroked="t" strokeweight=".72pt" strokecolor="#0000FF">
                <v:path arrowok="t"/>
              </v:shape>
            </v:group>
            <v:group style="position:absolute;left:13615;top:4298;width:14;height:2" coordorigin="13615,4298" coordsize="14,2">
              <v:shape style="position:absolute;left:13615;top:4298;width:14;height:2" coordorigin="13615,4298" coordsize="14,0" path="m13615,4298l13630,4298e" filled="f" stroked="t" strokeweight="3.6pt" strokecolor="#0000FF">
                <v:path arrowok="t"/>
              </v:shape>
            </v:group>
            <v:group style="position:absolute;left:13615;top:4453;width:14;height:2" coordorigin="13615,4453" coordsize="14,2">
              <v:shape style="position:absolute;left:13615;top:4453;width:14;height:2" coordorigin="13615,4453" coordsize="14,0" path="m13615,4453l13630,4453e" filled="f" stroked="t" strokeweight="3.24pt" strokecolor="#0000FF">
                <v:path arrowok="t"/>
              </v:shape>
            </v:group>
            <v:group style="position:absolute;left:11513;top:4709;width:2;height:1562" coordorigin="11513,4709" coordsize="2,1562">
              <v:shape style="position:absolute;left:11513;top:4709;width:2;height:1562" coordorigin="11513,4709" coordsize="0,1562" path="m11513,6271l11513,4709,11513,4709e" filled="f" stroked="t" strokeweight=".72pt" strokecolor="#800040">
                <v:path arrowok="t"/>
              </v:shape>
            </v:group>
            <v:group style="position:absolute;left:11513;top:6271;width:598;height:2" coordorigin="11513,6271" coordsize="598,2">
              <v:shape style="position:absolute;left:11513;top:6271;width:598;height:2" coordorigin="11513,6271" coordsize="598,0" path="m12110,6271l11513,6271,11513,6271e" filled="f" stroked="t" strokeweight=".72pt" strokecolor="#800040">
                <v:path arrowok="t"/>
              </v:shape>
            </v:group>
            <v:group style="position:absolute;left:12082;top:6228;width:50;height:64" coordorigin="12082,6228" coordsize="50,64">
              <v:shape style="position:absolute;left:12082;top:6228;width:50;height:64" coordorigin="12082,6228" coordsize="50,64" path="m12107,6292l12092,6282,12082,6262,12082,6257,12082,6242,12096,6228,12103,6228,12120,6237,12132,6256,12123,6277,12107,6292xe" filled="t" fillcolor="#FF00FF" stroked="f">
                <v:path arrowok="t"/>
                <v:fill type="solid"/>
              </v:shape>
            </v:group>
            <v:group style="position:absolute;left:12082;top:6228;width:50;height:64" coordorigin="12082,6228" coordsize="50,64">
              <v:shape style="position:absolute;left:12082;top:6228;width:50;height:64" coordorigin="12082,6228" coordsize="50,64" path="m12082,6257l12082,6242,12096,6228,12103,6228,12120,6237,12132,6256,12123,6277,12107,6292,12092,6282,12082,6262e" filled="f" stroked="t" strokeweight=".72pt" strokecolor="#FF00FF">
                <v:path arrowok="t"/>
              </v:shape>
            </v:group>
            <v:group style="position:absolute;left:7445;top:5155;width:1202;height:2" coordorigin="7445,5155" coordsize="1202,2">
              <v:shape style="position:absolute;left:7445;top:5155;width:1202;height:2" coordorigin="7445,5155" coordsize="1202,0" path="m7445,5155l8647,5155,8647,5155e" filled="f" stroked="t" strokeweight=".72pt" strokecolor="#800040">
                <v:path arrowok="t"/>
              </v:shape>
            </v:group>
            <v:group style="position:absolute;left:8618;top:5112;width:50;height:64" coordorigin="8618,5112" coordsize="50,64">
              <v:shape style="position:absolute;left:8618;top:5112;width:50;height:64" coordorigin="8618,5112" coordsize="50,64" path="m8644,5176l8629,5166,8619,5146,8618,5141,8618,5126,8633,5112,8640,5112,8657,5121,8669,5140,8660,5161,8644,5176xe" filled="t" fillcolor="#FF00FF" stroked="f">
                <v:path arrowok="t"/>
                <v:fill type="solid"/>
              </v:shape>
            </v:group>
            <v:group style="position:absolute;left:8618;top:5112;width:50;height:64" coordorigin="8618,5112" coordsize="50,64">
              <v:shape style="position:absolute;left:8618;top:5112;width:50;height:64" coordorigin="8618,5112" coordsize="50,64" path="m8618,5141l8618,5126,8633,5112,8640,5112,8657,5121,8669,5140,8660,5161,8644,5176,8629,5166,8619,5146e" filled="f" stroked="t" strokeweight=".72pt" strokecolor="#FF00FF">
                <v:path arrowok="t"/>
              </v:shape>
            </v:group>
            <v:group style="position:absolute;left:11513;top:4486;width:2;height:223" coordorigin="11513,4486" coordsize="2,223">
              <v:shape style="position:absolute;left:11513;top:4486;width:2;height:223" coordorigin="11513,4486" coordsize="0,223" path="m11513,4486l11513,4709e" filled="f" stroked="t" strokeweight=".72pt" strokecolor="#FF0000">
                <v:path arrowok="t"/>
              </v:shape>
            </v:group>
            <v:group style="position:absolute;left:11513;top:4039;width:2;height:223" coordorigin="11513,4039" coordsize="2,223">
              <v:shape style="position:absolute;left:11513;top:4039;width:2;height:223" coordorigin="11513,4039" coordsize="0,223" path="m11513,4262l11513,4039e" filled="f" stroked="t" strokeweight=".72pt" strokecolor="#FF0000">
                <v:path arrowok="t"/>
              </v:shape>
            </v:group>
            <v:group style="position:absolute;left:11434;top:4421;width:151;height:2" coordorigin="11434,4421" coordsize="151,2">
              <v:shape style="position:absolute;left:11434;top:4421;width:151;height:2" coordorigin="11434,4421" coordsize="151,0" path="m11434,4421l11585,4421,11585,4421e" filled="f" stroked="t" strokeweight=".72pt" strokecolor="#0000FF">
                <v:path arrowok="t"/>
              </v:shape>
            </v:group>
            <v:group style="position:absolute;left:11434;top:4334;width:151;height:2" coordorigin="11434,4334" coordsize="151,2">
              <v:shape style="position:absolute;left:11434;top:4334;width:151;height:2" coordorigin="11434,4334" coordsize="151,0" path="m11434,4334l11585,4334,11585,4334e" filled="f" stroked="t" strokeweight=".72pt" strokecolor="#0000FF">
                <v:path arrowok="t"/>
              </v:shape>
            </v:group>
            <v:group style="position:absolute;left:11506;top:4298;width:14;height:2" coordorigin="11506,4298" coordsize="14,2">
              <v:shape style="position:absolute;left:11506;top:4298;width:14;height:2" coordorigin="11506,4298" coordsize="14,0" path="m11506,4298l11520,4298e" filled="f" stroked="t" strokeweight="3.6pt" strokecolor="#0000FF">
                <v:path arrowok="t"/>
              </v:shape>
            </v:group>
            <v:group style="position:absolute;left:11506;top:4453;width:14;height:2" coordorigin="11506,4453" coordsize="14,2">
              <v:shape style="position:absolute;left:11506;top:4453;width:14;height:2" coordorigin="11506,4453" coordsize="14,0" path="m11506,4453l11520,4453e" filled="f" stroked="t" strokeweight="3.24pt" strokecolor="#0000FF">
                <v:path arrowok="t"/>
              </v:shape>
            </v:group>
            <v:group style="position:absolute;left:3787;top:6516;width:2146;height:2340" coordorigin="3787,6516" coordsize="2146,2340">
              <v:shape style="position:absolute;left:3787;top:6516;width:2146;height:2340" coordorigin="3787,6516" coordsize="2146,2340" path="m5933,7754l3787,7754,3787,6516,5933,6516,5933,7754xe" filled="t" fillcolor="#BADFE3" stroked="f">
                <v:path arrowok="t"/>
                <v:fill type="solid"/>
              </v:shape>
              <v:shape style="position:absolute;left:3787;top:6516;width:2146;height:2340" coordorigin="3787,6516" coordsize="2146,2340" path="m4831,8856l4147,7754,4680,7754,4831,8856xe" filled="t" fillcolor="#BADFE3" stroked="f">
                <v:path arrowok="t"/>
                <v:fill type="solid"/>
              </v:shape>
            </v:group>
            <v:group style="position:absolute;left:3787;top:6516;width:2146;height:2340" coordorigin="3787,6516" coordsize="2146,2340">
              <v:shape style="position:absolute;left:3787;top:6516;width:2146;height:2340" coordorigin="3787,6516" coordsize="2146,2340" path="m3787,6516l3787,7236,3787,7546,3787,7754,4147,7754,4831,8856,4680,7754,5933,7754,5933,7546,5933,7236,5933,6516,4680,6516,4147,6516,3787,6516xe" filled="f" stroked="t" strokeweight=".72pt" strokecolor="#000000">
                <v:path arrowok="t"/>
              </v:shape>
            </v:group>
            <w10:wrap type="none"/>
          </v:group>
        </w:pict>
      </w: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  <w:u w:val="single" w:color="0000FF"/>
        </w:rPr>
        <w:t> </w:t>
      </w:r>
      <w:r>
        <w:rPr>
          <w:rFonts w:ascii="Arial"/>
          <w:sz w:val="20"/>
        </w:rPr>
        <w:t>  </w:t>
      </w:r>
      <w:r>
        <w:rPr>
          <w:rFonts w:ascii="Arial"/>
          <w:spacing w:val="7"/>
          <w:sz w:val="20"/>
        </w:rPr>
        <w:t> </w:t>
      </w:r>
      <w:r>
        <w:rPr>
          <w:rFonts w:ascii="Arial"/>
          <w:spacing w:val="-2"/>
          <w:w w:val="65"/>
          <w:sz w:val="20"/>
        </w:rPr>
        <w:t>14</w:t>
      </w:r>
      <w:r>
        <w:rPr>
          <w:rFonts w:ascii="Arial"/>
          <w:sz w:val="20"/>
        </w:rPr>
      </w:r>
    </w:p>
    <w:p>
      <w:pPr>
        <w:spacing w:line="100" w:lineRule="exact" w:before="9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R7010</w:t>
      </w:r>
      <w:r>
        <w:rPr>
          <w:rFonts w:ascii="Arial"/>
          <w:color w:val="000000"/>
          <w:sz w:val="20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60" w:lineRule="exact" w:before="3"/>
        <w:rPr>
          <w:sz w:val="26"/>
          <w:szCs w:val="26"/>
        </w:rPr>
      </w:pPr>
    </w:p>
    <w:p>
      <w:pPr>
        <w:spacing w:before="0"/>
        <w:ind w:left="44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3"/>
          <w:w w:val="65"/>
          <w:sz w:val="20"/>
        </w:rPr>
        <w:t>100k</w:t>
      </w:r>
      <w:r>
        <w:rPr>
          <w:rFonts w:ascii="Arial"/>
          <w:color w:val="000000"/>
          <w:sz w:val="20"/>
        </w:rPr>
      </w:r>
    </w:p>
    <w:p>
      <w:pPr>
        <w:spacing w:line="206" w:lineRule="exact" w:before="0"/>
        <w:ind w:left="336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w w:val="65"/>
        </w:rPr>
        <w:br w:type="column"/>
      </w:r>
      <w:r>
        <w:rPr>
          <w:rFonts w:ascii="Arial"/>
          <w:color w:val="FF0000"/>
          <w:spacing w:val="2"/>
          <w:w w:val="65"/>
          <w:sz w:val="20"/>
        </w:rPr>
        <w:t>D</w:t>
      </w:r>
      <w:r>
        <w:rPr>
          <w:rFonts w:ascii="Arial"/>
          <w:color w:val="FF0000"/>
          <w:spacing w:val="4"/>
          <w:w w:val="65"/>
          <w:sz w:val="20"/>
        </w:rPr>
        <w:t>I</w:t>
      </w:r>
      <w:r>
        <w:rPr>
          <w:rFonts w:ascii="Arial"/>
          <w:color w:val="FF0000"/>
          <w:w w:val="65"/>
          <w:sz w:val="20"/>
        </w:rPr>
        <w:t>M</w:t>
      </w:r>
      <w:r>
        <w:rPr>
          <w:rFonts w:ascii="Arial"/>
          <w:color w:val="000000"/>
          <w:sz w:val="20"/>
        </w:rPr>
      </w:r>
    </w:p>
    <w:p>
      <w:pPr>
        <w:spacing w:line="130" w:lineRule="exact" w:before="2"/>
        <w:rPr>
          <w:sz w:val="13"/>
          <w:szCs w:val="13"/>
        </w:rPr>
      </w:pPr>
      <w:r>
        <w:rPr/>
        <w:br w:type="column"/>
      </w:r>
      <w:r>
        <w:rPr>
          <w:sz w:val="13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465" w:lineRule="auto" w:before="0"/>
        <w:ind w:left="134" w:right="990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000080"/>
          <w:spacing w:val="-2"/>
          <w:w w:val="65"/>
          <w:sz w:val="20"/>
        </w:rPr>
        <w:t>R7016</w:t>
      </w:r>
      <w:r>
        <w:rPr>
          <w:rFonts w:ascii="Arial"/>
          <w:color w:val="000080"/>
          <w:spacing w:val="25"/>
          <w:w w:val="67"/>
          <w:sz w:val="20"/>
        </w:rPr>
        <w:t> </w:t>
      </w:r>
      <w:r>
        <w:rPr>
          <w:rFonts w:ascii="Arial"/>
          <w:color w:val="000080"/>
          <w:spacing w:val="-3"/>
          <w:w w:val="65"/>
          <w:sz w:val="20"/>
        </w:rPr>
        <w:t>100k</w:t>
      </w:r>
      <w:r>
        <w:rPr>
          <w:rFonts w:ascii="Arial"/>
          <w:color w:val="000000"/>
          <w:sz w:val="20"/>
        </w:rPr>
      </w:r>
    </w:p>
    <w:p>
      <w:pPr>
        <w:spacing w:after="0" w:line="465" w:lineRule="auto"/>
        <w:jc w:val="left"/>
        <w:rPr>
          <w:rFonts w:ascii="Arial" w:hAnsi="Arial" w:cs="Arial" w:eastAsia="Arial"/>
          <w:sz w:val="20"/>
          <w:szCs w:val="20"/>
        </w:rPr>
        <w:sectPr>
          <w:type w:val="continuous"/>
          <w:pgSz w:w="16838" w:h="11920" w:orient="landscape"/>
          <w:pgMar w:top="1100" w:bottom="280" w:left="1460" w:right="1360"/>
          <w:cols w:num="4" w:equalWidth="0">
            <w:col w:w="819" w:space="1262"/>
            <w:col w:w="835" w:space="40"/>
            <w:col w:w="595" w:space="40"/>
            <w:col w:w="10427"/>
          </w:cols>
        </w:sectPr>
      </w:pPr>
    </w:p>
    <w:p>
      <w:pPr>
        <w:spacing w:line="170" w:lineRule="exact" w:before="7"/>
        <w:rPr>
          <w:sz w:val="17"/>
          <w:szCs w:val="17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693" w:lineRule="exact" w:before="0"/>
        <w:ind w:left="2488" w:right="0" w:firstLine="0"/>
        <w:jc w:val="left"/>
        <w:rPr>
          <w:rFonts w:ascii="SimSun" w:hAnsi="SimSun" w:cs="SimSun" w:eastAsia="SimSun"/>
          <w:sz w:val="55"/>
          <w:szCs w:val="55"/>
        </w:rPr>
      </w:pPr>
      <w:r>
        <w:rPr>
          <w:rFonts w:ascii="Arial" w:hAnsi="Arial" w:cs="Arial" w:eastAsia="Arial"/>
          <w:sz w:val="55"/>
          <w:szCs w:val="55"/>
        </w:rPr>
        <w:t>OZ9986</w:t>
      </w:r>
      <w:r>
        <w:rPr>
          <w:rFonts w:ascii="SimSun" w:hAnsi="SimSun" w:cs="SimSun" w:eastAsia="SimSun"/>
          <w:sz w:val="55"/>
          <w:szCs w:val="55"/>
        </w:rPr>
        <w:t>康佳应用原理图</w:t>
      </w:r>
    </w:p>
    <w:p>
      <w:pPr>
        <w:spacing w:line="200" w:lineRule="exact" w:before="9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1220" w:right="1280"/>
        </w:sect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80" w:lineRule="exact" w:before="17"/>
        <w:rPr>
          <w:sz w:val="18"/>
          <w:szCs w:val="18"/>
        </w:rPr>
      </w:pPr>
    </w:p>
    <w:p>
      <w:pPr>
        <w:spacing w:before="0"/>
        <w:ind w:left="0" w:right="0" w:firstLine="0"/>
        <w:jc w:val="right"/>
        <w:rPr>
          <w:rFonts w:ascii="Courier New" w:hAnsi="Courier New" w:cs="Courier New" w:eastAsia="Courier New"/>
          <w:sz w:val="13"/>
          <w:szCs w:val="13"/>
        </w:rPr>
      </w:pPr>
      <w:r>
        <w:rPr>
          <w:rFonts w:ascii="Courier New"/>
          <w:spacing w:val="3"/>
          <w:w w:val="105"/>
          <w:sz w:val="13"/>
        </w:rPr>
        <w:t>300kHz;</w:t>
      </w:r>
      <w:r>
        <w:rPr>
          <w:rFonts w:ascii="Courier New"/>
          <w:sz w:val="13"/>
        </w:rPr>
      </w:r>
    </w:p>
    <w:p>
      <w:pPr>
        <w:tabs>
          <w:tab w:pos="1062" w:val="left" w:leader="none"/>
        </w:tabs>
        <w:spacing w:line="234" w:lineRule="auto" w:before="6"/>
        <w:ind w:left="1148" w:right="259" w:hanging="1037"/>
        <w:jc w:val="left"/>
        <w:rPr>
          <w:rFonts w:ascii="Courier New" w:hAnsi="Courier New" w:cs="Courier New" w:eastAsia="Courier New"/>
          <w:sz w:val="13"/>
          <w:szCs w:val="13"/>
        </w:rPr>
      </w:pPr>
      <w:r>
        <w:rPr>
          <w:rFonts w:ascii="Courier New"/>
          <w:spacing w:val="2"/>
          <w:w w:val="105"/>
          <w:sz w:val="13"/>
        </w:rPr>
        <w:t>PWM</w:t>
        <w:tab/>
      </w:r>
      <w:r>
        <w:rPr>
          <w:rFonts w:ascii="Courier New"/>
          <w:spacing w:val="3"/>
          <w:w w:val="105"/>
          <w:sz w:val="13"/>
        </w:rPr>
        <w:t>100Hz;</w:t>
      </w:r>
      <w:r>
        <w:rPr>
          <w:rFonts w:ascii="Courier New"/>
          <w:spacing w:val="24"/>
          <w:w w:val="105"/>
          <w:sz w:val="13"/>
        </w:rPr>
        <w:t> </w:t>
      </w:r>
      <w:r>
        <w:rPr>
          <w:rFonts w:ascii="Courier New"/>
          <w:spacing w:val="3"/>
          <w:w w:val="105"/>
          <w:sz w:val="13"/>
        </w:rPr>
        <w:t>120mA;</w:t>
      </w:r>
      <w:r>
        <w:rPr>
          <w:rFonts w:ascii="Courier New"/>
          <w:sz w:val="13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5"/>
        <w:rPr>
          <w:sz w:val="8"/>
          <w:szCs w:val="8"/>
        </w:rPr>
      </w:pPr>
    </w:p>
    <w:p>
      <w:pPr>
        <w:pStyle w:val="BodyText"/>
        <w:spacing w:line="81" w:lineRule="exact"/>
        <w:ind w:right="0"/>
        <w:jc w:val="righ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pStyle w:val="BodyText"/>
        <w:tabs>
          <w:tab w:pos="1202" w:val="left" w:leader="none"/>
          <w:tab w:pos="1755" w:val="right" w:leader="none"/>
        </w:tabs>
        <w:spacing w:line="91" w:lineRule="exact"/>
        <w:ind w:right="80"/>
        <w:jc w:val="right"/>
      </w:pPr>
      <w:r>
        <w:rPr>
          <w:w w:val="80"/>
          <w:position w:val="1"/>
        </w:rPr>
        <w:t>+</w:t>
      </w:r>
      <w:r>
        <w:rPr>
          <w:spacing w:val="-10"/>
          <w:w w:val="80"/>
          <w:position w:val="1"/>
        </w:rPr>
        <w:t> </w:t>
      </w:r>
      <w:r>
        <w:rPr>
          <w:w w:val="80"/>
          <w:position w:val="1"/>
        </w:rPr>
        <w:t>2</w:t>
      </w:r>
      <w:r>
        <w:rPr>
          <w:spacing w:val="-8"/>
          <w:w w:val="80"/>
          <w:position w:val="1"/>
        </w:rPr>
        <w:t> </w:t>
      </w:r>
      <w:r>
        <w:rPr>
          <w:w w:val="80"/>
          <w:position w:val="1"/>
        </w:rPr>
        <w:t>4</w:t>
      </w:r>
      <w:r>
        <w:rPr>
          <w:spacing w:val="-7"/>
          <w:w w:val="80"/>
          <w:position w:val="1"/>
        </w:rPr>
        <w:t> </w:t>
      </w:r>
      <w:r>
        <w:rPr>
          <w:w w:val="80"/>
          <w:position w:val="1"/>
        </w:rPr>
        <w:t>V</w:t>
        <w:tab/>
      </w:r>
      <w:r>
        <w:rPr>
          <w:w w:val="80"/>
        </w:rPr>
        <w:t>1</w:t>
        <w:tab/>
      </w:r>
      <w:r>
        <w:rPr>
          <w:w w:val="75"/>
        </w:rPr>
        <w:t>2</w:t>
      </w:r>
      <w:r>
        <w:rPr/>
      </w:r>
    </w:p>
    <w:p>
      <w:pPr>
        <w:pStyle w:val="BodyText"/>
        <w:spacing w:line="47" w:lineRule="exact" w:before="318"/>
        <w:ind w:right="0"/>
        <w:jc w:val="righ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pStyle w:val="BodyText"/>
        <w:spacing w:line="240" w:lineRule="auto" w:before="89"/>
        <w:ind w:left="11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V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240" w:lineRule="auto" w:before="397"/>
        <w:ind w:left="111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V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432" w:lineRule="auto" w:before="89"/>
        <w:ind w:left="112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w w:val="79"/>
        </w:rPr>
        <w:t> 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160" w:lineRule="atLeast" w:before="92"/>
        <w:ind w:left="112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w w:val="79"/>
        </w:rPr>
        <w:t> 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92" w:lineRule="exact" w:before="252"/>
        <w:ind w:left="263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         </w:t>
      </w:r>
      <w:r>
        <w:rPr>
          <w:color w:val="000080"/>
          <w:w w:val="80"/>
          <w:position w:val="1"/>
        </w:rPr>
        <w:t>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K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3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B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(S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spacing w:val="2"/>
          <w:w w:val="80"/>
          <w:position w:val="1"/>
        </w:rPr>
        <w:t>MC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)</w:t>
      </w:r>
      <w:r>
        <w:rPr>
          <w:color w:val="000000"/>
        </w:rPr>
      </w:r>
    </w:p>
    <w:p>
      <w:pPr>
        <w:pStyle w:val="BodyText"/>
        <w:tabs>
          <w:tab w:pos="543" w:val="left" w:leader="none"/>
        </w:tabs>
        <w:spacing w:line="82" w:lineRule="exact"/>
        <w:ind w:left="112" w:right="0"/>
        <w:jc w:val="left"/>
      </w:pPr>
      <w:r>
        <w:rPr>
          <w:w w:val="80"/>
        </w:rPr>
        <w:t>1</w:t>
        <w:tab/>
        <w:t>2</w:t>
      </w:r>
      <w:r>
        <w:rPr/>
      </w:r>
    </w:p>
    <w:p>
      <w:pPr>
        <w:pStyle w:val="BodyText"/>
        <w:spacing w:line="49" w:lineRule="exact" w:before="315"/>
        <w:ind w:left="263" w:right="0"/>
        <w:jc w:val="left"/>
      </w:pPr>
      <w:r>
        <w:rPr>
          <w:color w:val="FF0000"/>
          <w:w w:val="80"/>
        </w:rPr>
        <w:t>D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         </w:t>
      </w:r>
      <w:r>
        <w:rPr>
          <w:color w:val="000080"/>
          <w:w w:val="80"/>
          <w:position w:val="1"/>
        </w:rPr>
        <w:t>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K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3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B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(S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spacing w:val="2"/>
          <w:w w:val="80"/>
          <w:position w:val="1"/>
        </w:rPr>
        <w:t>MC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)</w:t>
      </w:r>
      <w:r>
        <w:rPr>
          <w:color w:val="000000"/>
        </w:rPr>
      </w:r>
    </w:p>
    <w:p>
      <w:pPr>
        <w:pStyle w:val="BodyText"/>
        <w:spacing w:line="240" w:lineRule="auto" w:before="643"/>
        <w:ind w:left="112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E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P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W</w:t>
      </w:r>
      <w:r>
        <w:rPr>
          <w:color w:val="000080"/>
          <w:spacing w:val="-4"/>
          <w:w w:val="80"/>
        </w:rPr>
        <w:t> </w:t>
      </w:r>
      <w:r>
        <w:rPr>
          <w:color w:val="000080"/>
          <w:w w:val="80"/>
        </w:rPr>
        <w:t>E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T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20" w:right="1280"/>
          <w:cols w:num="6" w:equalWidth="0">
            <w:col w:w="1923" w:space="554"/>
            <w:col w:w="1949" w:space="3141"/>
            <w:col w:w="927" w:space="125"/>
            <w:col w:w="466" w:space="45"/>
            <w:col w:w="1130" w:space="3104"/>
            <w:col w:w="974"/>
          </w:cols>
        </w:sectPr>
      </w:pPr>
    </w:p>
    <w:p>
      <w:pPr>
        <w:spacing w:line="86" w:lineRule="exact" w:before="0"/>
        <w:ind w:left="111" w:right="0" w:firstLine="0"/>
        <w:jc w:val="left"/>
        <w:rPr>
          <w:rFonts w:ascii="Courier New" w:hAnsi="Courier New" w:cs="Courier New" w:eastAsia="Courier New"/>
          <w:sz w:val="13"/>
          <w:szCs w:val="13"/>
        </w:rPr>
      </w:pPr>
      <w:r>
        <w:rPr>
          <w:rFonts w:ascii="Courier New"/>
          <w:spacing w:val="2"/>
          <w:w w:val="105"/>
          <w:sz w:val="13"/>
        </w:rPr>
        <w:t>OVP</w:t>
      </w:r>
      <w:r>
        <w:rPr>
          <w:rFonts w:ascii="Courier New"/>
          <w:spacing w:val="8"/>
          <w:w w:val="105"/>
          <w:sz w:val="13"/>
        </w:rPr>
        <w:t> </w:t>
      </w:r>
      <w:r>
        <w:rPr>
          <w:rFonts w:ascii="Courier New"/>
          <w:spacing w:val="3"/>
          <w:w w:val="105"/>
          <w:sz w:val="13"/>
        </w:rPr>
        <w:t>59V,</w:t>
      </w:r>
      <w:r>
        <w:rPr>
          <w:rFonts w:ascii="Courier New"/>
          <w:spacing w:val="8"/>
          <w:w w:val="105"/>
          <w:sz w:val="13"/>
        </w:rPr>
        <w:t> </w:t>
      </w:r>
      <w:r>
        <w:rPr>
          <w:rFonts w:ascii="Courier New"/>
          <w:spacing w:val="2"/>
          <w:w w:val="105"/>
          <w:sz w:val="13"/>
        </w:rPr>
        <w:t>OCP</w:t>
      </w:r>
      <w:r>
        <w:rPr>
          <w:rFonts w:ascii="Courier New"/>
          <w:spacing w:val="8"/>
          <w:w w:val="105"/>
          <w:sz w:val="13"/>
        </w:rPr>
        <w:t> </w:t>
      </w:r>
      <w:r>
        <w:rPr>
          <w:rFonts w:ascii="Courier New"/>
          <w:spacing w:val="2"/>
          <w:w w:val="105"/>
          <w:sz w:val="13"/>
        </w:rPr>
        <w:t>2A.</w:t>
      </w:r>
      <w:r>
        <w:rPr>
          <w:rFonts w:ascii="Courier New"/>
          <w:sz w:val="13"/>
        </w:rPr>
      </w:r>
    </w:p>
    <w:p>
      <w:pPr>
        <w:spacing w:line="128" w:lineRule="exact" w:before="0"/>
        <w:ind w:left="111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spacing w:val="-2"/>
          <w:w w:val="90"/>
          <w:sz w:val="12"/>
        </w:rPr>
        <w:t>ENA&gt;2.2V</w:t>
      </w:r>
      <w:r>
        <w:rPr>
          <w:rFonts w:ascii="Courier New"/>
          <w:sz w:val="12"/>
        </w:rPr>
      </w:r>
    </w:p>
    <w:p>
      <w:pPr>
        <w:spacing w:before="29"/>
        <w:ind w:left="111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spacing w:val="-2"/>
          <w:w w:val="90"/>
          <w:sz w:val="12"/>
        </w:rPr>
        <w:t>DIM:0.1V&lt;DIM&lt;3</w:t>
      </w:r>
      <w:r>
        <w:rPr>
          <w:rFonts w:ascii="Courier New"/>
          <w:sz w:val="12"/>
        </w:rPr>
      </w:r>
    </w:p>
    <w:p>
      <w:pPr>
        <w:pStyle w:val="BodyText"/>
        <w:spacing w:line="240" w:lineRule="auto" w:before="61"/>
        <w:ind w:right="909"/>
        <w:jc w:val="center"/>
      </w:pPr>
      <w:r>
        <w:rPr/>
        <w:pict>
          <v:shape style="position:absolute;margin-left:106.020004pt;margin-top:4.821940pt;width:57.780002pt;height:25.200013pt;mso-position-horizontal-relative:page;mso-position-vertical-relative:paragraph;z-index:-12196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66"/>
                    <w:gridCol w:w="173"/>
                    <w:gridCol w:w="353"/>
                    <w:gridCol w:w="266"/>
                    <w:gridCol w:w="86"/>
                  </w:tblGrid>
                  <w:tr>
                    <w:trPr>
                      <w:trHeight w:val="245" w:hRule="exact"/>
                    </w:trPr>
                    <w:tc>
                      <w:tcPr>
                        <w:tcW w:w="26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single" w:sz="3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78" w:type="dxa"/>
                        <w:gridSpan w:val="4"/>
                        <w:tcBorders>
                          <w:top w:val="single" w:sz="3" w:space="0" w:color="800040"/>
                          <w:left w:val="single" w:sz="3" w:space="0" w:color="800040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70" w:lineRule="exact" w:before="9"/>
                          <w:ind w:right="0"/>
                          <w:jc w:val="left"/>
                          <w:rPr>
                            <w:sz w:val="7"/>
                            <w:szCs w:val="7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79" w:lineRule="exact"/>
                          <w:ind w:right="41"/>
                          <w:jc w:val="righ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FF0000"/>
                            <w:w w:val="80"/>
                            <w:sz w:val="8"/>
                          </w:rPr>
                          <w:t>A</w:t>
                        </w:r>
                        <w:r>
                          <w:rPr>
                            <w:rFonts w:ascii="Arial"/>
                            <w:color w:val="FF000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FF0000"/>
                            <w:w w:val="80"/>
                            <w:sz w:val="8"/>
                          </w:rPr>
                          <w:t>D</w:t>
                        </w:r>
                        <w:r>
                          <w:rPr>
                            <w:rFonts w:ascii="Arial"/>
                            <w:color w:val="FF000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FF0000"/>
                            <w:spacing w:val="5"/>
                            <w:w w:val="80"/>
                            <w:sz w:val="8"/>
                          </w:rPr>
                          <w:t>I</w:t>
                        </w:r>
                        <w:r>
                          <w:rPr>
                            <w:rFonts w:ascii="Arial"/>
                            <w:color w:val="FF0000"/>
                            <w:spacing w:val="4"/>
                            <w:w w:val="80"/>
                            <w:sz w:val="8"/>
                          </w:rPr>
                          <w:t>M</w:t>
                        </w:r>
                        <w:r>
                          <w:rPr>
                            <w:rFonts w:ascii="Arial"/>
                            <w:color w:val="FF000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</w:tr>
                  <w:tr>
                    <w:trPr>
                      <w:trHeight w:val="166" w:hRule="exact"/>
                    </w:trPr>
                    <w:tc>
                      <w:tcPr>
                        <w:tcW w:w="266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 w:before="11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6" w:lineRule="exact"/>
                          <w:ind w:left="-18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3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k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76" w:lineRule="exact"/>
                          <w:ind w:left="-1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C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8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173" w:type="dxa"/>
                        <w:tcBorders>
                          <w:top w:val="single" w:sz="3" w:space="0" w:color="800040"/>
                          <w:left w:val="single" w:sz="3" w:space="0" w:color="800040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53" w:type="dxa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single" w:sz="3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66" w:type="dxa"/>
                        <w:vMerge w:val="restart"/>
                        <w:tcBorders>
                          <w:top w:val="single" w:sz="3" w:space="0" w:color="800040"/>
                          <w:left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6" w:type="dxa"/>
                        <w:vMerge w:val="restart"/>
                        <w:tcBorders>
                          <w:top w:val="single" w:sz="3" w:space="0" w:color="800040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86" w:hRule="exact"/>
                    </w:trPr>
                    <w:tc>
                      <w:tcPr>
                        <w:tcW w:w="266" w:type="dxa"/>
                        <w:vMerge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526" w:type="dxa"/>
                        <w:gridSpan w:val="2"/>
                        <w:tcBorders>
                          <w:top w:val="nil" w:sz="6" w:space="0" w:color="auto"/>
                          <w:left w:val="single" w:sz="3" w:space="0" w:color="FF0000"/>
                          <w:bottom w:val="nil" w:sz="6" w:space="0" w:color="auto"/>
                          <w:right w:val="single" w:sz="3" w:space="0" w:color="800040"/>
                        </w:tcBorders>
                      </w:tcPr>
                      <w:p>
                        <w:pPr>
                          <w:pStyle w:val="TableParagraph"/>
                          <w:spacing w:line="82" w:lineRule="exact" w:before="4"/>
                          <w:ind w:left="169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R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2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266" w:type="dxa"/>
                        <w:vMerge/>
                        <w:tcBorders>
                          <w:left w:val="single" w:sz="3" w:space="0" w:color="800040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6" w:type="dxa"/>
                        <w:vMerge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N</w:t>
      </w:r>
      <w:r>
        <w:rPr>
          <w:color w:val="000000"/>
        </w:rPr>
      </w:r>
    </w:p>
    <w:p>
      <w:pPr>
        <w:spacing w:line="70" w:lineRule="exact" w:before="8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11" w:right="0"/>
        <w:jc w:val="left"/>
      </w:pP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N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70" w:lineRule="exact" w:before="8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11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line="70" w:lineRule="exact" w:before="8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74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tabs>
          <w:tab w:pos="630" w:val="left" w:leader="none"/>
        </w:tabs>
        <w:spacing w:line="86" w:lineRule="exact" w:before="0"/>
        <w:ind w:left="111" w:right="0" w:firstLine="0"/>
        <w:jc w:val="left"/>
        <w:rPr>
          <w:rFonts w:ascii="Arial" w:hAnsi="Arial" w:cs="Arial" w:eastAsia="Arial"/>
          <w:sz w:val="8"/>
          <w:szCs w:val="8"/>
        </w:rPr>
      </w:pPr>
      <w:r>
        <w:rPr>
          <w:w w:val="80"/>
        </w:rPr>
        <w:br w:type="column"/>
      </w:r>
      <w:r>
        <w:rPr>
          <w:rFonts w:ascii="Arial"/>
          <w:w w:val="80"/>
          <w:sz w:val="8"/>
        </w:rPr>
        <w:t>1</w:t>
        <w:tab/>
        <w:t>2</w:t>
      </w:r>
      <w:r>
        <w:rPr>
          <w:rFonts w:ascii="Arial"/>
          <w:sz w:val="8"/>
        </w:rPr>
      </w:r>
    </w:p>
    <w:p>
      <w:pPr>
        <w:spacing w:line="70" w:lineRule="exact" w:before="8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6" w:lineRule="exact"/>
        <w:ind w:left="126" w:right="0"/>
        <w:jc w:val="lef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2"/>
            <w:tabs>
              <w:tab w:pos="665" w:val="right" w:leader="none"/>
            </w:tabs>
            <w:spacing w:line="55" w:lineRule="exact"/>
            <w:ind w:right="0"/>
            <w:jc w:val="left"/>
          </w:pPr>
          <w:hyperlink w:history="true" w:anchor="_TOC_250002">
            <w:r>
              <w:rPr>
                <w:w w:val="80"/>
              </w:rPr>
              <w:t>1</w:t>
              <w:tab/>
              <w:t>2</w:t>
            </w:r>
            <w:r>
              <w:rPr/>
            </w:r>
          </w:hyperlink>
        </w:p>
        <w:p>
          <w:pPr>
            <w:pStyle w:val="TOC2"/>
            <w:tabs>
              <w:tab w:pos="1163" w:val="left" w:leader="none"/>
            </w:tabs>
            <w:spacing w:line="240" w:lineRule="auto" w:before="239"/>
            <w:ind w:right="0"/>
            <w:jc w:val="left"/>
          </w:pPr>
          <w:r>
            <w:rPr>
              <w:w w:val="80"/>
            </w:rPr>
            <w:br w:type="column"/>
          </w:r>
          <w:r>
            <w:rPr>
              <w:color w:val="000080"/>
              <w:w w:val="80"/>
            </w:rPr>
            <w:t>C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7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w w:val="80"/>
            </w:rPr>
            <w:t>1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w w:val="80"/>
            </w:rPr>
            <w:t>9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3</w:t>
          </w:r>
          <w:r>
            <w:rPr>
              <w:color w:val="000080"/>
              <w:spacing w:val="8"/>
              <w:w w:val="80"/>
            </w:rPr>
            <w:t> </w:t>
          </w:r>
          <w:r>
            <w:rPr>
              <w:color w:val="000080"/>
              <w:w w:val="80"/>
            </w:rPr>
            <w:t>1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0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w w:val="80"/>
            </w:rPr>
            <w:t>2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spacing w:val="2"/>
              <w:w w:val="80"/>
            </w:rPr>
            <w:t>/1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w w:val="80"/>
            </w:rPr>
            <w:t>0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0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w w:val="80"/>
            </w:rPr>
            <w:t>V</w:t>
          </w:r>
          <w:r>
            <w:rPr>
              <w:color w:val="000080"/>
              <w:spacing w:val="-9"/>
              <w:w w:val="80"/>
            </w:rPr>
            <w:t> </w:t>
          </w:r>
          <w:r>
            <w:rPr>
              <w:color w:val="000080"/>
              <w:w w:val="80"/>
            </w:rPr>
            <w:t>_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D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N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S</w:t>
            <w:tab/>
            <w:t>R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7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w w:val="80"/>
            </w:rPr>
            <w:t>1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w w:val="80"/>
            </w:rPr>
            <w:t>9</w:t>
          </w:r>
          <w:r>
            <w:rPr>
              <w:color w:val="000080"/>
              <w:spacing w:val="-9"/>
              <w:w w:val="80"/>
            </w:rPr>
            <w:t> </w:t>
          </w:r>
          <w:r>
            <w:rPr>
              <w:color w:val="000080"/>
              <w:w w:val="80"/>
            </w:rPr>
            <w:t>3</w:t>
          </w:r>
          <w:r>
            <w:rPr>
              <w:color w:val="000000"/>
            </w:rPr>
          </w:r>
        </w:p>
        <w:p>
          <w:pPr>
            <w:pStyle w:val="TOC1"/>
            <w:spacing w:line="240" w:lineRule="auto"/>
            <w:ind w:right="0"/>
            <w:jc w:val="right"/>
          </w:pPr>
          <w:r>
            <w:rPr>
              <w:color w:val="000080"/>
              <w:w w:val="80"/>
            </w:rPr>
            <w:t>1</w:t>
          </w:r>
          <w:r>
            <w:rPr>
              <w:color w:val="000080"/>
              <w:spacing w:val="-9"/>
              <w:w w:val="80"/>
            </w:rPr>
            <w:t> </w:t>
          </w:r>
          <w:r>
            <w:rPr>
              <w:color w:val="000080"/>
              <w:w w:val="80"/>
            </w:rPr>
            <w:t>0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w w:val="80"/>
            </w:rPr>
            <w:t>R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_</w:t>
          </w:r>
          <w:r>
            <w:rPr>
              <w:color w:val="000080"/>
              <w:spacing w:val="-8"/>
              <w:w w:val="80"/>
            </w:rPr>
            <w:t> </w:t>
          </w:r>
          <w:r>
            <w:rPr>
              <w:color w:val="000080"/>
              <w:w w:val="80"/>
            </w:rPr>
            <w:t>D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N</w:t>
          </w:r>
          <w:r>
            <w:rPr>
              <w:color w:val="000080"/>
              <w:spacing w:val="-7"/>
              <w:w w:val="80"/>
            </w:rPr>
            <w:t> </w:t>
          </w:r>
          <w:r>
            <w:rPr>
              <w:color w:val="000080"/>
              <w:w w:val="80"/>
            </w:rPr>
            <w:t>S</w:t>
          </w:r>
          <w:r>
            <w:rPr>
              <w:color w:val="000000"/>
            </w:rPr>
          </w:r>
        </w:p>
        <w:p>
          <w:pPr>
            <w:pStyle w:val="TOC3"/>
            <w:tabs>
              <w:tab w:pos="543" w:val="left" w:leader="none"/>
            </w:tabs>
            <w:spacing w:line="86" w:lineRule="exact"/>
            <w:ind w:right="0"/>
            <w:jc w:val="left"/>
            <w:rPr>
              <w:b w:val="0"/>
              <w:bCs w:val="0"/>
              <w:i w:val="0"/>
              <w:sz w:val="8"/>
              <w:szCs w:val="8"/>
            </w:rPr>
          </w:pPr>
          <w:hyperlink w:history="true" w:anchor="_TOC_250001">
            <w:r>
              <w:rPr>
                <w:b w:val="0"/>
                <w:i w:val="0"/>
                <w:w w:val="80"/>
              </w:rPr>
              <w:br w:type="column"/>
            </w:r>
            <w:r>
              <w:rPr>
                <w:b w:val="0"/>
                <w:i w:val="0"/>
                <w:w w:val="80"/>
                <w:sz w:val="8"/>
              </w:rPr>
              <w:t>1</w:t>
              <w:tab/>
              <w:t>2</w:t>
            </w:r>
            <w:r>
              <w:rPr>
                <w:b w:val="0"/>
                <w:i w:val="0"/>
                <w:sz w:val="8"/>
              </w:rPr>
            </w:r>
          </w:hyperlink>
        </w:p>
        <w:p>
          <w:pPr>
            <w:pStyle w:val="TOC4"/>
            <w:spacing w:line="92" w:lineRule="exact"/>
            <w:ind w:right="0"/>
            <w:jc w:val="left"/>
          </w:pPr>
          <w:r>
            <w:rPr>
              <w:color w:val="FF0000"/>
              <w:w w:val="80"/>
            </w:rPr>
            <w:t>D</w:t>
          </w:r>
          <w:r>
            <w:rPr>
              <w:color w:val="FF0000"/>
              <w:spacing w:val="-7"/>
              <w:w w:val="80"/>
            </w:rPr>
            <w:t> </w:t>
          </w:r>
          <w:r>
            <w:rPr>
              <w:color w:val="FF0000"/>
              <w:w w:val="80"/>
            </w:rPr>
            <w:t>7</w:t>
          </w:r>
          <w:r>
            <w:rPr>
              <w:color w:val="FF0000"/>
              <w:spacing w:val="-8"/>
              <w:w w:val="80"/>
            </w:rPr>
            <w:t> </w:t>
          </w:r>
          <w:r>
            <w:rPr>
              <w:color w:val="FF0000"/>
              <w:w w:val="80"/>
            </w:rPr>
            <w:t>1</w:t>
          </w:r>
          <w:r>
            <w:rPr>
              <w:color w:val="FF0000"/>
              <w:spacing w:val="-8"/>
              <w:w w:val="80"/>
            </w:rPr>
            <w:t> </w:t>
          </w:r>
          <w:r>
            <w:rPr>
              <w:color w:val="FF0000"/>
              <w:w w:val="80"/>
            </w:rPr>
            <w:t>0</w:t>
          </w:r>
          <w:r>
            <w:rPr>
              <w:color w:val="FF0000"/>
              <w:spacing w:val="-8"/>
              <w:w w:val="80"/>
            </w:rPr>
            <w:t> </w:t>
          </w:r>
          <w:r>
            <w:rPr>
              <w:color w:val="FF0000"/>
              <w:w w:val="80"/>
            </w:rPr>
            <w:t>3         </w:t>
          </w:r>
          <w:r>
            <w:rPr>
              <w:color w:val="000080"/>
              <w:w w:val="80"/>
              <w:position w:val="1"/>
            </w:rPr>
            <w:t>S</w:t>
          </w:r>
          <w:r>
            <w:rPr>
              <w:color w:val="000080"/>
              <w:spacing w:val="-8"/>
              <w:w w:val="80"/>
              <w:position w:val="1"/>
            </w:rPr>
            <w:t> </w:t>
          </w:r>
          <w:r>
            <w:rPr>
              <w:color w:val="000080"/>
              <w:w w:val="80"/>
              <w:position w:val="1"/>
            </w:rPr>
            <w:t>K</w:t>
          </w:r>
          <w:r>
            <w:rPr>
              <w:color w:val="000080"/>
              <w:spacing w:val="-9"/>
              <w:w w:val="80"/>
              <w:position w:val="1"/>
            </w:rPr>
            <w:t> </w:t>
          </w:r>
          <w:r>
            <w:rPr>
              <w:color w:val="000080"/>
              <w:w w:val="80"/>
              <w:position w:val="1"/>
            </w:rPr>
            <w:t>3</w:t>
          </w:r>
          <w:r>
            <w:rPr>
              <w:color w:val="000080"/>
              <w:spacing w:val="-8"/>
              <w:w w:val="80"/>
              <w:position w:val="1"/>
            </w:rPr>
            <w:t> </w:t>
          </w:r>
          <w:r>
            <w:rPr>
              <w:color w:val="000080"/>
              <w:w w:val="80"/>
              <w:position w:val="1"/>
            </w:rPr>
            <w:t>B</w:t>
          </w:r>
          <w:r>
            <w:rPr>
              <w:color w:val="000080"/>
              <w:spacing w:val="-9"/>
              <w:w w:val="80"/>
              <w:position w:val="1"/>
            </w:rPr>
            <w:t> </w:t>
          </w:r>
          <w:r>
            <w:rPr>
              <w:color w:val="000080"/>
              <w:w w:val="80"/>
              <w:position w:val="1"/>
            </w:rPr>
            <w:t>C</w:t>
          </w:r>
          <w:r>
            <w:rPr>
              <w:color w:val="000080"/>
              <w:spacing w:val="-7"/>
              <w:w w:val="80"/>
              <w:position w:val="1"/>
            </w:rPr>
            <w:t> </w:t>
          </w:r>
          <w:r>
            <w:rPr>
              <w:color w:val="000080"/>
              <w:w w:val="80"/>
              <w:position w:val="1"/>
            </w:rPr>
            <w:t>(S</w:t>
          </w:r>
          <w:r>
            <w:rPr>
              <w:color w:val="000080"/>
              <w:spacing w:val="-8"/>
              <w:w w:val="80"/>
              <w:position w:val="1"/>
            </w:rPr>
            <w:t> </w:t>
          </w:r>
          <w:r>
            <w:rPr>
              <w:color w:val="000080"/>
              <w:spacing w:val="2"/>
              <w:w w:val="80"/>
              <w:position w:val="1"/>
            </w:rPr>
            <w:t>MC</w:t>
          </w:r>
          <w:r>
            <w:rPr>
              <w:color w:val="000080"/>
              <w:spacing w:val="-7"/>
              <w:w w:val="80"/>
              <w:position w:val="1"/>
            </w:rPr>
            <w:t> </w:t>
          </w:r>
          <w:r>
            <w:rPr>
              <w:color w:val="000080"/>
              <w:w w:val="80"/>
              <w:position w:val="1"/>
            </w:rPr>
            <w:t>)</w:t>
          </w:r>
          <w:r>
            <w:rPr>
              <w:color w:val="000000"/>
            </w:rPr>
          </w:r>
        </w:p>
        <w:p>
          <w:pPr>
            <w:pStyle w:val="TOC2"/>
            <w:tabs>
              <w:tab w:pos="543" w:val="left" w:leader="none"/>
            </w:tabs>
            <w:spacing w:line="51" w:lineRule="exact"/>
            <w:ind w:left="112" w:right="0"/>
            <w:jc w:val="left"/>
          </w:pPr>
          <w:hyperlink w:history="true" w:anchor="_TOC_250000">
            <w:r>
              <w:rPr>
                <w:w w:val="80"/>
              </w:rPr>
              <w:t>1</w:t>
              <w:tab/>
              <w:t>2</w:t>
            </w:r>
            <w:r>
              <w:rPr/>
            </w:r>
          </w:hyperlink>
        </w:p>
      </w:sdtContent>
    </w:sdt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12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pStyle w:val="BodyText"/>
        <w:spacing w:line="240" w:lineRule="auto" w:before="3"/>
        <w:ind w:left="140" w:right="0"/>
        <w:jc w:val="left"/>
        <w:rPr>
          <w:rFonts w:ascii="Courier New" w:hAnsi="Courier New" w:cs="Courier New" w:eastAsia="Courier New"/>
        </w:rPr>
      </w:pPr>
      <w:r>
        <w:rPr>
          <w:rFonts w:ascii="Courier New"/>
          <w:color w:val="0000FF"/>
          <w:w w:val="85"/>
        </w:rPr>
        <w:t>+</w:t>
      </w:r>
      <w:r>
        <w:rPr>
          <w:rFonts w:ascii="Courier New"/>
          <w:color w:val="000000"/>
        </w:rPr>
      </w:r>
    </w:p>
    <w:p>
      <w:pPr>
        <w:pStyle w:val="BodyText"/>
        <w:spacing w:line="61" w:lineRule="exact" w:before="59"/>
        <w:ind w:left="112" w:right="0"/>
        <w:jc w:val="left"/>
      </w:pPr>
      <w:r>
        <w:rPr>
          <w:color w:val="000080"/>
          <w:w w:val="80"/>
        </w:rPr>
        <w:t>2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F</w:t>
      </w:r>
      <w:r>
        <w:rPr>
          <w:color w:val="000080"/>
          <w:spacing w:val="-6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V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99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3"/>
        <w:ind w:left="120" w:right="0"/>
        <w:jc w:val="left"/>
        <w:rPr>
          <w:rFonts w:ascii="Courier New" w:hAnsi="Courier New" w:cs="Courier New" w:eastAsia="Courier New"/>
        </w:rPr>
      </w:pPr>
      <w:r>
        <w:rPr>
          <w:rFonts w:ascii="Courier New"/>
          <w:color w:val="0000FF"/>
          <w:w w:val="85"/>
        </w:rPr>
        <w:t>+</w:t>
      </w:r>
      <w:r>
        <w:rPr>
          <w:rFonts w:ascii="Courier New"/>
          <w:color w:val="000000"/>
        </w:rPr>
      </w:r>
    </w:p>
    <w:p>
      <w:pPr>
        <w:pStyle w:val="BodyText"/>
        <w:spacing w:line="61" w:lineRule="exact" w:before="59"/>
        <w:ind w:left="99" w:right="0"/>
        <w:jc w:val="left"/>
      </w:pPr>
      <w:r>
        <w:rPr>
          <w:color w:val="000080"/>
          <w:w w:val="80"/>
        </w:rPr>
        <w:t>2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F</w:t>
      </w:r>
      <w:r>
        <w:rPr>
          <w:color w:val="000080"/>
          <w:spacing w:val="-6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V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9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left="112" w:right="0"/>
        <w:jc w:val="left"/>
      </w:pPr>
      <w:r>
        <w:rPr>
          <w:color w:val="FF0000"/>
          <w:w w:val="80"/>
        </w:rPr>
        <w:t>6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k</w:t>
      </w:r>
      <w:r>
        <w:rPr>
          <w:color w:val="FF0000"/>
          <w:spacing w:val="-4"/>
          <w:w w:val="80"/>
        </w:rPr>
        <w:t> </w:t>
      </w:r>
      <w:r>
        <w:rPr>
          <w:color w:val="FF0000"/>
          <w:spacing w:val="2"/>
          <w:w w:val="80"/>
        </w:rPr>
        <w:t>/0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pStyle w:val="BodyText"/>
        <w:tabs>
          <w:tab w:pos="1075" w:val="right" w:leader="none"/>
        </w:tabs>
        <w:spacing w:line="80" w:lineRule="exact"/>
        <w:ind w:left="112" w:right="0"/>
        <w:jc w:val="left"/>
      </w:pPr>
      <w:r>
        <w:rPr>
          <w:w w:val="80"/>
        </w:rPr>
        <w:br w:type="column"/>
      </w:r>
      <w:r>
        <w:rPr>
          <w:color w:val="FF0000"/>
          <w:w w:val="80"/>
          <w:position w:val="1"/>
        </w:rPr>
        <w:t>O</w:t>
      </w:r>
      <w:r>
        <w:rPr>
          <w:color w:val="FF0000"/>
          <w:spacing w:val="-10"/>
          <w:w w:val="80"/>
          <w:position w:val="1"/>
        </w:rPr>
        <w:t> </w:t>
      </w:r>
      <w:r>
        <w:rPr>
          <w:color w:val="FF0000"/>
          <w:w w:val="80"/>
          <w:position w:val="1"/>
        </w:rPr>
        <w:t>U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T</w:t>
      </w:r>
      <w:r>
        <w:rPr>
          <w:color w:val="FF0000"/>
          <w:spacing w:val="-10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000000"/>
          <w:w w:val="80"/>
        </w:rPr>
        <w:tab/>
      </w:r>
      <w:r>
        <w:rPr>
          <w:color w:val="000000"/>
          <w:w w:val="80"/>
        </w:rPr>
        <w:t>7</w:t>
      </w:r>
      <w:r>
        <w:rPr>
          <w:color w:val="000000"/>
        </w:rPr>
      </w:r>
    </w:p>
    <w:p>
      <w:pPr>
        <w:pStyle w:val="BodyText"/>
        <w:spacing w:line="79" w:lineRule="exact"/>
        <w:ind w:left="1020" w:right="735"/>
        <w:jc w:val="center"/>
      </w:pPr>
      <w:r>
        <w:rPr/>
        <w:pict>
          <v:shape style="position:absolute;margin-left:745.919983pt;margin-top:2.743305pt;width:1.761408pt;height:3.96pt;mso-position-horizontal-relative:page;mso-position-vertical-relative:paragraph;z-index:-12160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6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45.919983pt;margin-top:-1.576695pt;width:1.761408pt;height:3.96pt;mso-position-horizontal-relative:page;mso-position-vertical-relative:paragraph;z-index:-12159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7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6</w:t>
      </w:r>
      <w:r>
        <w:rPr/>
      </w:r>
    </w:p>
    <w:p>
      <w:pPr>
        <w:pStyle w:val="BodyText"/>
        <w:spacing w:line="83" w:lineRule="exact"/>
        <w:ind w:left="1020" w:right="735"/>
        <w:jc w:val="center"/>
      </w:pPr>
      <w:r>
        <w:rPr/>
        <w:pict>
          <v:shape style="position:absolute;margin-left:745.919983pt;margin-top:2.743299pt;width:1.761408pt;height:3.96pt;mso-position-horizontal-relative:page;mso-position-vertical-relative:paragraph;z-index:-12161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5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5</w:t>
      </w:r>
      <w:r>
        <w:rPr/>
      </w:r>
    </w:p>
    <w:p>
      <w:pPr>
        <w:pStyle w:val="BodyText"/>
        <w:spacing w:line="78" w:lineRule="exact"/>
        <w:ind w:left="1020" w:right="735"/>
        <w:jc w:val="center"/>
      </w:pPr>
      <w:r>
        <w:rPr/>
        <w:pict>
          <v:shape style="position:absolute;margin-left:745.919983pt;margin-top:2.923299pt;width:1.761408pt;height:3.96pt;mso-position-horizontal-relative:page;mso-position-vertical-relative:paragraph;z-index:-12162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4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4</w:t>
      </w:r>
      <w:r>
        <w:rPr/>
      </w:r>
    </w:p>
    <w:p>
      <w:pPr>
        <w:pStyle w:val="BodyText"/>
        <w:tabs>
          <w:tab w:pos="1075" w:val="right" w:leader="none"/>
        </w:tabs>
        <w:spacing w:line="83" w:lineRule="exact"/>
        <w:ind w:left="198" w:right="0"/>
        <w:jc w:val="left"/>
      </w:pPr>
      <w:r>
        <w:rPr/>
        <w:pict>
          <v:shape style="position:absolute;margin-left:745.919983pt;margin-top:2.9933pt;width:1.761408pt;height:3.96pt;mso-position-horizontal-relative:page;mso-position-vertical-relative:paragraph;z-index:-12163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3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000000"/>
          <w:w w:val="80"/>
        </w:rPr>
        <w:tab/>
      </w:r>
      <w:r>
        <w:rPr>
          <w:color w:val="000000"/>
          <w:w w:val="80"/>
        </w:rPr>
        <w:t>3</w:t>
      </w:r>
      <w:r>
        <w:rPr>
          <w:color w:val="000000"/>
        </w:rPr>
      </w:r>
    </w:p>
    <w:p>
      <w:pPr>
        <w:pStyle w:val="BodyText"/>
        <w:tabs>
          <w:tab w:pos="1075" w:val="right" w:leader="none"/>
        </w:tabs>
        <w:spacing w:line="83" w:lineRule="exact"/>
        <w:ind w:left="198" w:right="0"/>
        <w:jc w:val="left"/>
      </w:pPr>
      <w:r>
        <w:rPr/>
        <w:pict>
          <v:shape style="position:absolute;margin-left:745.919983pt;margin-top:3.17330pt;width:1.761408pt;height:3.96pt;mso-position-horizontal-relative:page;mso-position-vertical-relative:paragraph;z-index:-12164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2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000000"/>
          <w:w w:val="80"/>
        </w:rPr>
        <w:tab/>
      </w:r>
      <w:r>
        <w:rPr>
          <w:color w:val="000000"/>
          <w:w w:val="80"/>
        </w:rPr>
        <w:t>2</w:t>
      </w:r>
      <w:r>
        <w:rPr>
          <w:color w:val="000000"/>
        </w:rPr>
      </w:r>
    </w:p>
    <w:p>
      <w:pPr>
        <w:pStyle w:val="BodyText"/>
        <w:tabs>
          <w:tab w:pos="1075" w:val="right" w:leader="none"/>
        </w:tabs>
        <w:spacing w:line="60" w:lineRule="exact"/>
        <w:ind w:left="198" w:right="0"/>
        <w:jc w:val="left"/>
      </w:pP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3</w:t>
      </w:r>
      <w:r>
        <w:rPr>
          <w:color w:val="000000"/>
          <w:w w:val="80"/>
        </w:rPr>
        <w:tab/>
      </w:r>
      <w:r>
        <w:rPr>
          <w:color w:val="000000"/>
          <w:w w:val="80"/>
        </w:rPr>
        <w:t>1</w:t>
      </w:r>
      <w:r>
        <w:rPr>
          <w:color w:val="000000"/>
        </w:rPr>
      </w:r>
    </w:p>
    <w:p>
      <w:pPr>
        <w:spacing w:after="0" w:line="60" w:lineRule="exact"/>
        <w:jc w:val="left"/>
        <w:sectPr>
          <w:type w:val="continuous"/>
          <w:pgSz w:w="16838" w:h="11920" w:orient="landscape"/>
          <w:pgMar w:top="1100" w:bottom="280" w:left="1220" w:right="1280"/>
          <w:cols w:num="11" w:equalWidth="0">
            <w:col w:w="1491" w:space="273"/>
            <w:col w:w="257" w:space="535"/>
            <w:col w:w="344" w:space="40"/>
            <w:col w:w="306" w:space="434"/>
            <w:col w:w="747" w:space="3141"/>
            <w:col w:w="1517" w:space="45"/>
            <w:col w:w="1130" w:space="202"/>
            <w:col w:w="506" w:space="40"/>
            <w:col w:w="493" w:space="106"/>
            <w:col w:w="447" w:space="453"/>
            <w:col w:w="1831"/>
          </w:cols>
        </w:sectPr>
      </w:pPr>
    </w:p>
    <w:p>
      <w:pPr>
        <w:pStyle w:val="BodyText"/>
        <w:spacing w:line="240" w:lineRule="auto" w:before="147"/>
        <w:ind w:left="147" w:right="0"/>
        <w:jc w:val="left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spacing w:val="2"/>
          <w:w w:val="80"/>
        </w:rPr>
        <w:t>IM</w:t>
      </w:r>
      <w:r>
        <w:rPr>
          <w:color w:val="000000"/>
        </w:rPr>
      </w:r>
    </w:p>
    <w:p>
      <w:pPr>
        <w:pStyle w:val="BodyText"/>
        <w:spacing w:line="240" w:lineRule="auto" w:before="25"/>
        <w:ind w:left="147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pStyle w:val="BodyText"/>
        <w:spacing w:line="240" w:lineRule="auto" w:before="153"/>
        <w:ind w:left="147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.</w:t>
      </w:r>
      <w:r>
        <w:rPr>
          <w:color w:val="000000"/>
        </w:rPr>
      </w:r>
    </w:p>
    <w:p>
      <w:pPr>
        <w:pStyle w:val="BodyText"/>
        <w:spacing w:line="240" w:lineRule="auto" w:before="514"/>
        <w:ind w:left="62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tabs>
          <w:tab w:pos="457" w:val="left" w:leader="none"/>
        </w:tabs>
        <w:spacing w:line="240" w:lineRule="auto" w:before="514"/>
        <w:ind w:left="147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C</w:t>
        <w:tab/>
      </w:r>
      <w:r>
        <w:rPr>
          <w:color w:val="000080"/>
          <w:w w:val="80"/>
          <w:u w:val="single" w:color="0000FF"/>
        </w:rPr>
      </w:r>
      <w:r>
        <w:rPr>
          <w:color w:val="000080"/>
          <w:w w:val="80"/>
        </w:rPr>
      </w:r>
      <w:r>
        <w:rPr>
          <w:color w:val="000080"/>
          <w:w w:val="80"/>
          <w:u w:val="double" w:color="0000FF"/>
        </w:rPr>
        <w:t>C</w:t>
      </w:r>
      <w:r>
        <w:rPr>
          <w:color w:val="000080"/>
          <w:spacing w:val="-7"/>
          <w:w w:val="80"/>
          <w:u w:val="double" w:color="0000FF"/>
        </w:rPr>
        <w:t> </w:t>
      </w:r>
      <w:r>
        <w:rPr>
          <w:color w:val="000080"/>
          <w:spacing w:val="-7"/>
          <w:w w:val="80"/>
        </w:rPr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-9"/>
          <w:w w:val="80"/>
        </w:rPr>
        <w:t>0</w:t>
      </w:r>
      <w:r>
        <w:rPr>
          <w:color w:val="000080"/>
          <w:w w:val="80"/>
        </w:rPr>
        <w:t> </w:t>
      </w:r>
      <w:r>
        <w:rPr>
          <w:color w:val="000080"/>
          <w:spacing w:val="6"/>
          <w:w w:val="80"/>
        </w:rPr>
        <w:t> </w:t>
      </w:r>
      <w:r>
        <w:rPr>
          <w:color w:val="FF0000"/>
          <w:spacing w:val="6"/>
          <w:w w:val="80"/>
        </w:rPr>
      </w:r>
      <w:r>
        <w:rPr>
          <w:color w:val="FF0000"/>
          <w:spacing w:val="6"/>
          <w:w w:val="80"/>
          <w:u w:val="single" w:color="0000FF"/>
        </w:rPr>
      </w:r>
      <w:r>
        <w:rPr>
          <w:color w:val="FF0000"/>
          <w:spacing w:val="6"/>
          <w:w w:val="80"/>
        </w:rPr>
      </w:r>
      <w:r>
        <w:rPr>
          <w:color w:val="FF0000"/>
          <w:w w:val="80"/>
          <w:u w:val="double" w:color="0000FF"/>
        </w:rPr>
        <w:t>C</w:t>
      </w:r>
      <w:r>
        <w:rPr>
          <w:color w:val="FF0000"/>
          <w:spacing w:val="-7"/>
          <w:w w:val="80"/>
          <w:u w:val="double" w:color="0000FF"/>
        </w:rPr>
        <w:t> </w:t>
      </w:r>
      <w:r>
        <w:rPr>
          <w:color w:val="FF0000"/>
          <w:spacing w:val="-7"/>
          <w:w w:val="80"/>
        </w:rPr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9</w:t>
      </w:r>
      <w:r>
        <w:rPr>
          <w:color w:val="000000"/>
        </w:rPr>
      </w:r>
    </w:p>
    <w:p>
      <w:pPr>
        <w:pStyle w:val="BodyText"/>
        <w:spacing w:line="240" w:lineRule="auto" w:before="25"/>
        <w:ind w:left="148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00"/>
        </w:rPr>
      </w:r>
    </w:p>
    <w:p>
      <w:pPr>
        <w:pStyle w:val="BodyText"/>
        <w:spacing w:line="240" w:lineRule="auto" w:before="507"/>
        <w:ind w:left="148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-1</w:t>
      </w:r>
      <w:r>
        <w:rPr>
          <w:color w:val="000000"/>
        </w:rPr>
      </w:r>
    </w:p>
    <w:p>
      <w:pPr>
        <w:pStyle w:val="BodyText"/>
        <w:spacing w:line="240" w:lineRule="auto" w:before="399"/>
        <w:ind w:left="313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pStyle w:val="BodyText"/>
        <w:spacing w:line="240" w:lineRule="auto" w:before="23"/>
        <w:ind w:left="147" w:right="0"/>
        <w:jc w:val="left"/>
      </w:pPr>
      <w:r>
        <w:rPr>
          <w:w w:val="80"/>
        </w:rPr>
        <w:t>1      </w:t>
      </w:r>
      <w:r>
        <w:rPr>
          <w:color w:val="004080"/>
          <w:w w:val="80"/>
          <w:position w:val="-4"/>
        </w:rPr>
        <w:t>G</w:t>
      </w:r>
      <w:r>
        <w:rPr>
          <w:color w:val="000000"/>
        </w:rPr>
      </w:r>
    </w:p>
    <w:p>
      <w:pPr>
        <w:pStyle w:val="BodyText"/>
        <w:spacing w:line="240" w:lineRule="auto" w:before="507"/>
        <w:ind w:left="147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-2</w:t>
      </w:r>
      <w:r>
        <w:rPr>
          <w:color w:val="000000"/>
        </w:rPr>
      </w:r>
    </w:p>
    <w:p>
      <w:pPr>
        <w:pStyle w:val="BodyText"/>
        <w:spacing w:line="240" w:lineRule="auto" w:before="399"/>
        <w:ind w:left="313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numPr>
          <w:ilvl w:val="0"/>
          <w:numId w:val="8"/>
        </w:numPr>
        <w:tabs>
          <w:tab w:pos="292" w:val="left" w:leader="none"/>
        </w:tabs>
        <w:spacing w:line="240" w:lineRule="auto" w:before="23" w:after="0"/>
        <w:ind w:left="292" w:right="0" w:hanging="144"/>
        <w:jc w:val="left"/>
      </w:pPr>
      <w:r>
        <w:rPr>
          <w:color w:val="004080"/>
          <w:w w:val="80"/>
          <w:position w:val="-4"/>
        </w:rPr>
        <w:t>G</w:t>
      </w:r>
      <w:r>
        <w:rPr>
          <w:color w:val="000000"/>
        </w:rPr>
      </w:r>
    </w:p>
    <w:p>
      <w:pPr>
        <w:pStyle w:val="BodyText"/>
        <w:spacing w:line="240" w:lineRule="auto" w:before="104"/>
        <w:ind w:left="234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00"/>
        </w:rPr>
      </w:r>
    </w:p>
    <w:p>
      <w:pPr>
        <w:pStyle w:val="BodyText"/>
        <w:spacing w:line="240" w:lineRule="auto" w:before="73"/>
        <w:ind w:left="147" w:right="0"/>
        <w:jc w:val="left"/>
      </w:pPr>
      <w:r>
        <w:rPr>
          <w:color w:val="FF0000"/>
          <w:w w:val="80"/>
        </w:rPr>
        <w:t>0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spacing w:val="2"/>
          <w:w w:val="80"/>
        </w:rPr>
        <w:t>/0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428"/>
        <w:ind w:left="31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O</w:t>
      </w:r>
      <w:r>
        <w:rPr>
          <w:color w:val="FF0000"/>
          <w:spacing w:val="-11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P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81" w:lineRule="exact" w:before="0"/>
        <w:ind w:left="277" w:right="0" w:firstLine="0"/>
        <w:jc w:val="left"/>
        <w:rPr>
          <w:rFonts w:ascii="Arial" w:hAnsi="Arial" w:cs="Arial" w:eastAsia="Arial"/>
          <w:sz w:val="8"/>
          <w:szCs w:val="8"/>
        </w:rPr>
      </w:pPr>
      <w:r>
        <w:rPr>
          <w:w w:val="80"/>
        </w:rPr>
        <w:br w:type="column"/>
      </w:r>
      <w:r>
        <w:rPr>
          <w:rFonts w:ascii="Arial"/>
          <w:color w:val="004080"/>
          <w:w w:val="80"/>
          <w:sz w:val="8"/>
        </w:rPr>
        <w:t>1</w:t>
      </w:r>
      <w:r>
        <w:rPr>
          <w:rFonts w:ascii="Arial"/>
          <w:color w:val="000000"/>
          <w:sz w:val="8"/>
        </w:rPr>
      </w:r>
    </w:p>
    <w:p>
      <w:pPr>
        <w:pStyle w:val="BodyText"/>
        <w:spacing w:line="240" w:lineRule="auto" w:before="37"/>
        <w:ind w:left="241" w:right="0"/>
        <w:jc w:val="left"/>
      </w:pPr>
      <w:r>
        <w:rPr>
          <w:color w:val="000080"/>
          <w:spacing w:val="1"/>
          <w:w w:val="80"/>
        </w:rPr>
        <w:t>XS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40" w:lineRule="exact" w:before="9"/>
        <w:rPr>
          <w:sz w:val="4"/>
          <w:szCs w:val="4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47" w:right="0"/>
        <w:jc w:val="lef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E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P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W</w:t>
      </w:r>
      <w:r>
        <w:rPr>
          <w:color w:val="000080"/>
          <w:spacing w:val="-4"/>
          <w:w w:val="80"/>
        </w:rPr>
        <w:t> </w:t>
      </w:r>
      <w:r>
        <w:rPr>
          <w:color w:val="000080"/>
          <w:w w:val="80"/>
        </w:rPr>
        <w:t>E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T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20" w:right="1280"/>
          <w:cols w:num="12" w:equalWidth="0">
            <w:col w:w="282" w:space="128"/>
            <w:col w:w="485" w:space="40"/>
            <w:col w:w="190" w:space="70"/>
            <w:col w:w="999" w:space="326"/>
            <w:col w:w="829" w:space="244"/>
            <w:col w:w="420" w:space="336"/>
            <w:col w:w="545" w:space="1334"/>
            <w:col w:w="420" w:space="689"/>
            <w:col w:w="545" w:space="3688"/>
            <w:col w:w="466" w:space="40"/>
            <w:col w:w="228" w:space="1117"/>
            <w:col w:w="917"/>
          </w:cols>
        </w:sectPr>
      </w:pPr>
    </w:p>
    <w:p>
      <w:pPr>
        <w:pStyle w:val="BodyText"/>
        <w:spacing w:line="240" w:lineRule="auto" w:before="9"/>
        <w:ind w:right="0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9"/>
        <w:ind w:left="99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FF0000"/>
          <w:spacing w:val="-8"/>
          <w:w w:val="80"/>
        </w:rPr>
        <w:t> </w:t>
      </w:r>
      <w:r>
        <w:rPr>
          <w:color w:val="FF0000"/>
          <w:spacing w:val="2"/>
          <w:w w:val="80"/>
        </w:rPr>
        <w:t>/1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7"/>
        <w:rPr>
          <w:sz w:val="8"/>
          <w:szCs w:val="8"/>
        </w:rPr>
      </w:pPr>
    </w:p>
    <w:p>
      <w:pPr>
        <w:pStyle w:val="BodyText"/>
        <w:spacing w:line="240" w:lineRule="auto"/>
        <w:ind w:left="-8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spacing w:line="240" w:lineRule="auto" w:before="52"/>
        <w:ind w:left="67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6"/>
        <w:rPr>
          <w:sz w:val="10"/>
          <w:szCs w:val="10"/>
        </w:rPr>
      </w:pPr>
    </w:p>
    <w:p>
      <w:pPr>
        <w:pStyle w:val="BodyText"/>
        <w:spacing w:line="86" w:lineRule="exact"/>
        <w:ind w:left="153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   </w:t>
      </w:r>
      <w:r>
        <w:rPr>
          <w:color w:val="000080"/>
          <w:spacing w:val="1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pStyle w:val="BodyText"/>
        <w:spacing w:line="55" w:lineRule="exact"/>
        <w:ind w:left="117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9"/>
        <w:rPr>
          <w:sz w:val="8"/>
          <w:szCs w:val="8"/>
        </w:rPr>
      </w:pPr>
    </w:p>
    <w:p>
      <w:pPr>
        <w:pStyle w:val="BodyText"/>
        <w:spacing w:line="61" w:lineRule="exact"/>
        <w:ind w:left="-5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0"/>
        <w:rPr>
          <w:sz w:val="10"/>
          <w:szCs w:val="10"/>
        </w:rPr>
      </w:pPr>
    </w:p>
    <w:p>
      <w:pPr>
        <w:pStyle w:val="BodyText"/>
        <w:spacing w:line="240" w:lineRule="auto"/>
        <w:ind w:left="-5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16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numPr>
          <w:ilvl w:val="0"/>
          <w:numId w:val="8"/>
        </w:numPr>
        <w:tabs>
          <w:tab w:pos="297" w:val="left" w:leader="none"/>
        </w:tabs>
        <w:spacing w:line="240" w:lineRule="auto" w:before="9" w:after="0"/>
        <w:ind w:left="297" w:right="0" w:hanging="144"/>
        <w:jc w:val="left"/>
      </w:pPr>
      <w:r>
        <w:rPr>
          <w:color w:val="004080"/>
          <w:w w:val="80"/>
          <w:position w:val="-4"/>
        </w:rPr>
        <w:br w:type="column"/>
        <w:t>D</w:t>
      </w:r>
      <w:r>
        <w:rPr>
          <w:color w:val="000000"/>
        </w:rPr>
      </w:r>
    </w:p>
    <w:p>
      <w:pPr>
        <w:pStyle w:val="BodyText"/>
        <w:numPr>
          <w:ilvl w:val="0"/>
          <w:numId w:val="8"/>
        </w:numPr>
        <w:tabs>
          <w:tab w:pos="297" w:val="left" w:leader="none"/>
        </w:tabs>
        <w:spacing w:line="240" w:lineRule="auto" w:before="23" w:after="0"/>
        <w:ind w:left="297" w:right="0" w:hanging="144"/>
        <w:jc w:val="left"/>
      </w:pPr>
      <w:r>
        <w:rPr>
          <w:color w:val="004080"/>
          <w:w w:val="80"/>
          <w:position w:val="-4"/>
        </w:rPr>
        <w:t>S</w:t>
      </w:r>
      <w:r>
        <w:rPr>
          <w:color w:val="000000"/>
        </w:rPr>
      </w:r>
    </w:p>
    <w:p>
      <w:pPr>
        <w:pStyle w:val="BodyText"/>
        <w:spacing w:line="240" w:lineRule="auto" w:before="23"/>
        <w:ind w:left="340" w:right="0"/>
        <w:jc w:val="left"/>
      </w:pPr>
      <w:r>
        <w:rPr>
          <w:color w:val="000080"/>
          <w:w w:val="80"/>
        </w:rPr>
        <w:t>E</w:t>
      </w:r>
      <w:r>
        <w:rPr>
          <w:color w:val="000080"/>
          <w:spacing w:val="-10"/>
          <w:w w:val="80"/>
        </w:rPr>
        <w:t> </w:t>
      </w:r>
      <w:r>
        <w:rPr>
          <w:color w:val="000080"/>
          <w:spacing w:val="4"/>
          <w:w w:val="80"/>
        </w:rPr>
        <w:t>M</w:t>
      </w:r>
      <w:r>
        <w:rPr>
          <w:color w:val="000080"/>
          <w:w w:val="80"/>
        </w:rPr>
        <w:t>B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7"/>
        <w:rPr>
          <w:sz w:val="8"/>
          <w:szCs w:val="8"/>
        </w:rPr>
      </w:pPr>
    </w:p>
    <w:p>
      <w:pPr>
        <w:pStyle w:val="BodyText"/>
        <w:spacing w:line="240" w:lineRule="auto"/>
        <w:ind w:left="-31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80" w:lineRule="exact" w:before="15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413" w:lineRule="auto"/>
        <w:ind w:left="146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w w:val="79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left="261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0"/>
        <w:rPr>
          <w:sz w:val="10"/>
          <w:szCs w:val="10"/>
        </w:rPr>
      </w:pPr>
    </w:p>
    <w:p>
      <w:pPr>
        <w:pStyle w:val="BodyText"/>
        <w:spacing w:line="240" w:lineRule="auto"/>
        <w:ind w:left="-12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9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left="-5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0"/>
        <w:rPr>
          <w:sz w:val="10"/>
          <w:szCs w:val="10"/>
        </w:rPr>
      </w:pPr>
    </w:p>
    <w:p>
      <w:pPr>
        <w:pStyle w:val="BodyText"/>
        <w:spacing w:line="240" w:lineRule="auto"/>
        <w:ind w:left="-5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left="-12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000000"/>
        </w:rPr>
      </w:r>
    </w:p>
    <w:p>
      <w:pPr>
        <w:pStyle w:val="BodyText"/>
        <w:numPr>
          <w:ilvl w:val="0"/>
          <w:numId w:val="9"/>
        </w:numPr>
        <w:tabs>
          <w:tab w:pos="211" w:val="left" w:leader="none"/>
        </w:tabs>
        <w:spacing w:line="240" w:lineRule="auto" w:before="9" w:after="0"/>
        <w:ind w:left="211" w:right="0" w:hanging="144"/>
        <w:jc w:val="left"/>
      </w:pPr>
      <w:r>
        <w:rPr>
          <w:color w:val="004080"/>
          <w:w w:val="80"/>
          <w:position w:val="-4"/>
        </w:rPr>
        <w:br w:type="column"/>
        <w:t>D</w:t>
      </w:r>
      <w:r>
        <w:rPr>
          <w:color w:val="000000"/>
        </w:rPr>
      </w:r>
    </w:p>
    <w:p>
      <w:pPr>
        <w:pStyle w:val="BodyText"/>
        <w:numPr>
          <w:ilvl w:val="0"/>
          <w:numId w:val="9"/>
        </w:numPr>
        <w:tabs>
          <w:tab w:pos="211" w:val="left" w:leader="none"/>
        </w:tabs>
        <w:spacing w:line="240" w:lineRule="auto" w:before="23" w:after="0"/>
        <w:ind w:left="211" w:right="0" w:hanging="144"/>
        <w:jc w:val="left"/>
      </w:pPr>
      <w:r>
        <w:rPr>
          <w:color w:val="004080"/>
          <w:w w:val="80"/>
          <w:position w:val="-4"/>
        </w:rPr>
        <w:t>S</w:t>
      </w:r>
      <w:r>
        <w:rPr>
          <w:color w:val="000000"/>
        </w:rPr>
      </w:r>
    </w:p>
    <w:p>
      <w:pPr>
        <w:pStyle w:val="BodyText"/>
        <w:spacing w:line="240" w:lineRule="auto" w:before="23"/>
        <w:ind w:left="168" w:right="0"/>
        <w:jc w:val="left"/>
      </w:pPr>
      <w:r>
        <w:rPr>
          <w:color w:val="000080"/>
          <w:w w:val="80"/>
        </w:rPr>
        <w:t>E</w:t>
      </w:r>
      <w:r>
        <w:rPr>
          <w:color w:val="000080"/>
          <w:spacing w:val="-10"/>
          <w:w w:val="80"/>
        </w:rPr>
        <w:t> </w:t>
      </w:r>
      <w:r>
        <w:rPr>
          <w:color w:val="000080"/>
          <w:spacing w:val="4"/>
          <w:w w:val="80"/>
        </w:rPr>
        <w:t>M</w:t>
      </w:r>
      <w:r>
        <w:rPr>
          <w:color w:val="000080"/>
          <w:w w:val="80"/>
        </w:rPr>
        <w:t>B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7"/>
        <w:rPr>
          <w:sz w:val="8"/>
          <w:szCs w:val="8"/>
        </w:rPr>
      </w:pPr>
    </w:p>
    <w:p>
      <w:pPr>
        <w:pStyle w:val="BodyText"/>
        <w:spacing w:line="240" w:lineRule="auto"/>
        <w:ind w:left="228" w:right="0"/>
        <w:jc w:val="left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-3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61" w:lineRule="exact"/>
        <w:ind w:left="127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59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numPr>
          <w:ilvl w:val="1"/>
          <w:numId w:val="9"/>
        </w:numPr>
        <w:tabs>
          <w:tab w:pos="1840" w:val="left" w:leader="none"/>
        </w:tabs>
        <w:spacing w:line="240" w:lineRule="auto" w:before="23" w:after="0"/>
        <w:ind w:left="1840" w:right="203" w:hanging="144"/>
        <w:jc w:val="right"/>
      </w:pPr>
      <w:r>
        <w:rPr>
          <w:color w:val="004080"/>
          <w:w w:val="75"/>
          <w:position w:val="-4"/>
        </w:rPr>
        <w:t>G</w:t>
      </w:r>
      <w:r>
        <w:rPr>
          <w:color w:val="000000"/>
        </w:rPr>
      </w:r>
    </w:p>
    <w:p>
      <w:pPr>
        <w:pStyle w:val="BodyText"/>
        <w:numPr>
          <w:ilvl w:val="1"/>
          <w:numId w:val="9"/>
        </w:numPr>
        <w:tabs>
          <w:tab w:pos="1840" w:val="left" w:leader="none"/>
        </w:tabs>
        <w:spacing w:line="140" w:lineRule="exact" w:before="23" w:after="0"/>
        <w:ind w:left="1840" w:right="206" w:hanging="144"/>
        <w:jc w:val="right"/>
      </w:pPr>
      <w:r>
        <w:rPr>
          <w:color w:val="004080"/>
          <w:w w:val="75"/>
          <w:position w:val="-4"/>
        </w:rPr>
        <w:t>D</w:t>
      </w:r>
      <w:r>
        <w:rPr>
          <w:color w:val="000000"/>
        </w:rPr>
      </w:r>
    </w:p>
    <w:p>
      <w:pPr>
        <w:pStyle w:val="BodyText"/>
        <w:spacing w:line="240" w:lineRule="auto" w:before="9"/>
        <w:ind w:right="4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FF0000"/>
          <w:w w:val="80"/>
        </w:rPr>
        <w:t>3</w:t>
      </w:r>
      <w:r>
        <w:rPr>
          <w:color w:val="FF0000"/>
          <w:spacing w:val="-9"/>
          <w:w w:val="80"/>
        </w:rPr>
        <w:t> </w:t>
      </w:r>
      <w:r>
        <w:rPr>
          <w:color w:val="FF0000"/>
          <w:spacing w:val="2"/>
          <w:w w:val="80"/>
        </w:rPr>
        <w:t>.3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k</w:t>
      </w:r>
      <w:r>
        <w:rPr>
          <w:color w:val="FF0000"/>
          <w:spacing w:val="-4"/>
          <w:w w:val="80"/>
        </w:rPr>
        <w:t> </w:t>
      </w:r>
      <w:r>
        <w:rPr>
          <w:color w:val="FF0000"/>
          <w:spacing w:val="2"/>
          <w:w w:val="80"/>
        </w:rPr>
        <w:t>/0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spacing w:line="80" w:lineRule="exact" w:before="15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413" w:lineRule="auto"/>
        <w:ind w:left="127" w:right="0" w:hanging="44"/>
        <w:jc w:val="left"/>
      </w:pPr>
      <w:r>
        <w:rPr>
          <w:color w:val="000080"/>
          <w:w w:val="99"/>
        </w:rPr>
      </w:r>
      <w:r>
        <w:rPr>
          <w:color w:val="000080"/>
          <w:w w:val="99"/>
          <w:u w:val="single" w:color="0000FF"/>
        </w:rPr>
        <w:t> </w:t>
      </w:r>
      <w:r>
        <w:rPr>
          <w:color w:val="000080"/>
          <w:w w:val="99"/>
        </w:rPr>
      </w:r>
      <w:r>
        <w:rPr>
          <w:color w:val="000080"/>
          <w:spacing w:val="-2"/>
        </w:rPr>
        <w:t> </w:t>
      </w:r>
      <w:r>
        <w:rPr>
          <w:color w:val="000080"/>
          <w:spacing w:val="-2"/>
          <w:w w:val="79"/>
        </w:rPr>
      </w:r>
      <w:r>
        <w:rPr>
          <w:color w:val="000080"/>
          <w:w w:val="80"/>
          <w:u w:val="single" w:color="0000FF"/>
        </w:rPr>
        <w:t>C</w:t>
      </w:r>
      <w:r>
        <w:rPr>
          <w:color w:val="000080"/>
          <w:spacing w:val="-8"/>
          <w:w w:val="80"/>
          <w:u w:val="single" w:color="0000FF"/>
        </w:rPr>
        <w:t> </w:t>
      </w:r>
      <w:r>
        <w:rPr>
          <w:color w:val="000080"/>
          <w:spacing w:val="-8"/>
          <w:w w:val="80"/>
        </w:rPr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tabs>
          <w:tab w:pos="1042" w:val="right" w:leader="none"/>
        </w:tabs>
        <w:spacing w:line="78" w:lineRule="exact" w:before="85"/>
        <w:ind w:left="79" w:right="0"/>
        <w:jc w:val="left"/>
      </w:pPr>
      <w:r>
        <w:rPr>
          <w:w w:val="80"/>
        </w:rPr>
        <w:br w:type="column"/>
      </w:r>
      <w:r>
        <w:rPr>
          <w:color w:val="FF0000"/>
          <w:w w:val="80"/>
          <w:position w:val="1"/>
        </w:rPr>
        <w:t>O</w:t>
      </w:r>
      <w:r>
        <w:rPr>
          <w:color w:val="FF0000"/>
          <w:spacing w:val="-10"/>
          <w:w w:val="80"/>
          <w:position w:val="1"/>
        </w:rPr>
        <w:t> </w:t>
      </w:r>
      <w:r>
        <w:rPr>
          <w:color w:val="FF0000"/>
          <w:w w:val="80"/>
          <w:position w:val="1"/>
        </w:rPr>
        <w:t>U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T</w:t>
      </w:r>
      <w:r>
        <w:rPr>
          <w:color w:val="FF0000"/>
          <w:spacing w:val="-10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000000"/>
          <w:w w:val="80"/>
        </w:rPr>
        <w:tab/>
      </w:r>
      <w:r>
        <w:rPr>
          <w:color w:val="000000"/>
          <w:w w:val="80"/>
        </w:rPr>
        <w:t>7</w:t>
      </w:r>
      <w:r>
        <w:rPr>
          <w:color w:val="000000"/>
        </w:rPr>
      </w:r>
    </w:p>
    <w:p>
      <w:pPr>
        <w:pStyle w:val="BodyText"/>
        <w:spacing w:line="85" w:lineRule="exact"/>
        <w:ind w:left="1007" w:right="0"/>
        <w:jc w:val="left"/>
      </w:pPr>
      <w:r>
        <w:rPr>
          <w:w w:val="80"/>
          <w:position w:val="-3"/>
        </w:rPr>
        <w:t>6     </w:t>
      </w:r>
      <w:r>
        <w:rPr>
          <w:spacing w:val="7"/>
          <w:w w:val="80"/>
          <w:position w:val="-3"/>
        </w:rPr>
        <w:t> </w:t>
      </w:r>
      <w:r>
        <w:rPr>
          <w:color w:val="004080"/>
          <w:w w:val="80"/>
        </w:rPr>
        <w:t>7</w:t>
      </w:r>
      <w:r>
        <w:rPr>
          <w:color w:val="000000"/>
        </w:rPr>
      </w:r>
    </w:p>
    <w:p>
      <w:pPr>
        <w:pStyle w:val="BodyText"/>
        <w:spacing w:line="78" w:lineRule="exact"/>
        <w:ind w:left="1007" w:right="0"/>
        <w:jc w:val="left"/>
      </w:pPr>
      <w:r>
        <w:rPr>
          <w:w w:val="80"/>
          <w:position w:val="-2"/>
        </w:rPr>
        <w:t>5     </w:t>
      </w:r>
      <w:r>
        <w:rPr>
          <w:spacing w:val="7"/>
          <w:w w:val="80"/>
          <w:position w:val="-2"/>
        </w:rPr>
        <w:t> </w:t>
      </w:r>
      <w:r>
        <w:rPr>
          <w:color w:val="004080"/>
          <w:w w:val="80"/>
        </w:rPr>
        <w:t>6</w:t>
      </w:r>
      <w:r>
        <w:rPr>
          <w:color w:val="000000"/>
        </w:rPr>
      </w:r>
    </w:p>
    <w:p>
      <w:pPr>
        <w:pStyle w:val="BodyText"/>
        <w:spacing w:line="87" w:lineRule="exact"/>
        <w:ind w:left="1007" w:right="0"/>
        <w:jc w:val="left"/>
      </w:pPr>
      <w:r>
        <w:rPr>
          <w:w w:val="80"/>
          <w:position w:val="-3"/>
        </w:rPr>
        <w:t>4     </w:t>
      </w:r>
      <w:r>
        <w:rPr>
          <w:spacing w:val="7"/>
          <w:w w:val="80"/>
          <w:position w:val="-3"/>
        </w:rPr>
        <w:t> </w:t>
      </w:r>
      <w:r>
        <w:rPr>
          <w:color w:val="004080"/>
          <w:w w:val="80"/>
        </w:rPr>
        <w:t>5</w:t>
      </w:r>
      <w:r>
        <w:rPr>
          <w:color w:val="000000"/>
        </w:rPr>
      </w:r>
    </w:p>
    <w:p>
      <w:pPr>
        <w:pStyle w:val="BodyText"/>
        <w:tabs>
          <w:tab w:pos="1007" w:val="left" w:leader="none"/>
        </w:tabs>
        <w:spacing w:line="68" w:lineRule="exact"/>
        <w:ind w:left="79" w:right="0"/>
        <w:jc w:val="left"/>
      </w:pP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4</w:t>
        <w:tab/>
      </w:r>
      <w:r>
        <w:rPr>
          <w:color w:val="000000"/>
          <w:w w:val="80"/>
        </w:rPr>
        <w:t>3     </w:t>
      </w:r>
      <w:r>
        <w:rPr>
          <w:color w:val="000000"/>
          <w:spacing w:val="7"/>
          <w:w w:val="80"/>
        </w:rPr>
        <w:t> </w:t>
      </w:r>
      <w:r>
        <w:rPr>
          <w:color w:val="004080"/>
          <w:w w:val="80"/>
          <w:position w:val="3"/>
        </w:rPr>
        <w:t>4</w:t>
      </w:r>
      <w:r>
        <w:rPr>
          <w:color w:val="000000"/>
        </w:rPr>
      </w:r>
    </w:p>
    <w:p>
      <w:pPr>
        <w:spacing w:after="0" w:line="68" w:lineRule="exact"/>
        <w:jc w:val="left"/>
        <w:sectPr>
          <w:type w:val="continuous"/>
          <w:pgSz w:w="16838" w:h="11920" w:orient="landscape"/>
          <w:pgMar w:top="1100" w:bottom="280" w:left="1220" w:right="1280"/>
          <w:cols w:num="20" w:equalWidth="0">
            <w:col w:w="1824" w:space="40"/>
            <w:col w:w="434" w:space="40"/>
            <w:col w:w="224" w:space="40"/>
            <w:col w:w="645" w:space="40"/>
            <w:col w:w="227" w:space="40"/>
            <w:col w:w="752" w:space="40"/>
            <w:col w:w="793" w:space="40"/>
            <w:col w:w="201" w:space="40"/>
            <w:col w:w="378" w:space="40"/>
            <w:col w:w="493" w:space="40"/>
            <w:col w:w="220" w:space="40"/>
            <w:col w:w="227" w:space="40"/>
            <w:col w:w="227" w:space="40"/>
            <w:col w:w="220" w:space="40"/>
            <w:col w:w="620" w:space="40"/>
            <w:col w:w="501" w:space="113"/>
            <w:col w:w="2093" w:space="40"/>
            <w:col w:w="1254" w:space="40"/>
            <w:col w:w="470" w:space="40"/>
            <w:col w:w="1702"/>
          </w:cols>
        </w:sectPr>
      </w:pPr>
    </w:p>
    <w:p>
      <w:pPr>
        <w:pStyle w:val="BodyText"/>
        <w:spacing w:line="47" w:lineRule="exact" w:before="39"/>
        <w:ind w:right="0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61" w:lineRule="exact" w:before="25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61" w:lineRule="exact" w:before="25"/>
        <w:ind w:left="26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61" w:lineRule="exact" w:before="25"/>
        <w:ind w:left="139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        </w:t>
      </w:r>
      <w:r>
        <w:rPr>
          <w:color w:val="000080"/>
          <w:spacing w:val="16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C</w:t>
      </w:r>
      <w:r>
        <w:rPr>
          <w:color w:val="000000"/>
        </w:rPr>
      </w:r>
    </w:p>
    <w:p>
      <w:pPr>
        <w:pStyle w:val="BodyText"/>
        <w:spacing w:line="68" w:lineRule="exact" w:before="18"/>
        <w:ind w:left="403" w:right="0"/>
        <w:jc w:val="left"/>
      </w:pPr>
      <w:r>
        <w:rPr>
          <w:w w:val="80"/>
        </w:rPr>
        <w:br w:type="column"/>
      </w:r>
      <w:r>
        <w:rPr>
          <w:color w:val="FF0000"/>
          <w:spacing w:val="1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pStyle w:val="BodyText"/>
        <w:tabs>
          <w:tab w:pos="4740" w:val="left" w:leader="none"/>
          <w:tab w:pos="5668" w:val="left" w:leader="none"/>
        </w:tabs>
        <w:spacing w:line="86" w:lineRule="exact"/>
        <w:ind w:left="2421" w:right="0"/>
        <w:jc w:val="left"/>
      </w:pPr>
      <w:r>
        <w:rPr>
          <w:w w:val="80"/>
        </w:rPr>
        <w:br w:type="column"/>
      </w:r>
      <w:r>
        <w:rPr>
          <w:w w:val="80"/>
        </w:rPr>
        <w:t>3</w:t>
        <w:tab/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5</w:t>
        <w:tab/>
      </w:r>
      <w:r>
        <w:rPr>
          <w:color w:val="000000"/>
          <w:w w:val="80"/>
        </w:rPr>
        <w:t>2     </w:t>
      </w:r>
      <w:r>
        <w:rPr>
          <w:color w:val="000000"/>
          <w:spacing w:val="7"/>
          <w:w w:val="80"/>
        </w:rPr>
        <w:t> </w:t>
      </w:r>
      <w:r>
        <w:rPr>
          <w:color w:val="004080"/>
          <w:w w:val="80"/>
          <w:position w:val="4"/>
        </w:rPr>
        <w:t>3</w:t>
      </w:r>
      <w:r>
        <w:rPr>
          <w:color w:val="000000"/>
        </w:rPr>
      </w:r>
    </w:p>
    <w:p>
      <w:pPr>
        <w:spacing w:after="0" w:line="86" w:lineRule="exact"/>
        <w:jc w:val="left"/>
        <w:sectPr>
          <w:type w:val="continuous"/>
          <w:pgSz w:w="16838" w:h="11920" w:orient="landscape"/>
          <w:pgMar w:top="1100" w:bottom="280" w:left="1220" w:right="1280"/>
          <w:cols w:num="6" w:equalWidth="0">
            <w:col w:w="2846" w:space="40"/>
            <w:col w:w="2908" w:space="40"/>
            <w:col w:w="609" w:space="40"/>
            <w:col w:w="769" w:space="40"/>
            <w:col w:w="635" w:space="40"/>
            <w:col w:w="6371"/>
          </w:cols>
        </w:sectPr>
      </w:pPr>
    </w:p>
    <w:p>
      <w:pPr>
        <w:pStyle w:val="BodyText"/>
        <w:spacing w:line="61" w:lineRule="exact" w:before="18"/>
        <w:ind w:right="0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61" w:lineRule="exact" w:before="18"/>
        <w:ind w:left="146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5"/>
          <w:w w:val="80"/>
        </w:rPr>
        <w:t>/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5"/>
          <w:w w:val="80"/>
        </w:rPr>
        <w:t>2</w:t>
      </w:r>
      <w:r>
        <w:rPr>
          <w:color w:val="000080"/>
          <w:spacing w:val="-31"/>
          <w:w w:val="80"/>
        </w:rPr>
        <w:t>1</w:t>
      </w:r>
      <w:r>
        <w:rPr>
          <w:color w:val="000080"/>
          <w:spacing w:val="5"/>
          <w:w w:val="80"/>
        </w:rPr>
        <w:t>0</w:t>
      </w:r>
      <w:r>
        <w:rPr>
          <w:color w:val="000080"/>
          <w:spacing w:val="-41"/>
          <w:w w:val="80"/>
        </w:rPr>
        <w:t>R</w:t>
      </w:r>
      <w:r>
        <w:rPr>
          <w:color w:val="000080"/>
          <w:w w:val="80"/>
        </w:rPr>
        <w:t>6</w:t>
      </w:r>
      <w:r>
        <w:rPr>
          <w:color w:val="000080"/>
          <w:spacing w:val="-2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spacing w:val="5"/>
          <w:w w:val="80"/>
        </w:rPr>
        <w:t>/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6"/>
          <w:w w:val="80"/>
        </w:rPr>
        <w:t>6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C</w:t>
      </w:r>
      <w:r>
        <w:rPr>
          <w:color w:val="000000"/>
        </w:rPr>
      </w:r>
    </w:p>
    <w:p>
      <w:pPr>
        <w:pStyle w:val="BodyText"/>
        <w:spacing w:line="61" w:lineRule="exact" w:before="18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61" w:lineRule="exact" w:before="18"/>
        <w:ind w:left="624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61" w:lineRule="exact" w:before="18"/>
        <w:ind w:left="146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61" w:lineRule="exact" w:before="18"/>
        <w:ind w:right="0"/>
        <w:jc w:val="right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pStyle w:val="BodyText"/>
        <w:spacing w:line="61" w:lineRule="exact" w:before="18"/>
        <w:ind w:left="427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pStyle w:val="BodyText"/>
        <w:tabs>
          <w:tab w:pos="1003" w:val="left" w:leader="none"/>
        </w:tabs>
        <w:spacing w:line="79" w:lineRule="exact"/>
        <w:ind w:left="434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  <w:tab/>
      </w:r>
      <w:r>
        <w:rPr>
          <w:color w:val="004080"/>
          <w:w w:val="80"/>
          <w:position w:val="3"/>
        </w:rPr>
        <w:t>S</w:t>
      </w:r>
      <w:r>
        <w:rPr>
          <w:color w:val="000000"/>
        </w:rPr>
      </w:r>
    </w:p>
    <w:p>
      <w:pPr>
        <w:pStyle w:val="BodyText"/>
        <w:tabs>
          <w:tab w:pos="3020" w:val="left" w:leader="none"/>
        </w:tabs>
        <w:spacing w:line="79" w:lineRule="exact"/>
        <w:ind w:left="2092" w:right="0"/>
        <w:jc w:val="left"/>
      </w:pPr>
      <w:r>
        <w:rPr>
          <w:w w:val="80"/>
        </w:rPr>
        <w:br w:type="column"/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6</w:t>
        <w:tab/>
      </w:r>
      <w:r>
        <w:rPr>
          <w:color w:val="000000"/>
          <w:w w:val="80"/>
        </w:rPr>
        <w:t>1     </w:t>
      </w:r>
      <w:r>
        <w:rPr>
          <w:color w:val="000000"/>
          <w:spacing w:val="7"/>
          <w:w w:val="80"/>
        </w:rPr>
        <w:t> </w:t>
      </w:r>
      <w:r>
        <w:rPr>
          <w:color w:val="004080"/>
          <w:w w:val="80"/>
          <w:position w:val="3"/>
        </w:rPr>
        <w:t>2</w:t>
      </w:r>
      <w:r>
        <w:rPr>
          <w:color w:val="000000"/>
        </w:rPr>
      </w:r>
    </w:p>
    <w:p>
      <w:pPr>
        <w:spacing w:after="0" w:line="79" w:lineRule="exact"/>
        <w:jc w:val="left"/>
        <w:sectPr>
          <w:type w:val="continuous"/>
          <w:pgSz w:w="16838" w:h="11920" w:orient="landscape"/>
          <w:pgMar w:top="1100" w:bottom="280" w:left="1220" w:right="1280"/>
          <w:cols w:num="9" w:equalWidth="0">
            <w:col w:w="3360" w:space="40"/>
            <w:col w:w="862" w:space="40"/>
            <w:col w:w="1389" w:space="40"/>
            <w:col w:w="971" w:space="40"/>
            <w:col w:w="493" w:space="40"/>
            <w:col w:w="1516" w:space="40"/>
            <w:col w:w="659" w:space="40"/>
            <w:col w:w="1046" w:space="40"/>
            <w:col w:w="3722"/>
          </w:cols>
        </w:sect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3"/>
        <w:rPr>
          <w:sz w:val="10"/>
          <w:szCs w:val="10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spacing w:line="40" w:lineRule="exact" w:before="1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-27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     </w:t>
      </w:r>
      <w:r>
        <w:rPr>
          <w:color w:val="000080"/>
          <w:spacing w:val="12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6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5"/>
        <w:rPr>
          <w:sz w:val="10"/>
          <w:szCs w:val="10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w w:val="80"/>
        </w:rPr>
        <w:t>V</w:t>
      </w:r>
      <w:r>
        <w:rPr>
          <w:spacing w:val="-10"/>
          <w:w w:val="80"/>
        </w:rPr>
        <w:t> </w:t>
      </w:r>
      <w:r>
        <w:rPr>
          <w:w w:val="80"/>
        </w:rPr>
        <w:t>E</w:t>
      </w:r>
      <w:r>
        <w:rPr>
          <w:spacing w:val="-9"/>
          <w:w w:val="80"/>
        </w:rPr>
        <w:t> </w:t>
      </w:r>
      <w:r>
        <w:rPr>
          <w:w w:val="80"/>
        </w:rPr>
        <w:t>E</w:t>
      </w:r>
      <w:r>
        <w:rPr/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20"/>
        <w:rPr>
          <w:sz w:val="10"/>
          <w:szCs w:val="10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w w:val="80"/>
        </w:rPr>
        <w:t>V</w:t>
      </w:r>
      <w:r>
        <w:rPr>
          <w:spacing w:val="-10"/>
          <w:w w:val="80"/>
        </w:rPr>
        <w:t> </w:t>
      </w:r>
      <w:r>
        <w:rPr>
          <w:w w:val="80"/>
        </w:rPr>
        <w:t>D</w:t>
      </w:r>
      <w:r>
        <w:rPr>
          <w:spacing w:val="-7"/>
          <w:w w:val="80"/>
        </w:rPr>
        <w:t> </w:t>
      </w:r>
      <w:r>
        <w:rPr>
          <w:w w:val="80"/>
        </w:rPr>
        <w:t>D</w:t>
      </w:r>
      <w:r>
        <w:rPr/>
      </w:r>
    </w:p>
    <w:p>
      <w:pPr>
        <w:pStyle w:val="BodyText"/>
        <w:spacing w:line="240" w:lineRule="auto" w:before="25"/>
        <w:ind w:left="133" w:right="0"/>
        <w:jc w:val="center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2"/>
        <w:rPr>
          <w:sz w:val="8"/>
          <w:szCs w:val="8"/>
        </w:rPr>
      </w:pPr>
    </w:p>
    <w:p>
      <w:pPr>
        <w:pStyle w:val="BodyText"/>
        <w:spacing w:line="240" w:lineRule="auto"/>
        <w:ind w:left="278" w:right="0"/>
        <w:jc w:val="center"/>
      </w:pPr>
      <w:r>
        <w:rPr>
          <w:w w:val="80"/>
        </w:rPr>
        <w:t>V</w:t>
      </w:r>
      <w:r>
        <w:rPr>
          <w:spacing w:val="-10"/>
          <w:w w:val="80"/>
        </w:rPr>
        <w:t> </w:t>
      </w:r>
      <w:r>
        <w:rPr>
          <w:w w:val="80"/>
        </w:rPr>
        <w:t>E</w:t>
      </w:r>
      <w:r>
        <w:rPr>
          <w:spacing w:val="-9"/>
          <w:w w:val="80"/>
        </w:rPr>
        <w:t> </w:t>
      </w:r>
      <w:r>
        <w:rPr>
          <w:w w:val="80"/>
        </w:rPr>
        <w:t>E</w:t>
      </w:r>
      <w:r>
        <w:rPr/>
      </w:r>
    </w:p>
    <w:p>
      <w:pPr>
        <w:spacing w:line="200" w:lineRule="exact" w:before="6"/>
        <w:rPr>
          <w:sz w:val="20"/>
          <w:szCs w:val="20"/>
        </w:rPr>
      </w:pPr>
      <w:r>
        <w:rPr/>
        <w:br w:type="column"/>
      </w:r>
      <w:r>
        <w:rPr>
          <w:sz w:val="20"/>
        </w:rPr>
      </w:r>
    </w:p>
    <w:p>
      <w:pPr>
        <w:spacing w:line="260" w:lineRule="exact" w:before="0"/>
        <w:rPr>
          <w:sz w:val="26"/>
          <w:szCs w:val="26"/>
        </w:rPr>
      </w:pPr>
    </w:p>
    <w:p>
      <w:pPr>
        <w:spacing w:before="0"/>
        <w:ind w:left="133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position w:val="1"/>
          <w:sz w:val="23"/>
          <w:szCs w:val="23"/>
        </w:rPr>
        <w:t>升压功率</w:t>
      </w:r>
      <w:r>
        <w:rPr>
          <w:rFonts w:ascii="Arial" w:hAnsi="Arial" w:cs="Arial" w:eastAsia="Arial"/>
          <w:sz w:val="23"/>
          <w:szCs w:val="23"/>
        </w:rPr>
        <w:t>MOS</w:t>
      </w:r>
      <w:r>
        <w:rPr>
          <w:rFonts w:ascii="SimSun" w:hAnsi="SimSun" w:cs="SimSun" w:eastAsia="SimSun"/>
          <w:position w:val="1"/>
          <w:sz w:val="23"/>
          <w:szCs w:val="23"/>
        </w:rPr>
        <w:t>管</w:t>
      </w:r>
      <w:r>
        <w:rPr>
          <w:rFonts w:ascii="SimSun" w:hAnsi="SimSun" w:cs="SimSun" w:eastAsia="SimSun"/>
          <w:sz w:val="23"/>
          <w:szCs w:val="23"/>
        </w:rPr>
      </w:r>
    </w:p>
    <w:p>
      <w:pPr>
        <w:pStyle w:val="BodyText"/>
        <w:spacing w:line="86" w:lineRule="exact" w:before="25"/>
        <w:ind w:left="356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pStyle w:val="BodyText"/>
        <w:spacing w:line="86" w:lineRule="exact"/>
        <w:ind w:left="133" w:right="0"/>
        <w:jc w:val="left"/>
      </w:pPr>
      <w:r>
        <w:rPr>
          <w:color w:val="000080"/>
          <w:w w:val="98"/>
        </w:rPr>
      </w:r>
      <w:r>
        <w:rPr>
          <w:color w:val="000080"/>
          <w:w w:val="98"/>
          <w:u w:val="single" w:color="0000FF"/>
        </w:rPr>
        <w:t> </w:t>
      </w:r>
      <w:r>
        <w:rPr>
          <w:color w:val="000080"/>
          <w:w w:val="98"/>
        </w:rPr>
      </w:r>
      <w:r>
        <w:rPr>
          <w:color w:val="000080"/>
          <w:spacing w:val="-2"/>
        </w:rPr>
        <w:t> </w:t>
      </w:r>
      <w:r>
        <w:rPr>
          <w:color w:val="000080"/>
          <w:spacing w:val="-2"/>
          <w:w w:val="79"/>
        </w:rPr>
      </w:r>
      <w:r>
        <w:rPr>
          <w:color w:val="000080"/>
          <w:w w:val="80"/>
          <w:u w:val="single" w:color="0000FF"/>
        </w:rPr>
        <w:t>C</w:t>
      </w:r>
      <w:r>
        <w:rPr>
          <w:color w:val="000080"/>
          <w:spacing w:val="-8"/>
          <w:w w:val="80"/>
          <w:u w:val="single" w:color="0000FF"/>
        </w:rPr>
        <w:t> </w:t>
      </w:r>
      <w:r>
        <w:rPr>
          <w:color w:val="000080"/>
          <w:spacing w:val="-8"/>
          <w:w w:val="80"/>
        </w:rPr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left="176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25"/>
        <w:ind w:left="474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pStyle w:val="BodyText"/>
        <w:spacing w:line="89" w:lineRule="exact" w:before="66"/>
        <w:ind w:left="128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89" w:lineRule="exact"/>
        <w:ind w:left="474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4"/>
        <w:rPr>
          <w:sz w:val="10"/>
          <w:szCs w:val="10"/>
        </w:rPr>
      </w:pPr>
    </w:p>
    <w:p>
      <w:pPr>
        <w:pStyle w:val="BodyText"/>
        <w:spacing w:line="240" w:lineRule="auto"/>
        <w:ind w:left="-34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240" w:lineRule="auto" w:before="25"/>
        <w:ind w:left="-34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</w:p>
    <w:p>
      <w:pPr>
        <w:pStyle w:val="BodyText"/>
        <w:spacing w:line="86" w:lineRule="exact"/>
        <w:ind w:left="-34" w:right="0" w:firstLine="352"/>
        <w:jc w:val="left"/>
      </w:pPr>
      <w:r>
        <w:rPr>
          <w:color w:val="000080"/>
          <w:w w:val="80"/>
        </w:rPr>
        <w:t>N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C</w:t>
      </w:r>
      <w:r>
        <w:rPr>
          <w:color w:val="000080"/>
          <w:w w:val="79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240" w:lineRule="auto"/>
        <w:ind w:left="133" w:right="0"/>
        <w:jc w:val="left"/>
      </w:pPr>
      <w:r>
        <w:rPr>
          <w:color w:val="000080"/>
          <w:w w:val="80"/>
        </w:rPr>
        <w:t>E</w:t>
      </w:r>
      <w:r>
        <w:rPr>
          <w:color w:val="000080"/>
          <w:spacing w:val="-10"/>
          <w:w w:val="80"/>
        </w:rPr>
        <w:t> </w:t>
      </w:r>
      <w:r>
        <w:rPr>
          <w:color w:val="000080"/>
          <w:spacing w:val="4"/>
          <w:w w:val="80"/>
        </w:rPr>
        <w:t>M</w:t>
      </w:r>
      <w:r>
        <w:rPr>
          <w:color w:val="000080"/>
          <w:w w:val="80"/>
        </w:rPr>
        <w:t>B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40" w:lineRule="exact" w:before="8"/>
        <w:rPr>
          <w:sz w:val="4"/>
          <w:szCs w:val="4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72" w:lineRule="exact" w:before="0"/>
        <w:ind w:left="291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position w:val="1"/>
          <w:sz w:val="23"/>
          <w:szCs w:val="23"/>
        </w:rPr>
        <w:t>升压功率</w:t>
      </w:r>
      <w:r>
        <w:rPr>
          <w:rFonts w:ascii="Arial" w:hAnsi="Arial" w:cs="Arial" w:eastAsia="Arial"/>
          <w:sz w:val="23"/>
          <w:szCs w:val="23"/>
        </w:rPr>
        <w:t>MOS</w:t>
      </w:r>
      <w:r>
        <w:rPr>
          <w:rFonts w:ascii="SimSun" w:hAnsi="SimSun" w:cs="SimSun" w:eastAsia="SimSun"/>
          <w:position w:val="1"/>
          <w:sz w:val="23"/>
          <w:szCs w:val="23"/>
        </w:rPr>
        <w:t>管</w:t>
      </w:r>
      <w:r>
        <w:rPr>
          <w:rFonts w:ascii="SimSun" w:hAnsi="SimSun" w:cs="SimSun" w:eastAsia="SimSun"/>
          <w:sz w:val="23"/>
          <w:szCs w:val="23"/>
        </w:rPr>
      </w:r>
    </w:p>
    <w:p>
      <w:pPr>
        <w:spacing w:line="81" w:lineRule="exact" w:before="0"/>
        <w:ind w:left="169" w:right="0" w:firstLine="0"/>
        <w:jc w:val="left"/>
        <w:rPr>
          <w:rFonts w:ascii="Arial" w:hAnsi="Arial" w:cs="Arial" w:eastAsia="Arial"/>
          <w:sz w:val="8"/>
          <w:szCs w:val="8"/>
        </w:rPr>
      </w:pPr>
      <w:r>
        <w:rPr>
          <w:w w:val="80"/>
        </w:rPr>
        <w:br w:type="column"/>
      </w:r>
      <w:r>
        <w:rPr>
          <w:rFonts w:ascii="Arial"/>
          <w:color w:val="004080"/>
          <w:w w:val="80"/>
          <w:sz w:val="8"/>
        </w:rPr>
        <w:t>1</w:t>
      </w:r>
      <w:r>
        <w:rPr>
          <w:rFonts w:ascii="Arial"/>
          <w:color w:val="000000"/>
          <w:sz w:val="8"/>
        </w:rPr>
      </w:r>
    </w:p>
    <w:p>
      <w:pPr>
        <w:pStyle w:val="BodyText"/>
        <w:spacing w:line="240" w:lineRule="auto" w:before="37"/>
        <w:ind w:left="133" w:right="0"/>
        <w:jc w:val="left"/>
      </w:pPr>
      <w:r>
        <w:rPr>
          <w:color w:val="000080"/>
          <w:spacing w:val="1"/>
          <w:w w:val="80"/>
        </w:rPr>
        <w:t>XS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20" w:right="1280"/>
          <w:cols w:num="12" w:equalWidth="0">
            <w:col w:w="365" w:space="40"/>
            <w:col w:w="577" w:space="55"/>
            <w:col w:w="280" w:space="426"/>
            <w:col w:w="289" w:space="1115"/>
            <w:col w:w="480" w:space="708"/>
            <w:col w:w="1869" w:space="1644"/>
            <w:col w:w="541" w:space="40"/>
            <w:col w:w="821" w:space="40"/>
            <w:col w:w="313" w:space="40"/>
            <w:col w:w="423" w:space="202"/>
            <w:col w:w="2028" w:space="1320"/>
            <w:col w:w="722"/>
          </w:cols>
        </w:sectPr>
      </w:pPr>
    </w:p>
    <w:p>
      <w:pPr>
        <w:spacing w:line="100" w:lineRule="exact" w:before="15"/>
        <w:rPr>
          <w:sz w:val="10"/>
          <w:szCs w:val="10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-17"/>
          <w:w w:val="80"/>
        </w:rPr>
        <w:t>1</w:t>
      </w:r>
      <w:r>
        <w:rPr>
          <w:color w:val="000080"/>
          <w:spacing w:val="-16"/>
          <w:w w:val="98"/>
        </w:rPr>
      </w:r>
      <w:r>
        <w:rPr>
          <w:color w:val="000080"/>
          <w:spacing w:val="-16"/>
          <w:w w:val="98"/>
          <w:u w:val="single" w:color="0000FF"/>
        </w:rPr>
      </w:r>
      <w:r>
        <w:rPr>
          <w:color w:val="000080"/>
          <w:w w:val="98"/>
          <w:u w:val="single" w:color="0000FF"/>
        </w:rPr>
        <w:t> </w:t>
      </w:r>
      <w:r>
        <w:rPr>
          <w:color w:val="000080"/>
          <w:w w:val="98"/>
        </w:rPr>
      </w:r>
      <w:r>
        <w:rPr>
          <w:color w:val="000000"/>
        </w:rPr>
      </w:r>
    </w:p>
    <w:p>
      <w:pPr>
        <w:spacing w:line="100" w:lineRule="exact" w:before="15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240" w:lineRule="auto"/>
        <w:ind w:left="74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-17"/>
          <w:w w:val="80"/>
        </w:rPr>
        <w:t>2</w:t>
      </w:r>
      <w:r>
        <w:rPr>
          <w:color w:val="000080"/>
          <w:spacing w:val="-16"/>
          <w:w w:val="98"/>
        </w:rPr>
      </w:r>
      <w:r>
        <w:rPr>
          <w:color w:val="000080"/>
          <w:spacing w:val="-16"/>
          <w:w w:val="98"/>
          <w:u w:val="single" w:color="0000FF"/>
        </w:rPr>
      </w:r>
      <w:r>
        <w:rPr>
          <w:color w:val="000080"/>
          <w:w w:val="98"/>
          <w:u w:val="single" w:color="0000FF"/>
        </w:rPr>
        <w:t> </w:t>
      </w:r>
      <w:r>
        <w:rPr>
          <w:color w:val="000080"/>
          <w:w w:val="98"/>
        </w:rPr>
      </w:r>
      <w:r>
        <w:rPr>
          <w:color w:val="000000"/>
        </w:rPr>
      </w:r>
    </w:p>
    <w:p>
      <w:pPr>
        <w:spacing w:line="100" w:lineRule="exact" w:before="15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-9"/>
          <w:w w:val="80"/>
        </w:rPr>
        <w:t>9</w:t>
      </w:r>
      <w:r>
        <w:rPr>
          <w:color w:val="000080"/>
          <w:spacing w:val="-8"/>
          <w:w w:val="98"/>
        </w:rPr>
      </w:r>
      <w:r>
        <w:rPr>
          <w:color w:val="000080"/>
          <w:spacing w:val="-8"/>
          <w:w w:val="98"/>
          <w:u w:val="single" w:color="0000FF"/>
        </w:rPr>
      </w:r>
      <w:r>
        <w:rPr>
          <w:color w:val="000080"/>
          <w:w w:val="98"/>
          <w:u w:val="single" w:color="0000FF"/>
        </w:rPr>
        <w:t> </w:t>
      </w:r>
      <w:r>
        <w:rPr>
          <w:color w:val="000080"/>
          <w:w w:val="98"/>
        </w:rPr>
      </w:r>
      <w:r>
        <w:rPr>
          <w:color w:val="000000"/>
        </w:rPr>
      </w:r>
    </w:p>
    <w:p>
      <w:pPr>
        <w:spacing w:line="212" w:lineRule="exact" w:before="0"/>
        <w:ind w:left="1083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w w:val="105"/>
        </w:rPr>
        <w:br w:type="column"/>
      </w:r>
      <w:r>
        <w:rPr>
          <w:rFonts w:ascii="SimSun" w:hAnsi="SimSun" w:cs="SimSun" w:eastAsia="SimSun"/>
          <w:w w:val="105"/>
          <w:position w:val="1"/>
          <w:sz w:val="23"/>
          <w:szCs w:val="23"/>
        </w:rPr>
        <w:t>升压功率</w:t>
      </w:r>
      <w:r>
        <w:rPr>
          <w:rFonts w:ascii="Arial" w:hAnsi="Arial" w:cs="Arial" w:eastAsia="Arial"/>
          <w:w w:val="105"/>
          <w:sz w:val="23"/>
          <w:szCs w:val="23"/>
        </w:rPr>
        <w:t>MOS</w:t>
      </w:r>
      <w:r>
        <w:rPr>
          <w:rFonts w:ascii="SimSun" w:hAnsi="SimSun" w:cs="SimSun" w:eastAsia="SimSun"/>
          <w:w w:val="105"/>
          <w:position w:val="1"/>
          <w:sz w:val="23"/>
          <w:szCs w:val="23"/>
        </w:rPr>
        <w:t>管</w:t>
      </w:r>
      <w:r>
        <w:rPr>
          <w:rFonts w:ascii="SimSun" w:hAnsi="SimSun" w:cs="SimSun" w:eastAsia="SimSun"/>
          <w:sz w:val="23"/>
          <w:szCs w:val="23"/>
        </w:rPr>
      </w:r>
    </w:p>
    <w:p>
      <w:pPr>
        <w:spacing w:after="0" w:line="212" w:lineRule="exact"/>
        <w:jc w:val="left"/>
        <w:rPr>
          <w:rFonts w:ascii="SimSun" w:hAnsi="SimSun" w:cs="SimSun" w:eastAsia="SimSun"/>
          <w:sz w:val="23"/>
          <w:szCs w:val="23"/>
        </w:rPr>
        <w:sectPr>
          <w:type w:val="continuous"/>
          <w:pgSz w:w="16838" w:h="11920" w:orient="landscape"/>
          <w:pgMar w:top="1100" w:bottom="280" w:left="1220" w:right="1280"/>
          <w:cols w:num="4" w:equalWidth="0">
            <w:col w:w="1323" w:space="39"/>
            <w:col w:w="313" w:space="254"/>
            <w:col w:w="1330" w:space="2832"/>
            <w:col w:w="8247"/>
          </w:cols>
        </w:sectPr>
      </w:pPr>
    </w:p>
    <w:p>
      <w:pPr>
        <w:pStyle w:val="BodyText"/>
        <w:spacing w:line="240" w:lineRule="auto" w:before="68"/>
        <w:ind w:right="0"/>
        <w:jc w:val="righ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68"/>
        <w:ind w:left="185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pStyle w:val="BodyText"/>
        <w:spacing w:line="240" w:lineRule="auto" w:before="68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pStyle w:val="BodyText"/>
        <w:spacing w:line="75" w:lineRule="exact"/>
        <w:ind w:right="5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pStyle w:val="BodyText"/>
        <w:spacing w:line="86" w:lineRule="exact"/>
        <w:ind w:right="0"/>
        <w:jc w:val="right"/>
      </w:pPr>
      <w:r>
        <w:rPr>
          <w:color w:val="FF0000"/>
          <w:w w:val="80"/>
        </w:rPr>
        <w:t>B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A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pStyle w:val="BodyText"/>
        <w:spacing w:line="81" w:lineRule="exact"/>
        <w:ind w:left="162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00"/>
        </w:rPr>
      </w:r>
    </w:p>
    <w:p>
      <w:pPr>
        <w:pStyle w:val="BodyText"/>
        <w:spacing w:line="75" w:lineRule="exact"/>
        <w:ind w:right="5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00"/>
        </w:rPr>
      </w:r>
    </w:p>
    <w:p>
      <w:pPr>
        <w:pStyle w:val="BodyText"/>
        <w:spacing w:line="86" w:lineRule="exact"/>
        <w:ind w:right="0"/>
        <w:jc w:val="right"/>
      </w:pPr>
      <w:r>
        <w:rPr>
          <w:color w:val="FF0000"/>
          <w:w w:val="80"/>
        </w:rPr>
        <w:t>B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A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pStyle w:val="BodyText"/>
        <w:spacing w:line="81" w:lineRule="exact"/>
        <w:ind w:left="162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pStyle w:val="BodyText"/>
        <w:spacing w:line="75" w:lineRule="exact"/>
        <w:ind w:right="5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00"/>
        </w:rPr>
      </w:r>
    </w:p>
    <w:p>
      <w:pPr>
        <w:pStyle w:val="BodyText"/>
        <w:spacing w:line="86" w:lineRule="exact"/>
        <w:ind w:right="0"/>
        <w:jc w:val="right"/>
      </w:pPr>
      <w:r>
        <w:rPr>
          <w:color w:val="FF0000"/>
          <w:w w:val="80"/>
        </w:rPr>
        <w:t>B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A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pStyle w:val="BodyText"/>
        <w:spacing w:line="81" w:lineRule="exact"/>
        <w:ind w:left="162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00"/>
        </w:rPr>
      </w:r>
    </w:p>
    <w:p>
      <w:pPr>
        <w:spacing w:after="0" w:line="81" w:lineRule="exact"/>
        <w:jc w:val="left"/>
        <w:sectPr>
          <w:type w:val="continuous"/>
          <w:pgSz w:w="16838" w:h="11920" w:orient="landscape"/>
          <w:pgMar w:top="1100" w:bottom="280" w:left="1220" w:right="1280"/>
          <w:cols w:num="9" w:equalWidth="0">
            <w:col w:w="1212" w:space="40"/>
            <w:col w:w="313" w:space="365"/>
            <w:col w:w="1212" w:space="3187"/>
            <w:col w:w="1321" w:space="40"/>
            <w:col w:w="394" w:space="182"/>
            <w:col w:w="1321" w:space="40"/>
            <w:col w:w="394" w:space="355"/>
            <w:col w:w="1321" w:space="40"/>
            <w:col w:w="2601"/>
          </w:cols>
        </w:sectPr>
      </w:pP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90" w:lineRule="exact"/>
        <w:ind w:left="731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     </w:t>
      </w:r>
      <w:r>
        <w:rPr>
          <w:color w:val="000080"/>
          <w:spacing w:val="12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spacing w:line="40" w:lineRule="exact" w:before="3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171.360001pt;margin-top:10.623106pt;width:1.761408pt;height:3.96pt;mso-position-horizontal-relative:page;mso-position-vertical-relative:paragraph;z-index:-12158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1.360001pt;margin-top:14.583106pt;width:1.761408pt;height:3.96pt;mso-position-horizontal-relative:page;mso-position-vertical-relative:paragraph;z-index:-12157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N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tabs>
          <w:tab w:pos="1170" w:val="left" w:leader="none"/>
        </w:tabs>
        <w:spacing w:line="240" w:lineRule="auto"/>
        <w:ind w:left="731" w:right="0"/>
        <w:jc w:val="left"/>
      </w:pPr>
      <w:r>
        <w:rPr/>
        <w:pict>
          <v:shape style="position:absolute;margin-left:223.559998pt;margin-top:13.143095pt;width:4.065495pt;height:3.96pt;mso-position-horizontal-relative:page;mso-position-vertical-relative:paragraph;z-index:-12189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9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  <w:tab/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90" w:lineRule="exact"/>
        <w:ind w:right="107"/>
        <w:jc w:val="right"/>
      </w:pPr>
      <w:r>
        <w:rPr>
          <w:color w:val="000080"/>
          <w:w w:val="80"/>
        </w:rPr>
        <w:t>2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pStyle w:val="BodyText"/>
        <w:tabs>
          <w:tab w:pos="3041" w:val="right" w:leader="none"/>
        </w:tabs>
        <w:spacing w:line="80" w:lineRule="exact"/>
        <w:ind w:left="1076" w:right="0"/>
        <w:jc w:val="left"/>
      </w:pPr>
      <w:r>
        <w:rPr>
          <w:w w:val="80"/>
        </w:rPr>
        <w:br w:type="column"/>
      </w:r>
      <w:r>
        <w:rPr>
          <w:w w:val="80"/>
        </w:rPr>
        <w:t>1        </w:t>
      </w:r>
      <w:r>
        <w:rPr>
          <w:spacing w:val="3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000000"/>
          <w:w w:val="98"/>
        </w:rPr>
        <w:t> </w:t>
      </w:r>
      <w:r>
        <w:rPr>
          <w:color w:val="000000"/>
        </w:rPr>
        <w:tab/>
      </w:r>
      <w:r>
        <w:rPr>
          <w:color w:val="000000"/>
          <w:w w:val="80"/>
        </w:rPr>
        <w:t>1</w:t>
      </w:r>
      <w:r>
        <w:rPr>
          <w:color w:val="000000"/>
        </w:rPr>
      </w:r>
    </w:p>
    <w:p>
      <w:pPr>
        <w:pStyle w:val="BodyText"/>
        <w:tabs>
          <w:tab w:pos="2667" w:val="left" w:leader="none"/>
        </w:tabs>
        <w:spacing w:line="79" w:lineRule="exact"/>
        <w:ind w:left="731" w:right="0"/>
        <w:jc w:val="left"/>
      </w:pPr>
      <w:r>
        <w:rPr>
          <w:w w:val="80"/>
        </w:rPr>
        <w:t>3</w:t>
        <w:tab/>
        <w:t>3</w:t>
      </w:r>
      <w:r>
        <w:rPr/>
      </w:r>
    </w:p>
    <w:p>
      <w:pPr>
        <w:pStyle w:val="BodyText"/>
        <w:tabs>
          <w:tab w:pos="3006" w:val="left" w:leader="none"/>
        </w:tabs>
        <w:spacing w:line="86" w:lineRule="exact"/>
        <w:ind w:left="1076" w:right="0"/>
        <w:jc w:val="left"/>
      </w:pPr>
      <w:r>
        <w:rPr>
          <w:w w:val="80"/>
        </w:rPr>
        <w:t>2</w:t>
        <w:tab/>
        <w:t>2</w:t>
      </w:r>
      <w:r>
        <w:rPr/>
      </w:r>
    </w:p>
    <w:p>
      <w:pPr>
        <w:pStyle w:val="BodyText"/>
        <w:spacing w:line="86" w:lineRule="exact"/>
        <w:ind w:left="133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000000"/>
        </w:rPr>
      </w:r>
    </w:p>
    <w:p>
      <w:pPr>
        <w:pStyle w:val="BodyText"/>
        <w:spacing w:line="80" w:lineRule="exact"/>
        <w:ind w:left="1076" w:right="0"/>
        <w:jc w:val="left"/>
      </w:pPr>
      <w:r>
        <w:rPr>
          <w:w w:val="80"/>
        </w:rPr>
        <w:br w:type="column"/>
      </w:r>
      <w:r>
        <w:rPr>
          <w:w w:val="80"/>
        </w:rPr>
        <w:t>1        </w:t>
      </w:r>
      <w:r>
        <w:rPr>
          <w:spacing w:val="3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000000"/>
        </w:rPr>
      </w:r>
    </w:p>
    <w:p>
      <w:pPr>
        <w:pStyle w:val="BodyText"/>
        <w:spacing w:line="79" w:lineRule="exact"/>
        <w:ind w:left="731" w:right="0"/>
        <w:jc w:val="left"/>
      </w:pPr>
      <w:r>
        <w:rPr>
          <w:w w:val="80"/>
        </w:rPr>
        <w:t>3</w:t>
      </w:r>
      <w:r>
        <w:rPr/>
      </w:r>
    </w:p>
    <w:p>
      <w:pPr>
        <w:pStyle w:val="BodyText"/>
        <w:spacing w:line="86" w:lineRule="exact"/>
        <w:ind w:left="1076" w:right="0"/>
        <w:jc w:val="left"/>
      </w:pPr>
      <w:r>
        <w:rPr>
          <w:w w:val="80"/>
        </w:rPr>
        <w:t>2</w:t>
      </w:r>
      <w:r>
        <w:rPr/>
      </w:r>
    </w:p>
    <w:p>
      <w:pPr>
        <w:spacing w:after="0" w:line="86" w:lineRule="exact"/>
        <w:jc w:val="left"/>
        <w:sectPr>
          <w:type w:val="continuous"/>
          <w:pgSz w:w="16838" w:h="11920" w:orient="landscape"/>
          <w:pgMar w:top="1100" w:bottom="280" w:left="1220" w:right="1280"/>
          <w:cols w:num="7" w:equalWidth="0">
            <w:col w:w="1254" w:space="387"/>
            <w:col w:w="963" w:space="297"/>
            <w:col w:w="1263" w:space="760"/>
            <w:col w:w="963" w:space="686"/>
            <w:col w:w="3042" w:space="40"/>
            <w:col w:w="272" w:space="693"/>
            <w:col w:w="3718"/>
          </w:cols>
        </w:sectPr>
      </w:pPr>
    </w:p>
    <w:p>
      <w:pPr>
        <w:pStyle w:val="BodyText"/>
        <w:spacing w:line="68" w:lineRule="exact" w:before="68"/>
        <w:ind w:right="0"/>
        <w:jc w:val="right"/>
      </w:pPr>
      <w:r>
        <w:rPr/>
        <w:pict>
          <v:shape style="position:absolute;margin-left:223.559998pt;margin-top:8.263104pt;width:4.065495pt;height:3.96pt;mso-position-horizontal-relative:page;mso-position-vertical-relative:paragraph;z-index:-12148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8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FF0000"/>
          <w:w w:val="80"/>
        </w:rPr>
        <w:t>O</w:t>
      </w:r>
      <w:r>
        <w:rPr>
          <w:color w:val="FF0000"/>
          <w:spacing w:val="-11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P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spacing w:line="132" w:lineRule="exact"/>
        <w:ind w:left="433" w:right="0"/>
        <w:jc w:val="left"/>
      </w:pPr>
      <w:r>
        <w:rPr>
          <w:w w:val="80"/>
        </w:rPr>
        <w:br w:type="column"/>
      </w:r>
      <w:r>
        <w:rPr>
          <w:w w:val="80"/>
          <w:position w:val="5"/>
        </w:rPr>
        <w:t>1     </w:t>
      </w:r>
      <w:r>
        <w:rPr>
          <w:spacing w:val="7"/>
          <w:w w:val="80"/>
          <w:position w:val="5"/>
        </w:rPr>
        <w:t> </w:t>
      </w:r>
      <w:r>
        <w:rPr>
          <w:color w:val="004080"/>
          <w:w w:val="80"/>
        </w:rPr>
        <w:t>R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T</w:t>
      </w:r>
      <w:r>
        <w:rPr>
          <w:color w:val="000000"/>
        </w:rPr>
      </w:r>
    </w:p>
    <w:p>
      <w:pPr>
        <w:pStyle w:val="BodyText"/>
        <w:spacing w:line="132" w:lineRule="exact"/>
        <w:ind w:left="504" w:right="0"/>
        <w:jc w:val="left"/>
      </w:pPr>
      <w:r>
        <w:rPr>
          <w:w w:val="80"/>
        </w:rPr>
        <w:br w:type="column"/>
      </w:r>
      <w:r>
        <w:rPr>
          <w:color w:val="004080"/>
          <w:w w:val="80"/>
        </w:rPr>
        <w:t>L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F     </w:t>
      </w:r>
      <w:r>
        <w:rPr>
          <w:color w:val="004080"/>
          <w:spacing w:val="7"/>
          <w:w w:val="80"/>
        </w:rPr>
        <w:t> </w:t>
      </w:r>
      <w:r>
        <w:rPr>
          <w:color w:val="000000"/>
          <w:w w:val="80"/>
          <w:position w:val="5"/>
        </w:rPr>
        <w:t>3</w:t>
      </w:r>
      <w:r>
        <w:rPr>
          <w:color w:val="000000"/>
          <w:spacing w:val="-8"/>
          <w:w w:val="80"/>
          <w:position w:val="5"/>
        </w:rPr>
        <w:t> </w:t>
      </w:r>
      <w:r>
        <w:rPr>
          <w:color w:val="000000"/>
          <w:w w:val="80"/>
          <w:position w:val="5"/>
        </w:rPr>
        <w:t>0</w:t>
      </w:r>
      <w:r>
        <w:rPr>
          <w:color w:val="000000"/>
        </w:rPr>
      </w:r>
    </w:p>
    <w:p>
      <w:pPr>
        <w:spacing w:line="70" w:lineRule="exact" w:before="6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pStyle w:val="BodyText"/>
        <w:tabs>
          <w:tab w:pos="1491" w:val="left" w:leader="none"/>
        </w:tabs>
        <w:spacing w:line="61" w:lineRule="exact"/>
        <w:ind w:left="1052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  <w:tab/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pStyle w:val="BodyText"/>
        <w:spacing w:line="240" w:lineRule="auto" w:before="32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pStyle w:val="BodyText"/>
        <w:spacing w:line="240" w:lineRule="auto" w:before="32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00"/>
        </w:rPr>
      </w:r>
    </w:p>
    <w:p>
      <w:pPr>
        <w:pStyle w:val="BodyText"/>
        <w:spacing w:line="240" w:lineRule="auto" w:before="32"/>
        <w:ind w:right="850"/>
        <w:jc w:val="center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00"/>
        </w:rPr>
      </w:r>
    </w:p>
    <w:p>
      <w:pPr>
        <w:spacing w:after="0" w:line="240" w:lineRule="auto"/>
        <w:jc w:val="center"/>
        <w:sectPr>
          <w:type w:val="continuous"/>
          <w:pgSz w:w="16838" w:h="11920" w:orient="landscape"/>
          <w:pgMar w:top="1100" w:bottom="280" w:left="1220" w:right="1280"/>
          <w:cols w:num="7" w:equalWidth="0">
            <w:col w:w="1735" w:space="40"/>
            <w:col w:w="681" w:space="40"/>
            <w:col w:w="838" w:space="40"/>
            <w:col w:w="1616" w:space="1060"/>
            <w:col w:w="1769" w:space="254"/>
            <w:col w:w="1769" w:space="340"/>
            <w:col w:w="4156"/>
          </w:cols>
        </w:sect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8"/>
        <w:rPr>
          <w:sz w:val="10"/>
          <w:szCs w:val="10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right="107"/>
        <w:jc w:val="right"/>
      </w:pPr>
      <w:r>
        <w:rPr>
          <w:color w:val="000080"/>
          <w:w w:val="80"/>
        </w:rPr>
        <w:t>3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20"/>
        <w:rPr>
          <w:sz w:val="10"/>
          <w:szCs w:val="10"/>
        </w:rPr>
      </w:pPr>
    </w:p>
    <w:p>
      <w:pPr>
        <w:pStyle w:val="BodyText"/>
        <w:spacing w:line="61" w:lineRule="exact"/>
        <w:ind w:left="81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pStyle w:val="BodyText"/>
        <w:spacing w:line="86" w:lineRule="exact" w:before="10"/>
        <w:ind w:left="182" w:right="17"/>
        <w:jc w:val="both"/>
      </w:pPr>
      <w:r>
        <w:rPr>
          <w:w w:val="80"/>
        </w:rPr>
        <w:br w:type="column"/>
      </w:r>
      <w:r>
        <w:rPr>
          <w:color w:val="FF0000"/>
          <w:spacing w:val="1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pStyle w:val="BodyText"/>
        <w:spacing w:line="83" w:lineRule="exact"/>
        <w:ind w:left="182" w:right="17"/>
        <w:jc w:val="both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pStyle w:val="BodyText"/>
        <w:spacing w:line="89" w:lineRule="exact"/>
        <w:ind w:left="182" w:right="17"/>
        <w:jc w:val="both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16" w:lineRule="auto"/>
        <w:ind w:left="182" w:right="0"/>
        <w:jc w:val="both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spacing w:line="80" w:lineRule="exact"/>
        <w:ind w:left="532" w:right="81"/>
        <w:jc w:val="left"/>
      </w:pPr>
      <w:r>
        <w:rPr>
          <w:w w:val="80"/>
        </w:rPr>
        <w:br w:type="column"/>
      </w:r>
      <w:r>
        <w:rPr>
          <w:color w:val="004080"/>
          <w:w w:val="80"/>
        </w:rPr>
        <w:t>V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S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w w:val="79"/>
        </w:rPr>
        <w:t> </w: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W</w:t>
      </w:r>
      <w:r>
        <w:rPr>
          <w:color w:val="004080"/>
          <w:spacing w:val="-5"/>
          <w:w w:val="80"/>
        </w:rPr>
        <w:t> </w:t>
      </w:r>
      <w:r>
        <w:rPr>
          <w:color w:val="004080"/>
          <w:w w:val="80"/>
        </w:rPr>
        <w:t>3</w:t>
      </w:r>
      <w:r>
        <w:rPr>
          <w:color w:val="000000"/>
        </w:rPr>
      </w:r>
    </w:p>
    <w:p>
      <w:pPr>
        <w:pStyle w:val="BodyText"/>
        <w:spacing w:line="77" w:lineRule="exact"/>
        <w:ind w:left="532" w:right="0"/>
        <w:jc w:val="left"/>
      </w:pPr>
      <w:r>
        <w:rPr/>
        <w:pict>
          <v:shape style="position:absolute;margin-left:171.360001pt;margin-top:-2.208845pt;width:1.761408pt;height:3.96pt;mso-position-horizontal-relative:page;mso-position-vertical-relative:paragraph;z-index:-12156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4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1.360001pt;margin-top:1.751155pt;width:1.761408pt;height:3.96pt;mso-position-horizontal-relative:page;mso-position-vertical-relative:paragraph;z-index:-12155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5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W</w:t>
      </w:r>
      <w:r>
        <w:rPr>
          <w:color w:val="004080"/>
          <w:spacing w:val="-5"/>
          <w:w w:val="80"/>
        </w:rPr>
        <w:t> </w:t>
      </w:r>
      <w:r>
        <w:rPr>
          <w:color w:val="004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16" w:lineRule="auto" w:before="4"/>
        <w:ind w:left="532" w:right="0"/>
        <w:jc w:val="left"/>
      </w:pPr>
      <w:r>
        <w:rPr/>
        <w:pict>
          <v:shape style="position:absolute;margin-left:171.360001pt;margin-top:1.807914pt;width:1.761408pt;height:3.96pt;mso-position-horizontal-relative:page;mso-position-vertical-relative:paragraph;z-index:-12154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6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1.360001pt;margin-top:6.127914pt;width:1.761408pt;height:3.96pt;mso-position-horizontal-relative:page;mso-position-vertical-relative:paragraph;z-index:-12153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7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1.360001pt;margin-top:10.087914pt;width:1.761408pt;height:3.96pt;mso-position-horizontal-relative:page;mso-position-vertical-relative:paragraph;z-index:-12152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8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W</w:t>
      </w:r>
      <w:r>
        <w:rPr>
          <w:color w:val="004080"/>
          <w:spacing w:val="-5"/>
          <w:w w:val="80"/>
        </w:rPr>
        <w:t> </w:t>
      </w:r>
      <w:r>
        <w:rPr>
          <w:color w:val="004080"/>
          <w:w w:val="80"/>
        </w:rPr>
        <w:t>1</w:t>
      </w:r>
      <w:r>
        <w:rPr>
          <w:color w:val="004080"/>
          <w:spacing w:val="5"/>
          <w:w w:val="79"/>
        </w:rPr>
        <w:t>     </w:t>
      </w:r>
      <w:r>
        <w:rPr>
          <w:color w:val="004080"/>
          <w:w w:val="80"/>
        </w:rPr>
        <w:t>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S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T</w:t>
      </w:r>
      <w:r>
        <w:rPr>
          <w:color w:val="004080"/>
          <w:spacing w:val="-11"/>
          <w:w w:val="80"/>
        </w:rPr>
        <w:t> </w: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G</w:t>
      </w:r>
      <w:r>
        <w:rPr>
          <w:color w:val="004080"/>
          <w:spacing w:val="-11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A</w:t>
      </w:r>
      <w:r>
        <w:rPr>
          <w:color w:val="000000"/>
        </w:rPr>
      </w:r>
    </w:p>
    <w:p>
      <w:pPr>
        <w:pStyle w:val="BodyText"/>
        <w:spacing w:line="78" w:lineRule="exact"/>
        <w:ind w:left="532" w:right="0"/>
        <w:jc w:val="left"/>
      </w:pPr>
      <w:r>
        <w:rPr/>
        <w:pict>
          <v:shape style="position:absolute;margin-left:171.360001pt;margin-top:1.788267pt;width:1.761408pt;height:3.96pt;mso-position-horizontal-relative:page;mso-position-vertical-relative:paragraph;z-index:-12151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9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D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R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V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3</w:t>
      </w:r>
      <w:r>
        <w:rPr>
          <w:color w:val="000000"/>
        </w:rPr>
      </w:r>
    </w:p>
    <w:p>
      <w:pPr>
        <w:pStyle w:val="BodyText"/>
        <w:spacing w:line="80" w:lineRule="exact" w:before="8"/>
        <w:ind w:left="532" w:right="81"/>
        <w:jc w:val="left"/>
      </w:pPr>
      <w:r>
        <w:rPr/>
        <w:pict>
          <v:shape style="position:absolute;margin-left:169.199997pt;margin-top:1.831159pt;width:4.065495pt;height:3.96pt;mso-position-horizontal-relative:page;mso-position-vertical-relative:paragraph;z-index:-12150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0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9.199997pt;margin-top:6.151159pt;width:4.065495pt;height:3.96pt;mso-position-horizontal-relative:page;mso-position-vertical-relative:paragraph;z-index:-12149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D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R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V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2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R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V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1</w:t>
      </w:r>
      <w:r>
        <w:rPr>
          <w:color w:val="000000"/>
        </w:rPr>
      </w:r>
    </w:p>
    <w:p>
      <w:pPr>
        <w:pStyle w:val="BodyText"/>
        <w:spacing w:line="85" w:lineRule="exact"/>
        <w:ind w:left="245" w:right="0"/>
        <w:jc w:val="center"/>
      </w:pPr>
      <w:r>
        <w:rPr/>
        <w:pict>
          <v:shape style="position:absolute;margin-left:169.199997pt;margin-top:5.711152pt;width:4.065495pt;height:3.96pt;mso-position-horizontal-relative:page;mso-position-vertical-relative:paragraph;z-index:-12139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80"/>
          <w:position w:val="-3"/>
        </w:rPr>
        <w:t>1</w:t>
      </w:r>
      <w:r>
        <w:rPr>
          <w:spacing w:val="-8"/>
          <w:w w:val="80"/>
          <w:position w:val="-3"/>
        </w:rPr>
        <w:t> </w:t>
      </w:r>
      <w:r>
        <w:rPr>
          <w:w w:val="80"/>
          <w:position w:val="-3"/>
        </w:rPr>
        <w:t>2     </w:t>
      </w:r>
      <w:r>
        <w:rPr>
          <w:spacing w:val="3"/>
          <w:w w:val="80"/>
          <w:position w:val="-3"/>
        </w:rPr>
        <w:t> </w:t>
      </w:r>
      <w:r>
        <w:rPr>
          <w:color w:val="004080"/>
          <w:w w:val="80"/>
        </w:rPr>
        <w:t>G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6"/>
          <w:w w:val="80"/>
        </w:rPr>
        <w:t> </w:t>
      </w:r>
      <w:r>
        <w:rPr>
          <w:color w:val="004080"/>
          <w:w w:val="80"/>
        </w:rPr>
        <w:t>P</w:t>
      </w:r>
      <w:r>
        <w:rPr>
          <w:color w:val="000000"/>
        </w:rPr>
      </w:r>
    </w:p>
    <w:p>
      <w:pPr>
        <w:pStyle w:val="BodyText"/>
        <w:spacing w:line="80" w:lineRule="exact"/>
        <w:ind w:left="243" w:right="194" w:hanging="94"/>
        <w:jc w:val="right"/>
      </w:pPr>
      <w:r>
        <w:rPr>
          <w:w w:val="80"/>
        </w:rPr>
        <w:br w:type="column"/>
      </w:r>
      <w:r>
        <w:rPr>
          <w:color w:val="004080"/>
          <w:w w:val="80"/>
        </w:rPr>
        <w:t>V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S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Y</w:t>
      </w:r>
      <w:r>
        <w:rPr>
          <w:color w:val="004080"/>
          <w:spacing w:val="-3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C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L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A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8"/>
          <w:w w:val="80"/>
        </w:rPr>
        <w:t> </w:t>
      </w:r>
      <w:r>
        <w:rPr>
          <w:color w:val="004080"/>
          <w:spacing w:val="2"/>
          <w:w w:val="80"/>
        </w:rPr>
        <w:t>IM</w:t>
      </w:r>
      <w:r>
        <w:rPr>
          <w:color w:val="000000"/>
        </w:rPr>
      </w:r>
    </w:p>
    <w:p>
      <w:pPr>
        <w:pStyle w:val="BodyText"/>
        <w:spacing w:line="80" w:lineRule="exact" w:before="6"/>
        <w:ind w:left="207" w:right="200" w:firstLine="7"/>
        <w:jc w:val="left"/>
      </w:pPr>
      <w:r>
        <w:rPr/>
        <w:pict>
          <v:shape style="position:absolute;margin-left:223.559998pt;margin-top:-6.188844pt;width:4.065495pt;height:3.96pt;mso-position-horizontal-relative:page;mso-position-vertical-relative:paragraph;z-index:-12147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7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3.559998pt;margin-top:-2.228844pt;width:4.065495pt;height:3.96pt;mso-position-horizontal-relative:page;mso-position-vertical-relative:paragraph;z-index:-12146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6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3.559998pt;margin-top:1.731156pt;width:4.065495pt;height:3.96pt;mso-position-horizontal-relative:page;mso-position-vertical-relative:paragraph;z-index:-12145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5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3.559998pt;margin-top:6.051156pt;width:4.065495pt;height:3.96pt;mso-position-horizontal-relative:page;mso-position-vertical-relative:paragraph;z-index:-12144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4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V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A</w:t>
      </w:r>
      <w:r>
        <w:rPr>
          <w:color w:val="004080"/>
          <w:w w:val="79"/>
        </w:rPr>
        <w:t> </w: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6</w:t>
      </w:r>
      <w:r>
        <w:rPr>
          <w:color w:val="000000"/>
        </w:rPr>
      </w:r>
    </w:p>
    <w:p>
      <w:pPr>
        <w:pStyle w:val="BodyText"/>
        <w:spacing w:line="81" w:lineRule="exact"/>
        <w:ind w:left="207" w:right="0"/>
        <w:jc w:val="left"/>
      </w:pPr>
      <w:r>
        <w:rPr/>
        <w:pict>
          <v:shape style="position:absolute;margin-left:223.559998pt;margin-top:1.751149pt;width:4.065495pt;height:3.96pt;mso-position-horizontal-relative:page;mso-position-vertical-relative:paragraph;z-index:-12143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5</w:t>
      </w:r>
      <w:r>
        <w:rPr>
          <w:color w:val="000000"/>
        </w:rPr>
      </w:r>
    </w:p>
    <w:p>
      <w:pPr>
        <w:pStyle w:val="BodyText"/>
        <w:spacing w:line="83" w:lineRule="exact"/>
        <w:ind w:left="207" w:right="0"/>
        <w:jc w:val="left"/>
      </w:pPr>
      <w:r>
        <w:rPr/>
        <w:pict>
          <v:shape style="position:absolute;margin-left:223.559998pt;margin-top:2.023303pt;width:4.065495pt;height:3.96pt;mso-position-horizontal-relative:page;mso-position-vertical-relative:paragraph;z-index:-12142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4</w:t>
      </w:r>
      <w:r>
        <w:rPr>
          <w:color w:val="000000"/>
        </w:rPr>
      </w:r>
    </w:p>
    <w:p>
      <w:pPr>
        <w:pStyle w:val="BodyText"/>
        <w:spacing w:line="83" w:lineRule="exact"/>
        <w:ind w:left="207" w:right="0"/>
        <w:jc w:val="left"/>
      </w:pPr>
      <w:r>
        <w:rPr/>
        <w:pict>
          <v:shape style="position:absolute;margin-left:223.559998pt;margin-top:1.843303pt;width:4.065495pt;height:3.96pt;mso-position-horizontal-relative:page;mso-position-vertical-relative:paragraph;z-index:-12141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3</w:t>
      </w:r>
      <w:r>
        <w:rPr>
          <w:color w:val="000000"/>
        </w:rPr>
      </w:r>
    </w:p>
    <w:p>
      <w:pPr>
        <w:pStyle w:val="BodyText"/>
        <w:spacing w:line="79" w:lineRule="exact"/>
        <w:ind w:left="207" w:right="0"/>
        <w:jc w:val="left"/>
      </w:pPr>
      <w:r>
        <w:rPr/>
        <w:pict>
          <v:shape style="position:absolute;margin-left:223.559998pt;margin-top:2.023304pt;width:4.065495pt;height:3.96pt;mso-position-horizontal-relative:page;mso-position-vertical-relative:paragraph;z-index:-12140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0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2</w:t>
      </w:r>
      <w:r>
        <w:rPr>
          <w:color w:val="000000"/>
        </w:rPr>
      </w:r>
    </w:p>
    <w:p>
      <w:pPr>
        <w:pStyle w:val="BodyText"/>
        <w:spacing w:line="91" w:lineRule="exact"/>
        <w:ind w:left="207" w:right="0"/>
        <w:jc w:val="left"/>
      </w:pPr>
      <w:r>
        <w:rPr/>
        <w:pict>
          <v:shape style="position:absolute;margin-left:223.559998pt;margin-top:5.983305pt;width:4.065495pt;height:3.96pt;mso-position-horizontal-relative:page;mso-position-vertical-relative:paragraph;z-index:-12136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8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1     </w:t>
      </w:r>
      <w:r>
        <w:rPr>
          <w:color w:val="004080"/>
          <w:spacing w:val="9"/>
          <w:w w:val="80"/>
        </w:rPr>
        <w:t> </w:t>
      </w:r>
      <w:r>
        <w:rPr>
          <w:color w:val="000000"/>
          <w:w w:val="80"/>
          <w:position w:val="-3"/>
        </w:rPr>
        <w:t>1</w:t>
      </w:r>
      <w:r>
        <w:rPr>
          <w:color w:val="000000"/>
          <w:spacing w:val="-7"/>
          <w:w w:val="80"/>
          <w:position w:val="-3"/>
        </w:rPr>
        <w:t> </w:t>
      </w:r>
      <w:r>
        <w:rPr>
          <w:color w:val="000000"/>
          <w:w w:val="80"/>
          <w:position w:val="-3"/>
        </w:rPr>
        <w:t>9</w:t>
      </w:r>
      <w:r>
        <w:rPr>
          <w:color w:val="000000"/>
        </w:rPr>
      </w:r>
    </w:p>
    <w:p>
      <w:pPr>
        <w:pStyle w:val="BodyText"/>
        <w:spacing w:line="160" w:lineRule="atLeast" w:before="22"/>
        <w:ind w:left="454" w:right="0" w:hanging="87"/>
        <w:jc w:val="right"/>
      </w:pPr>
      <w:r>
        <w:rPr>
          <w:w w:val="80"/>
        </w:rPr>
        <w:br w:type="column"/>
      </w:r>
      <w:r>
        <w:rPr>
          <w:color w:val="FF0000"/>
          <w:w w:val="80"/>
        </w:rPr>
        <w:t>A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spacing w:val="5"/>
          <w:w w:val="80"/>
        </w:rPr>
        <w:t>I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1</w:t>
      </w:r>
      <w:r>
        <w:rPr>
          <w:color w:val="FF0000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000000"/>
        </w:rPr>
      </w:r>
    </w:p>
    <w:p>
      <w:pPr>
        <w:pStyle w:val="BodyText"/>
        <w:spacing w:line="214" w:lineRule="auto" w:before="2"/>
        <w:ind w:left="425" w:right="11"/>
        <w:jc w:val="both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FF0000"/>
          <w:spacing w:val="21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FF0000"/>
          <w:spacing w:val="21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21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21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21"/>
          <w:w w:val="79"/>
        </w:rPr>
        <w:t> 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N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3"/>
        <w:rPr>
          <w:sz w:val="10"/>
          <w:szCs w:val="10"/>
        </w:rPr>
      </w:pPr>
    </w:p>
    <w:p>
      <w:pPr>
        <w:pStyle w:val="BodyText"/>
        <w:spacing w:line="240" w:lineRule="auto"/>
        <w:ind w:left="731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</w:rPr>
        <w:t>      </w:t>
      </w:r>
      <w:r>
        <w:rPr>
          <w:color w:val="000080"/>
          <w:spacing w:val="9"/>
        </w:rPr>
        <w:t> </w:t>
      </w:r>
      <w:r>
        <w:rPr>
          <w:color w:val="000080"/>
          <w:spacing w:val="9"/>
          <w:w w:val="99"/>
        </w:rPr>
      </w:r>
      <w:r>
        <w:rPr>
          <w:color w:val="000080"/>
          <w:w w:val="99"/>
          <w:u w:val="single" w:color="0000FF"/>
        </w:rPr>
        <w:t> </w:t>
      </w:r>
      <w:r>
        <w:rPr>
          <w:color w:val="000080"/>
          <w:w w:val="99"/>
        </w:rPr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left="731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80"/>
          <w:spacing w:val="-4"/>
          <w:w w:val="80"/>
        </w:rPr>
        <w:t> </w:t>
      </w:r>
      <w:r>
        <w:rPr>
          <w:color w:val="000080"/>
          <w:spacing w:val="2"/>
          <w:w w:val="80"/>
        </w:rPr>
        <w:t>/N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C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3"/>
        <w:rPr>
          <w:sz w:val="10"/>
          <w:szCs w:val="10"/>
        </w:rPr>
      </w:pPr>
    </w:p>
    <w:p>
      <w:pPr>
        <w:pStyle w:val="BodyText"/>
        <w:spacing w:line="240" w:lineRule="auto"/>
        <w:ind w:left="67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left="67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10"/>
        <w:ind w:left="448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4"/>
        <w:rPr>
          <w:sz w:val="10"/>
          <w:szCs w:val="10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6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pStyle w:val="BodyText"/>
        <w:spacing w:line="240" w:lineRule="auto" w:before="10"/>
        <w:ind w:right="82"/>
        <w:jc w:val="righ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-1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00"/>
        </w:rPr>
      </w:r>
    </w:p>
    <w:p>
      <w:pPr>
        <w:pStyle w:val="BodyText"/>
        <w:spacing w:line="240" w:lineRule="auto" w:before="9"/>
        <w:ind w:right="107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pStyle w:val="BodyText"/>
        <w:spacing w:line="240" w:lineRule="auto" w:before="10"/>
        <w:ind w:left="398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6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pStyle w:val="BodyText"/>
        <w:spacing w:line="240" w:lineRule="auto" w:before="10"/>
        <w:ind w:left="369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-2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left="40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00"/>
        </w:rPr>
      </w:r>
    </w:p>
    <w:p>
      <w:pPr>
        <w:pStyle w:val="BodyText"/>
        <w:spacing w:line="240" w:lineRule="auto" w:before="9"/>
        <w:ind w:left="405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pStyle w:val="BodyText"/>
        <w:spacing w:line="240" w:lineRule="auto" w:before="10"/>
        <w:ind w:right="0"/>
        <w:jc w:val="righ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6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pStyle w:val="BodyText"/>
        <w:spacing w:line="240" w:lineRule="auto" w:before="10"/>
        <w:ind w:right="1561"/>
        <w:jc w:val="center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-3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right="1400"/>
        <w:jc w:val="center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pStyle w:val="BodyText"/>
        <w:numPr>
          <w:ilvl w:val="0"/>
          <w:numId w:val="10"/>
        </w:numPr>
        <w:tabs>
          <w:tab w:pos="451" w:val="left" w:leader="none"/>
        </w:tabs>
        <w:spacing w:line="240" w:lineRule="auto" w:before="9" w:after="0"/>
        <w:ind w:left="451" w:right="1507" w:hanging="47"/>
        <w:jc w:val="center"/>
      </w:pP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spacing w:after="0" w:line="240" w:lineRule="auto"/>
        <w:jc w:val="center"/>
        <w:sectPr>
          <w:type w:val="continuous"/>
          <w:pgSz w:w="16838" w:h="11920" w:orient="landscape"/>
          <w:pgMar w:top="1100" w:bottom="280" w:left="1220" w:right="1280"/>
          <w:cols w:num="17" w:equalWidth="0">
            <w:col w:w="963" w:space="40"/>
            <w:col w:w="313" w:space="40"/>
            <w:col w:w="431" w:space="40"/>
            <w:col w:w="840" w:space="40"/>
            <w:col w:w="627" w:space="40"/>
            <w:col w:w="611" w:space="1027"/>
            <w:col w:w="1150" w:space="40"/>
            <w:col w:w="299" w:space="40"/>
            <w:col w:w="698" w:space="40"/>
            <w:col w:w="448" w:space="40"/>
            <w:col w:w="723" w:space="40"/>
            <w:col w:w="647" w:space="40"/>
            <w:col w:w="534" w:space="40"/>
            <w:col w:w="641" w:space="40"/>
            <w:col w:w="816" w:space="40"/>
            <w:col w:w="534" w:space="40"/>
            <w:col w:w="2436"/>
          </w:cols>
        </w:sectPr>
      </w:pPr>
    </w:p>
    <w:p>
      <w:pPr>
        <w:spacing w:line="80" w:lineRule="exact" w:before="3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right="103"/>
        <w:jc w:val="righ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80" w:lineRule="exact" w:before="3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81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78" w:lineRule="exact"/>
        <w:ind w:left="286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000000"/>
        </w:rPr>
      </w:r>
    </w:p>
    <w:p>
      <w:pPr>
        <w:pStyle w:val="BodyText"/>
        <w:spacing w:line="80" w:lineRule="exact" w:before="8"/>
        <w:ind w:left="286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pStyle w:val="BodyText"/>
        <w:spacing w:line="53" w:lineRule="exact"/>
        <w:ind w:left="474" w:right="0"/>
        <w:jc w:val="left"/>
      </w:pPr>
      <w:r>
        <w:rPr>
          <w:w w:val="80"/>
        </w:rPr>
        <w:br w:type="column"/>
      </w:r>
      <w:r>
        <w:rPr>
          <w:color w:val="004080"/>
          <w:w w:val="80"/>
        </w:rPr>
        <w:t>V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P</w:t>
      </w:r>
      <w:r>
        <w:rPr>
          <w:color w:val="000000"/>
        </w:rPr>
      </w:r>
    </w:p>
    <w:p>
      <w:pPr>
        <w:pStyle w:val="BodyText"/>
        <w:spacing w:line="83" w:lineRule="exact"/>
        <w:ind w:left="474" w:right="0"/>
        <w:jc w:val="left"/>
      </w:pPr>
      <w:r>
        <w:rPr/>
        <w:pict>
          <v:shape style="position:absolute;margin-left:169.199997pt;margin-top:2.023298pt;width:4.065495pt;height:3.96pt;mso-position-horizontal-relative:page;mso-position-vertical-relative:paragraph;z-index:-12138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4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1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6</w:t>
      </w:r>
      <w:r>
        <w:rPr>
          <w:color w:val="000000"/>
        </w:rPr>
      </w:r>
    </w:p>
    <w:p>
      <w:pPr>
        <w:pStyle w:val="BodyText"/>
        <w:spacing w:line="80" w:lineRule="exact" w:before="8"/>
        <w:ind w:left="474" w:right="0"/>
        <w:jc w:val="left"/>
      </w:pPr>
      <w:r>
        <w:rPr/>
        <w:pict>
          <v:shape style="position:absolute;margin-left:169.199997pt;margin-top:1.831154pt;width:4.065495pt;height:3.96pt;mso-position-horizontal-relative:page;mso-position-vertical-relative:paragraph;z-index:-12137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5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1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5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1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4</w:t>
      </w:r>
      <w:r>
        <w:rPr>
          <w:color w:val="000000"/>
        </w:rPr>
      </w:r>
    </w:p>
    <w:p>
      <w:pPr>
        <w:pStyle w:val="BodyText"/>
        <w:spacing w:line="53" w:lineRule="exact"/>
        <w:ind w:left="130" w:right="0"/>
        <w:jc w:val="center"/>
      </w:pPr>
      <w:r>
        <w:rPr>
          <w:w w:val="80"/>
        </w:rPr>
        <w:br w:type="column"/>
      </w:r>
      <w:r>
        <w:rPr>
          <w:color w:val="004080"/>
          <w:w w:val="80"/>
        </w:rPr>
        <w:t>E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A</w:t>
      </w:r>
      <w:r>
        <w:rPr>
          <w:color w:val="000000"/>
        </w:rPr>
      </w:r>
    </w:p>
    <w:p>
      <w:pPr>
        <w:pStyle w:val="BodyText"/>
        <w:spacing w:line="83" w:lineRule="exact"/>
        <w:ind w:left="8" w:right="0"/>
        <w:jc w:val="center"/>
      </w:pPr>
      <w:r>
        <w:rPr/>
        <w:pict>
          <v:shape style="position:absolute;margin-left:223.559998pt;margin-top:2.023298pt;width:4.065495pt;height:3.96pt;mso-position-horizontal-relative:page;mso-position-vertical-relative:paragraph;z-index:-12135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7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1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1</w:t>
      </w:r>
      <w:r>
        <w:rPr>
          <w:color w:val="000000"/>
        </w:rPr>
      </w:r>
    </w:p>
    <w:p>
      <w:pPr>
        <w:pStyle w:val="BodyText"/>
        <w:spacing w:line="80" w:lineRule="exact" w:before="8"/>
        <w:ind w:left="211" w:right="203"/>
        <w:jc w:val="center"/>
      </w:pPr>
      <w:r>
        <w:rPr/>
        <w:pict>
          <v:shape style="position:absolute;margin-left:223.559998pt;margin-top:1.831154pt;width:4.065495pt;height:3.96pt;mso-position-horizontal-relative:page;mso-position-vertical-relative:paragraph;z-index:-12134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6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1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2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1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3</w:t>
      </w:r>
      <w:r>
        <w:rPr>
          <w:color w:val="000000"/>
        </w:rPr>
      </w:r>
    </w:p>
    <w:p>
      <w:pPr>
        <w:pStyle w:val="BodyText"/>
        <w:spacing w:line="78" w:lineRule="exact"/>
        <w:ind w:left="267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spacing w:line="80" w:lineRule="exact" w:before="8"/>
        <w:ind w:left="267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tabs>
          <w:tab w:pos="2703" w:val="left" w:leader="none"/>
        </w:tabs>
        <w:spacing w:before="0"/>
        <w:ind w:left="731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/>
        <w:br w:type="column"/>
      </w:r>
      <w:r>
        <w:rPr>
          <w:rFonts w:ascii="Courier New"/>
          <w:spacing w:val="-8"/>
          <w:sz w:val="12"/>
        </w:rPr>
        <w:t>R7x61~R7x66,</w:t>
      </w:r>
      <w:r>
        <w:rPr>
          <w:rFonts w:ascii="Courier New"/>
          <w:spacing w:val="-5"/>
          <w:sz w:val="12"/>
        </w:rPr>
        <w:t> </w:t>
      </w:r>
      <w:r>
        <w:rPr>
          <w:rFonts w:ascii="Courier New"/>
          <w:spacing w:val="-9"/>
          <w:sz w:val="12"/>
        </w:rPr>
        <w:t>R7x81~R7x86</w:t>
        <w:tab/>
      </w:r>
      <w:r>
        <w:rPr>
          <w:rFonts w:ascii="Courier New"/>
          <w:sz w:val="12"/>
        </w:rPr>
        <w:t>:</w:t>
      </w:r>
      <w:r>
        <w:rPr>
          <w:rFonts w:ascii="Courier New"/>
          <w:sz w:val="12"/>
        </w:rPr>
      </w:r>
    </w:p>
    <w:p>
      <w:pPr>
        <w:spacing w:before="8"/>
        <w:ind w:left="731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spacing w:val="-6"/>
          <w:sz w:val="12"/>
        </w:rPr>
        <w:t>1#,</w:t>
      </w:r>
      <w:r>
        <w:rPr>
          <w:rFonts w:ascii="Courier New"/>
          <w:spacing w:val="-3"/>
          <w:sz w:val="12"/>
        </w:rPr>
        <w:t> </w:t>
      </w:r>
      <w:r>
        <w:rPr>
          <w:rFonts w:ascii="Courier New"/>
          <w:spacing w:val="-8"/>
          <w:sz w:val="12"/>
        </w:rPr>
        <w:t>4R12//4R3</w:t>
      </w:r>
      <w:r>
        <w:rPr>
          <w:rFonts w:ascii="Courier New"/>
          <w:spacing w:val="-11"/>
          <w:sz w:val="12"/>
        </w:rPr>
        <w:t> </w:t>
      </w:r>
      <w:r>
        <w:rPr>
          <w:rFonts w:ascii="Courier New"/>
          <w:spacing w:val="-5"/>
          <w:sz w:val="12"/>
        </w:rPr>
        <w:t>-&gt;</w:t>
      </w:r>
      <w:r>
        <w:rPr>
          <w:rFonts w:ascii="Courier New"/>
          <w:spacing w:val="-10"/>
          <w:sz w:val="12"/>
        </w:rPr>
        <w:t> </w:t>
      </w:r>
      <w:r>
        <w:rPr>
          <w:rFonts w:ascii="Courier New"/>
          <w:spacing w:val="-8"/>
          <w:sz w:val="12"/>
        </w:rPr>
        <w:t>2.104</w:t>
      </w:r>
      <w:r>
        <w:rPr>
          <w:rFonts w:ascii="Courier New"/>
          <w:sz w:val="12"/>
        </w:rPr>
        <w:t> </w:t>
      </w:r>
      <w:r>
        <w:rPr>
          <w:rFonts w:ascii="Courier New"/>
          <w:spacing w:val="67"/>
          <w:sz w:val="12"/>
        </w:rPr>
        <w:t> </w:t>
      </w:r>
      <w:r>
        <w:rPr>
          <w:rFonts w:ascii="Courier New"/>
          <w:spacing w:val="-5"/>
          <w:sz w:val="12"/>
        </w:rPr>
        <w:t>-&gt;</w:t>
      </w:r>
      <w:r>
        <w:rPr>
          <w:rFonts w:ascii="Courier New"/>
          <w:spacing w:val="-11"/>
          <w:sz w:val="12"/>
        </w:rPr>
        <w:t> </w:t>
      </w:r>
      <w:r>
        <w:rPr>
          <w:rFonts w:ascii="Courier New"/>
          <w:spacing w:val="-8"/>
          <w:sz w:val="12"/>
        </w:rPr>
        <w:t>120.2mA;</w:t>
      </w:r>
      <w:r>
        <w:rPr>
          <w:rFonts w:ascii="Courier New"/>
          <w:sz w:val="12"/>
        </w:rPr>
      </w:r>
    </w:p>
    <w:p>
      <w:pPr>
        <w:spacing w:before="1"/>
        <w:ind w:left="731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spacing w:val="-6"/>
          <w:sz w:val="12"/>
        </w:rPr>
        <w:t>2#, </w:t>
      </w:r>
      <w:r>
        <w:rPr>
          <w:rFonts w:ascii="Courier New"/>
          <w:spacing w:val="-8"/>
          <w:sz w:val="12"/>
        </w:rPr>
        <w:t>4R3//4R99</w:t>
      </w:r>
      <w:r>
        <w:rPr>
          <w:rFonts w:ascii="Courier New"/>
          <w:spacing w:val="-14"/>
          <w:sz w:val="12"/>
        </w:rPr>
        <w:t> </w:t>
      </w:r>
      <w:r>
        <w:rPr>
          <w:rFonts w:ascii="Courier New"/>
          <w:spacing w:val="-5"/>
          <w:sz w:val="12"/>
        </w:rPr>
        <w:t>-&gt;</w:t>
      </w:r>
      <w:r>
        <w:rPr>
          <w:rFonts w:ascii="Courier New"/>
          <w:spacing w:val="-13"/>
          <w:sz w:val="12"/>
        </w:rPr>
        <w:t> </w:t>
      </w:r>
      <w:r>
        <w:rPr>
          <w:rFonts w:ascii="Courier New"/>
          <w:spacing w:val="-8"/>
          <w:sz w:val="12"/>
        </w:rPr>
        <w:t>2.310</w:t>
      </w:r>
      <w:r>
        <w:rPr>
          <w:rFonts w:ascii="Courier New"/>
          <w:sz w:val="12"/>
        </w:rPr>
        <w:t> </w:t>
      </w:r>
      <w:r>
        <w:rPr>
          <w:rFonts w:ascii="Courier New"/>
          <w:spacing w:val="58"/>
          <w:sz w:val="12"/>
        </w:rPr>
        <w:t> </w:t>
      </w:r>
      <w:r>
        <w:rPr>
          <w:rFonts w:ascii="Courier New"/>
          <w:spacing w:val="-5"/>
          <w:sz w:val="12"/>
        </w:rPr>
        <w:t>-&gt;</w:t>
      </w:r>
      <w:r>
        <w:rPr>
          <w:rFonts w:ascii="Courier New"/>
          <w:spacing w:val="-14"/>
          <w:sz w:val="12"/>
        </w:rPr>
        <w:t> </w:t>
      </w:r>
      <w:r>
        <w:rPr>
          <w:rFonts w:ascii="Courier New"/>
          <w:spacing w:val="-8"/>
          <w:sz w:val="12"/>
        </w:rPr>
        <w:t>109.5mA;</w:t>
      </w:r>
      <w:r>
        <w:rPr>
          <w:rFonts w:ascii="Courier New"/>
          <w:sz w:val="12"/>
        </w:rPr>
      </w:r>
    </w:p>
    <w:p>
      <w:pPr>
        <w:spacing w:after="0"/>
        <w:jc w:val="left"/>
        <w:rPr>
          <w:rFonts w:ascii="Courier New" w:hAnsi="Courier New" w:cs="Courier New" w:eastAsia="Courier New"/>
          <w:sz w:val="12"/>
          <w:szCs w:val="12"/>
        </w:rPr>
        <w:sectPr>
          <w:type w:val="continuous"/>
          <w:pgSz w:w="16838" w:h="11920" w:orient="landscape"/>
          <w:pgMar w:top="1100" w:bottom="280" w:left="1220" w:right="1280"/>
          <w:cols w:num="7" w:equalWidth="0">
            <w:col w:w="963" w:space="40"/>
            <w:col w:w="210" w:space="40"/>
            <w:col w:w="593" w:space="40"/>
            <w:col w:w="735" w:space="40"/>
            <w:col w:w="675" w:space="40"/>
            <w:col w:w="574" w:space="2030"/>
            <w:col w:w="8358"/>
          </w:cols>
        </w:sectPr>
      </w:pPr>
    </w:p>
    <w:p>
      <w:pPr>
        <w:pStyle w:val="BodyText"/>
        <w:spacing w:line="89" w:lineRule="exact"/>
        <w:ind w:right="0"/>
        <w:jc w:val="right"/>
      </w:pP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Z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P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00"/>
        </w:rPr>
      </w:r>
    </w:p>
    <w:p>
      <w:pPr>
        <w:spacing w:before="8"/>
        <w:ind w:left="2487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/>
        <w:br w:type="column"/>
      </w:r>
      <w:r>
        <w:rPr>
          <w:rFonts w:ascii="Courier New"/>
          <w:spacing w:val="-5"/>
          <w:sz w:val="12"/>
        </w:rPr>
        <w:t>3#,</w:t>
      </w:r>
      <w:r>
        <w:rPr>
          <w:rFonts w:ascii="Courier New"/>
          <w:spacing w:val="-6"/>
          <w:sz w:val="12"/>
        </w:rPr>
        <w:t> </w:t>
      </w:r>
      <w:r>
        <w:rPr>
          <w:rFonts w:ascii="Courier New"/>
          <w:spacing w:val="-8"/>
          <w:sz w:val="12"/>
        </w:rPr>
        <w:t>4R99//5R1</w:t>
      </w:r>
      <w:r>
        <w:rPr>
          <w:rFonts w:ascii="Courier New"/>
          <w:spacing w:val="-14"/>
          <w:sz w:val="12"/>
        </w:rPr>
        <w:t> </w:t>
      </w:r>
      <w:r>
        <w:rPr>
          <w:rFonts w:ascii="Courier New"/>
          <w:spacing w:val="-5"/>
          <w:sz w:val="12"/>
        </w:rPr>
        <w:t>-&gt;</w:t>
      </w:r>
      <w:r>
        <w:rPr>
          <w:rFonts w:ascii="Courier New"/>
          <w:spacing w:val="-13"/>
          <w:sz w:val="12"/>
        </w:rPr>
        <w:t> </w:t>
      </w:r>
      <w:r>
        <w:rPr>
          <w:rFonts w:ascii="Courier New"/>
          <w:spacing w:val="-8"/>
          <w:sz w:val="12"/>
        </w:rPr>
        <w:t>2.522</w:t>
      </w:r>
      <w:r>
        <w:rPr>
          <w:rFonts w:ascii="Courier New"/>
          <w:sz w:val="12"/>
        </w:rPr>
        <w:t> </w:t>
      </w:r>
      <w:r>
        <w:rPr>
          <w:rFonts w:ascii="Courier New"/>
          <w:spacing w:val="58"/>
          <w:sz w:val="12"/>
        </w:rPr>
        <w:t> </w:t>
      </w:r>
      <w:r>
        <w:rPr>
          <w:rFonts w:ascii="Courier New"/>
          <w:spacing w:val="-5"/>
          <w:sz w:val="12"/>
        </w:rPr>
        <w:t>-&gt;</w:t>
      </w:r>
      <w:r>
        <w:rPr>
          <w:rFonts w:ascii="Courier New"/>
          <w:spacing w:val="-14"/>
          <w:sz w:val="12"/>
        </w:rPr>
        <w:t> </w:t>
      </w:r>
      <w:r>
        <w:rPr>
          <w:rFonts w:ascii="Courier New"/>
          <w:spacing w:val="-8"/>
          <w:sz w:val="12"/>
        </w:rPr>
        <w:t>100.3mA.</w:t>
      </w:r>
      <w:r>
        <w:rPr>
          <w:rFonts w:ascii="Courier New"/>
          <w:sz w:val="12"/>
        </w:rPr>
      </w:r>
    </w:p>
    <w:p>
      <w:pPr>
        <w:spacing w:after="0"/>
        <w:jc w:val="left"/>
        <w:rPr>
          <w:rFonts w:ascii="Courier New" w:hAnsi="Courier New" w:cs="Courier New" w:eastAsia="Courier New"/>
          <w:sz w:val="12"/>
          <w:szCs w:val="12"/>
        </w:rPr>
        <w:sectPr>
          <w:type w:val="continuous"/>
          <w:pgSz w:w="16838" w:h="11920" w:orient="landscape"/>
          <w:pgMar w:top="1100" w:bottom="280" w:left="1220" w:right="1280"/>
          <w:cols w:num="2" w:equalWidth="0">
            <w:col w:w="3123" w:space="1096"/>
            <w:col w:w="10119"/>
          </w:cols>
        </w:sectPr>
      </w:pPr>
    </w:p>
    <w:p>
      <w:pPr>
        <w:spacing w:line="140" w:lineRule="exact" w:before="20"/>
        <w:rPr>
          <w:sz w:val="14"/>
          <w:szCs w:val="14"/>
        </w:rPr>
      </w:pPr>
    </w:p>
    <w:p>
      <w:pPr>
        <w:spacing w:after="0" w:line="140" w:lineRule="exact"/>
        <w:rPr>
          <w:sz w:val="14"/>
          <w:szCs w:val="14"/>
        </w:rPr>
        <w:sectPr>
          <w:type w:val="continuous"/>
          <w:pgSz w:w="16838" w:h="11920" w:orient="landscape"/>
          <w:pgMar w:top="1100" w:bottom="280" w:left="1220" w:right="1280"/>
        </w:sect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8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w w:val="80"/>
        </w:rPr>
        <w:t>+</w:t>
      </w:r>
      <w:r>
        <w:rPr>
          <w:spacing w:val="-11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8"/>
          <w:w w:val="80"/>
        </w:rPr>
        <w:t> </w:t>
      </w:r>
      <w:r>
        <w:rPr>
          <w:w w:val="80"/>
        </w:rPr>
        <w:t>V</w:t>
      </w:r>
      <w:r>
        <w:rPr/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8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w w:val="80"/>
        </w:rPr>
        <w:t>+</w:t>
      </w:r>
      <w:r>
        <w:rPr>
          <w:spacing w:val="-11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8"/>
          <w:w w:val="80"/>
        </w:rPr>
        <w:t> </w:t>
      </w:r>
      <w:r>
        <w:rPr>
          <w:w w:val="80"/>
        </w:rPr>
        <w:t>V</w:t>
      </w:r>
      <w:r>
        <w:rPr/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8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w w:val="80"/>
        </w:rPr>
        <w:t>+</w:t>
      </w:r>
      <w:r>
        <w:rPr>
          <w:spacing w:val="-11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8"/>
          <w:w w:val="80"/>
        </w:rPr>
        <w:t> </w:t>
      </w:r>
      <w:r>
        <w:rPr>
          <w:w w:val="80"/>
        </w:rPr>
        <w:t>V</w:t>
      </w:r>
      <w:r>
        <w:rPr/>
      </w:r>
    </w:p>
    <w:p>
      <w:pPr>
        <w:spacing w:line="80" w:lineRule="exact" w:before="9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right="0"/>
        <w:jc w:val="right"/>
      </w:pPr>
      <w:r>
        <w:rPr>
          <w:w w:val="80"/>
        </w:rPr>
        <w:t>+</w:t>
      </w:r>
      <w:r>
        <w:rPr>
          <w:spacing w:val="-11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8"/>
          <w:w w:val="80"/>
        </w:rPr>
        <w:t> </w:t>
      </w:r>
      <w:r>
        <w:rPr>
          <w:w w:val="80"/>
        </w:rPr>
        <w:t>V</w:t>
      </w:r>
      <w:r>
        <w:rPr/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8"/>
        <w:rPr>
          <w:sz w:val="8"/>
          <w:szCs w:val="8"/>
        </w:rPr>
      </w:pPr>
    </w:p>
    <w:p>
      <w:pPr>
        <w:pStyle w:val="BodyText"/>
        <w:tabs>
          <w:tab w:pos="3114" w:val="left" w:leader="none"/>
        </w:tabs>
        <w:spacing w:line="240" w:lineRule="auto"/>
        <w:ind w:left="918" w:right="0"/>
        <w:jc w:val="left"/>
      </w:pPr>
      <w:r>
        <w:rPr>
          <w:w w:val="80"/>
        </w:rPr>
        <w:t>+</w:t>
      </w:r>
      <w:r>
        <w:rPr>
          <w:spacing w:val="-10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7"/>
          <w:w w:val="80"/>
        </w:rPr>
        <w:t> </w:t>
      </w:r>
      <w:r>
        <w:rPr>
          <w:w w:val="80"/>
        </w:rPr>
        <w:t>V</w:t>
        <w:tab/>
        <w:t>+</w:t>
      </w:r>
      <w:r>
        <w:rPr>
          <w:spacing w:val="-10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9"/>
          <w:w w:val="80"/>
        </w:rPr>
        <w:t> </w:t>
      </w:r>
      <w:r>
        <w:rPr>
          <w:w w:val="80"/>
        </w:rPr>
        <w:t>V</w:t>
      </w:r>
      <w:r>
        <w:rPr/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20" w:right="1280"/>
          <w:cols w:num="5" w:equalWidth="0">
            <w:col w:w="1099" w:space="1269"/>
            <w:col w:w="1099" w:space="1277"/>
            <w:col w:w="1099" w:space="1277"/>
            <w:col w:w="1099" w:space="1183"/>
            <w:col w:w="4936"/>
          </w:cols>
        </w:sect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left="1083" w:right="0"/>
        <w:jc w:val="left"/>
      </w:pPr>
      <w:r>
        <w:rPr/>
        <w:pict>
          <v:shape style="position:absolute;margin-left:101.991158pt;margin-top:2.430552pt;width:5.96pt;height:3.761408pt;mso-position-horizontal-relative:page;mso-position-vertical-relative:paragraph;z-index:-12187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right="207"/>
        <w:jc w:val="right"/>
      </w:pPr>
      <w:r>
        <w:rPr/>
        <w:pict>
          <v:shape style="position:absolute;margin-left:110.700005pt;margin-top:-.208026pt;width:22.500001pt;height:37.260001pt;mso-position-horizontal-relative:page;mso-position-vertical-relative:paragraph;z-index:-12192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59"/>
                    <w:gridCol w:w="180"/>
                  </w:tblGrid>
                  <w:tr>
                    <w:trPr>
                      <w:trHeight w:val="245" w:hRule="exact"/>
                    </w:trPr>
                    <w:tc>
                      <w:tcPr>
                        <w:tcW w:w="25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left="86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G</w:t>
                        </w:r>
                        <w:r>
                          <w:rPr>
                            <w:rFonts w:ascii="Arial"/>
                            <w:color w:val="000080"/>
                            <w:spacing w:val="-11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R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70" w:lineRule="exact" w:before="4"/>
                          <w:ind w:right="0"/>
                          <w:jc w:val="left"/>
                          <w:rPr>
                            <w:sz w:val="7"/>
                            <w:szCs w:val="7"/>
                          </w:rPr>
                        </w:pPr>
                      </w:p>
                      <w:p>
                        <w:pPr>
                          <w:pStyle w:val="TableParagraph"/>
                          <w:spacing w:line="75" w:lineRule="exact"/>
                          <w:ind w:left="158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sz w:val="8"/>
                          </w:rPr>
                        </w:r>
                      </w:p>
                    </w:tc>
                    <w:tc>
                      <w:tcPr>
                        <w:tcW w:w="180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left="-12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B</w:t>
                        </w:r>
                        <w:r>
                          <w:rPr>
                            <w:rFonts w:ascii="Arial"/>
                            <w:color w:val="00008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(S</w:t>
                        </w:r>
                        <w:r>
                          <w:rPr>
                            <w:rFonts w:ascii="Arial"/>
                            <w:color w:val="00008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M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70" w:lineRule="exact" w:before="9"/>
                          <w:ind w:right="0"/>
                          <w:jc w:val="left"/>
                          <w:rPr>
                            <w:sz w:val="7"/>
                            <w:szCs w:val="7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5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6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</w:tr>
                  <w:tr>
                    <w:trPr>
                      <w:trHeight w:val="331" w:hRule="exact"/>
                    </w:trPr>
                    <w:tc>
                      <w:tcPr>
                        <w:tcW w:w="259" w:type="dxa"/>
                        <w:tcBorders>
                          <w:top w:val="nil" w:sz="6" w:space="0" w:color="auto"/>
                          <w:left w:val="single" w:sz="3" w:space="0" w:color="800040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 w:before="11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69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L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180" w:type="dxa"/>
                        <w:vMerge/>
                        <w:tcBorders>
                          <w:left w:val="nil" w:sz="6" w:space="0" w:color="auto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166" w:hRule="exact"/>
                    </w:trPr>
                    <w:tc>
                      <w:tcPr>
                        <w:tcW w:w="439" w:type="dxa"/>
                        <w:gridSpan w:val="2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/>
        <w:pict>
          <v:shape style="position:absolute;margin-left:101.991158pt;margin-top:6.030547pt;width:5.96pt;height:3.761408pt;mso-position-horizontal-relative:page;mso-position-vertical-relative:paragraph;z-index:-12188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A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)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90" w:lineRule="exact"/>
        <w:ind w:right="0"/>
        <w:jc w:val="right"/>
      </w:pPr>
      <w:r>
        <w:rPr>
          <w:w w:val="75"/>
        </w:rPr>
        <w:t>2</w:t>
      </w:r>
      <w:r>
        <w:rPr/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left="299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299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66"/>
        <w:ind w:left="320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H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left="1029" w:right="0"/>
        <w:jc w:val="left"/>
      </w:pPr>
      <w:r>
        <w:rPr/>
        <w:pict>
          <v:shape style="position:absolute;margin-left:220.791153pt;margin-top:2.430552pt;width:5.96pt;height:3.761408pt;mso-position-horizontal-relative:page;mso-position-vertical-relative:paragraph;z-index:-12183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029" w:right="0"/>
        <w:jc w:val="left"/>
      </w:pPr>
      <w:r>
        <w:rPr/>
        <w:pict>
          <v:shape style="position:absolute;margin-left:229.140015pt;margin-top:3.751973pt;width:31.500001pt;height:37.260001pt;mso-position-horizontal-relative:page;mso-position-vertical-relative:paragraph;z-index:-12191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53"/>
                    <w:gridCol w:w="266"/>
                  </w:tblGrid>
                  <w:tr>
                    <w:trPr>
                      <w:trHeight w:val="245" w:hRule="exact"/>
                    </w:trPr>
                    <w:tc>
                      <w:tcPr>
                        <w:tcW w:w="353" w:type="dxa"/>
                        <w:tcBorders>
                          <w:top w:val="nil" w:sz="6" w:space="0" w:color="auto"/>
                          <w:left w:val="nil" w:sz="6" w:space="0" w:color="auto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 w:before="10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71" w:lineRule="exact"/>
                          <w:ind w:right="72"/>
                          <w:jc w:val="righ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w w:val="75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sz w:val="8"/>
                          </w:rPr>
                        </w:r>
                      </w:p>
                    </w:tc>
                    <w:tc>
                      <w:tcPr>
                        <w:tcW w:w="266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 w:before="15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5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6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2 </w:t>
                        </w:r>
                        <w:r>
                          <w:rPr>
                            <w:rFonts w:ascii="Arial"/>
                            <w:color w:val="000080"/>
                            <w:spacing w:val="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4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</w:tr>
                  <w:tr>
                    <w:trPr>
                      <w:trHeight w:val="252" w:hRule="exact"/>
                    </w:trPr>
                    <w:tc>
                      <w:tcPr>
                        <w:tcW w:w="353" w:type="dxa"/>
                        <w:tcBorders>
                          <w:top w:val="single" w:sz="3" w:space="0" w:color="800040"/>
                          <w:left w:val="single" w:sz="3" w:space="0" w:color="800040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 w:before="7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5"/>
                          <w:jc w:val="righ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L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266" w:type="dxa"/>
                        <w:vMerge/>
                        <w:tcBorders>
                          <w:left w:val="nil" w:sz="6" w:space="0" w:color="auto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619" w:type="dxa"/>
                        <w:gridSpan w:val="2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G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B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(S</w:t>
      </w:r>
      <w:r>
        <w:rPr>
          <w:color w:val="000080"/>
          <w:spacing w:val="-9"/>
          <w:w w:val="80"/>
        </w:rPr>
        <w:t> </w:t>
      </w:r>
      <w:r>
        <w:rPr>
          <w:color w:val="000080"/>
          <w:spacing w:val="2"/>
          <w:w w:val="80"/>
        </w:rPr>
        <w:t>MA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)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90" w:lineRule="exact"/>
        <w:ind w:right="0"/>
        <w:jc w:val="right"/>
      </w:pPr>
      <w:r>
        <w:rPr/>
        <w:pict>
          <v:shape style="position:absolute;margin-left:220.791153pt;margin-top:-2.249452pt;width:5.96pt;height:3.761408pt;mso-position-horizontal-relative:page;mso-position-vertical-relative:paragraph;z-index:-12184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75"/>
        </w:rPr>
        <w:t>2</w:t>
      </w:r>
      <w:r>
        <w:rPr/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12"/>
        <w:rPr>
          <w:sz w:val="10"/>
          <w:szCs w:val="10"/>
        </w:rPr>
      </w:pPr>
    </w:p>
    <w:p>
      <w:pPr>
        <w:pStyle w:val="BodyText"/>
        <w:spacing w:line="240" w:lineRule="atLeast"/>
        <w:ind w:left="219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66"/>
        <w:ind w:left="234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H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left="1029" w:right="0"/>
        <w:jc w:val="left"/>
      </w:pPr>
      <w:r>
        <w:rPr/>
        <w:pict>
          <v:shape style="position:absolute;margin-left:339.591156pt;margin-top:2.430552pt;width:5.96pt;height:3.761408pt;mso-position-horizontal-relative:page;mso-position-vertical-relative:paragraph;z-index:-12179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029" w:right="0"/>
        <w:jc w:val="left"/>
      </w:pPr>
      <w:r>
        <w:rPr/>
        <w:pict>
          <v:shape style="position:absolute;margin-left:347.940002pt;margin-top:3.751973pt;width:31.140001pt;height:37.260001pt;mso-position-horizontal-relative:page;mso-position-vertical-relative:paragraph;z-index:-12190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66"/>
                    <w:gridCol w:w="346"/>
                  </w:tblGrid>
                  <w:tr>
                    <w:trPr>
                      <w:trHeight w:val="245" w:hRule="exact"/>
                    </w:trPr>
                    <w:tc>
                      <w:tcPr>
                        <w:tcW w:w="26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 w:before="10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75" w:lineRule="exact"/>
                          <w:ind w:left="158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sz w:val="8"/>
                          </w:rPr>
                        </w:r>
                      </w:p>
                    </w:tc>
                    <w:tc>
                      <w:tcPr>
                        <w:tcW w:w="346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 w:before="15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-2" w:right="-1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6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3 </w:t>
                        </w:r>
                        <w:r>
                          <w:rPr>
                            <w:rFonts w:ascii="Arial"/>
                            <w:color w:val="000080"/>
                            <w:spacing w:val="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4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0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u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</w:tr>
                  <w:tr>
                    <w:trPr>
                      <w:trHeight w:val="252" w:hRule="exact"/>
                    </w:trPr>
                    <w:tc>
                      <w:tcPr>
                        <w:tcW w:w="266" w:type="dxa"/>
                        <w:tcBorders>
                          <w:top w:val="nil" w:sz="6" w:space="0" w:color="auto"/>
                          <w:left w:val="single" w:sz="3" w:space="0" w:color="800040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 w:before="11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69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L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346" w:type="dxa"/>
                        <w:vMerge/>
                        <w:tcBorders>
                          <w:left w:val="nil" w:sz="6" w:space="0" w:color="auto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612" w:type="dxa"/>
                        <w:gridSpan w:val="2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G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B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(S</w:t>
      </w:r>
      <w:r>
        <w:rPr>
          <w:color w:val="000080"/>
          <w:spacing w:val="-9"/>
          <w:w w:val="80"/>
        </w:rPr>
        <w:t> </w:t>
      </w:r>
      <w:r>
        <w:rPr>
          <w:color w:val="000080"/>
          <w:spacing w:val="2"/>
          <w:w w:val="80"/>
        </w:rPr>
        <w:t>MA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)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90" w:lineRule="exact"/>
        <w:ind w:right="0"/>
        <w:jc w:val="right"/>
      </w:pPr>
      <w:r>
        <w:rPr/>
        <w:pict>
          <v:shape style="position:absolute;margin-left:339.591156pt;margin-top:-2.249452pt;width:5.96pt;height:3.761408pt;mso-position-horizontal-relative:page;mso-position-vertical-relative:paragraph;z-index:-12180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75"/>
        </w:rPr>
        <w:t>2</w:t>
      </w:r>
      <w:r>
        <w:rPr/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12"/>
        <w:rPr>
          <w:sz w:val="10"/>
          <w:szCs w:val="10"/>
        </w:rPr>
      </w:pPr>
    </w:p>
    <w:p>
      <w:pPr>
        <w:pStyle w:val="BodyText"/>
        <w:spacing w:line="240" w:lineRule="atLeast"/>
        <w:ind w:left="299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66"/>
        <w:ind w:left="320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H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458.031158pt;margin-top:2.070544pt;width:5.96pt;height:3.761408pt;mso-position-horizontal-relative:page;mso-position-vertical-relative:paragraph;z-index:-12175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638" w:lineRule="auto"/>
        <w:ind w:left="607" w:right="0"/>
        <w:jc w:val="left"/>
      </w:pPr>
      <w:r>
        <w:rPr/>
        <w:pict>
          <v:shape style="position:absolute;margin-left:466.740021pt;margin-top:12.03197pt;width:26.820001pt;height:41.580002pt;mso-position-horizontal-relative:page;mso-position-vertical-relative:paragraph;z-index:-12195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46"/>
                    <w:gridCol w:w="180"/>
                  </w:tblGrid>
                  <w:tr>
                    <w:trPr>
                      <w:trHeight w:val="331" w:hRule="exact"/>
                    </w:trPr>
                    <w:tc>
                      <w:tcPr>
                        <w:tcW w:w="34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right="-20"/>
                          <w:jc w:val="righ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G</w:t>
                        </w:r>
                        <w:r>
                          <w:rPr>
                            <w:rFonts w:ascii="Arial"/>
                            <w:color w:val="000080"/>
                            <w:spacing w:val="-11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R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B</w:t>
                        </w:r>
                        <w:r>
                          <w:rPr>
                            <w:rFonts w:ascii="Arial"/>
                            <w:color w:val="00008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(S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75" w:lineRule="exact"/>
                          <w:ind w:right="65"/>
                          <w:jc w:val="righ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w w:val="75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sz w:val="8"/>
                          </w:rPr>
                        </w:r>
                      </w:p>
                    </w:tc>
                    <w:tc>
                      <w:tcPr>
                        <w:tcW w:w="180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left="28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spacing w:val="4"/>
                            <w:w w:val="80"/>
                            <w:sz w:val="8"/>
                          </w:rPr>
                          <w:t>M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A</w:t>
                        </w:r>
                        <w:r>
                          <w:rPr>
                            <w:rFonts w:ascii="Arial"/>
                            <w:color w:val="00008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)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70" w:lineRule="exact" w:before="8"/>
                          <w:ind w:right="0"/>
                          <w:jc w:val="left"/>
                          <w:rPr>
                            <w:sz w:val="7"/>
                            <w:szCs w:val="7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5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6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4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346" w:type="dxa"/>
                        <w:tcBorders>
                          <w:top w:val="nil" w:sz="6" w:space="0" w:color="auto"/>
                          <w:left w:val="single" w:sz="3" w:space="0" w:color="800040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 w:before="3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5"/>
                          <w:jc w:val="righ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L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180" w:type="dxa"/>
                        <w:vMerge/>
                        <w:tcBorders>
                          <w:left w:val="nil" w:sz="6" w:space="0" w:color="auto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52" w:hRule="exact"/>
                    </w:trPr>
                    <w:tc>
                      <w:tcPr>
                        <w:tcW w:w="526" w:type="dxa"/>
                        <w:gridSpan w:val="2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numPr>
          <w:ilvl w:val="0"/>
          <w:numId w:val="10"/>
        </w:numPr>
        <w:tabs>
          <w:tab w:pos="715" w:val="left" w:leader="none"/>
        </w:tabs>
        <w:spacing w:line="240" w:lineRule="auto" w:before="1" w:after="0"/>
        <w:ind w:left="715" w:right="0" w:hanging="310"/>
        <w:jc w:val="left"/>
      </w:pPr>
      <w:r>
        <w:rPr>
          <w:color w:val="FF0000"/>
          <w:w w:val="80"/>
          <w:position w:val="1"/>
        </w:rPr>
        <w:t>C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4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572.511169pt;margin-top:22.230543pt;width:5.96pt;height:3.761408pt;mso-position-horizontal-relative:page;mso-position-vertical-relative:paragraph;z-index:-12172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72.511169pt;margin-top:2.070544pt;width:5.96pt;height:3.761408pt;mso-position-horizontal-relative:page;mso-position-vertical-relative:paragraph;z-index:-12171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16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50" w:lineRule="atLeast"/>
        <w:ind w:left="700" w:right="48"/>
        <w:jc w:val="left"/>
      </w:pPr>
      <w:r>
        <w:rPr/>
        <w:pict>
          <v:shape style="position:absolute;margin-left:580.860046pt;margin-top:15.972369pt;width:26.820001pt;height:41.580002pt;mso-position-horizontal-relative:page;mso-position-vertical-relative:paragraph;z-index:-12194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66"/>
                    <w:gridCol w:w="259"/>
                  </w:tblGrid>
                  <w:tr>
                    <w:trPr>
                      <w:trHeight w:val="331" w:hRule="exact"/>
                    </w:trPr>
                    <w:tc>
                      <w:tcPr>
                        <w:tcW w:w="26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left="86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G</w:t>
                        </w:r>
                        <w:r>
                          <w:rPr>
                            <w:rFonts w:ascii="Arial"/>
                            <w:color w:val="000080"/>
                            <w:spacing w:val="-11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R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75" w:lineRule="exact"/>
                          <w:ind w:left="158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sz w:val="8"/>
                          </w:rPr>
                        </w:r>
                      </w:p>
                    </w:tc>
                    <w:tc>
                      <w:tcPr>
                        <w:tcW w:w="259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left="-19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B</w:t>
                        </w:r>
                        <w:r>
                          <w:rPr>
                            <w:rFonts w:ascii="Arial"/>
                            <w:color w:val="00008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(S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spacing w:val="2"/>
                            <w:w w:val="80"/>
                            <w:sz w:val="8"/>
                          </w:rPr>
                          <w:t>MA</w:t>
                        </w:r>
                        <w:r>
                          <w:rPr>
                            <w:rFonts w:ascii="Arial"/>
                            <w:color w:val="00008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)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70" w:lineRule="exact" w:before="8"/>
                          <w:ind w:right="0"/>
                          <w:jc w:val="left"/>
                          <w:rPr>
                            <w:sz w:val="7"/>
                            <w:szCs w:val="7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-2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6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5 </w:t>
                        </w:r>
                        <w:r>
                          <w:rPr>
                            <w:rFonts w:ascii="Arial"/>
                            <w:color w:val="000080"/>
                            <w:spacing w:val="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4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266" w:type="dxa"/>
                        <w:tcBorders>
                          <w:top w:val="nil" w:sz="6" w:space="0" w:color="auto"/>
                          <w:left w:val="single" w:sz="3" w:space="0" w:color="800040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 w:before="3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69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L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259" w:type="dxa"/>
                        <w:vMerge/>
                        <w:tcBorders>
                          <w:left w:val="nil" w:sz="6" w:space="0" w:color="auto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52" w:hRule="exact"/>
                    </w:trPr>
                    <w:tc>
                      <w:tcPr>
                        <w:tcW w:w="526" w:type="dxa"/>
                        <w:gridSpan w:val="2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tabs>
          <w:tab w:pos="888" w:val="left" w:leader="none"/>
        </w:tabs>
        <w:spacing w:line="240" w:lineRule="auto" w:before="63"/>
        <w:ind w:left="319" w:right="0"/>
        <w:jc w:val="left"/>
      </w:pPr>
      <w:r>
        <w:rPr>
          <w:w w:val="80"/>
        </w:rPr>
        <w:t>2</w:t>
        <w:tab/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5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682.311157pt;margin-top:22.230543pt;width:5.96pt;height:3.761408pt;mso-position-horizontal-relative:page;mso-position-vertical-relative:paragraph;z-index:-12168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682.311157pt;margin-top:2.070544pt;width:5.96pt;height:3.761408pt;mso-position-horizontal-relative:page;mso-position-vertical-relative:paragraph;z-index:-12167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80" w:lineRule="exact" w:before="16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50" w:lineRule="atLeast"/>
        <w:ind w:left="614" w:right="434"/>
        <w:jc w:val="left"/>
      </w:pPr>
      <w:r>
        <w:rPr/>
        <w:pict>
          <v:shape style="position:absolute;margin-left:690.660034pt;margin-top:15.972369pt;width:31.500001pt;height:41.580002pt;mso-position-horizontal-relative:page;mso-position-vertical-relative:paragraph;z-index:-12193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66"/>
                    <w:gridCol w:w="353"/>
                  </w:tblGrid>
                  <w:tr>
                    <w:trPr>
                      <w:trHeight w:val="331" w:hRule="exact"/>
                    </w:trPr>
                    <w:tc>
                      <w:tcPr>
                        <w:tcW w:w="26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left="86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G</w:t>
                        </w:r>
                        <w:r>
                          <w:rPr>
                            <w:rFonts w:ascii="Arial"/>
                            <w:color w:val="000080"/>
                            <w:spacing w:val="-11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R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75" w:lineRule="exact"/>
                          <w:ind w:left="158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sz w:val="8"/>
                          </w:rPr>
                        </w:r>
                      </w:p>
                    </w:tc>
                    <w:tc>
                      <w:tcPr>
                        <w:tcW w:w="353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left="-19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B</w:t>
                        </w:r>
                        <w:r>
                          <w:rPr>
                            <w:rFonts w:ascii="Arial"/>
                            <w:color w:val="00008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(S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spacing w:val="2"/>
                            <w:w w:val="80"/>
                            <w:sz w:val="8"/>
                          </w:rPr>
                          <w:t>MA</w:t>
                        </w:r>
                        <w:r>
                          <w:rPr>
                            <w:rFonts w:ascii="Arial"/>
                            <w:color w:val="00008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)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70" w:lineRule="exact" w:before="8"/>
                          <w:ind w:right="0"/>
                          <w:jc w:val="left"/>
                          <w:rPr>
                            <w:sz w:val="7"/>
                            <w:szCs w:val="7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5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6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6 </w:t>
                        </w:r>
                        <w:r>
                          <w:rPr>
                            <w:rFonts w:ascii="Arial"/>
                            <w:color w:val="000080"/>
                            <w:spacing w:val="2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4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0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u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266" w:type="dxa"/>
                        <w:tcBorders>
                          <w:top w:val="nil" w:sz="6" w:space="0" w:color="auto"/>
                          <w:left w:val="single" w:sz="3" w:space="0" w:color="800040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 w:before="3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5"/>
                          <w:jc w:val="righ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L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353" w:type="dxa"/>
                        <w:vMerge/>
                        <w:tcBorders>
                          <w:left w:val="nil" w:sz="6" w:space="0" w:color="auto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52" w:hRule="exact"/>
                    </w:trPr>
                    <w:tc>
                      <w:tcPr>
                        <w:tcW w:w="619" w:type="dxa"/>
                        <w:gridSpan w:val="2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tabs>
          <w:tab w:pos="801" w:val="left" w:leader="none"/>
        </w:tabs>
        <w:spacing w:line="240" w:lineRule="auto" w:before="63"/>
        <w:ind w:left="319" w:right="0"/>
        <w:jc w:val="left"/>
      </w:pPr>
      <w:r>
        <w:rPr>
          <w:w w:val="80"/>
        </w:rPr>
        <w:t>2</w:t>
        <w:tab/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6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20" w:right="1280"/>
          <w:cols w:num="12" w:equalWidth="0">
            <w:col w:w="1710" w:space="40"/>
            <w:col w:w="634" w:space="40"/>
            <w:col w:w="1742" w:space="40"/>
            <w:col w:w="555" w:space="40"/>
            <w:col w:w="1655" w:space="40"/>
            <w:col w:w="634" w:space="40"/>
            <w:col w:w="1268" w:space="40"/>
            <w:col w:w="943" w:space="40"/>
            <w:col w:w="1261" w:space="40"/>
            <w:col w:w="1085" w:space="40"/>
            <w:col w:w="1032" w:space="40"/>
            <w:col w:w="1379"/>
          </w:cols>
        </w:sectPr>
      </w:pPr>
    </w:p>
    <w:p>
      <w:pPr>
        <w:spacing w:line="70" w:lineRule="exact" w:before="6"/>
        <w:rPr>
          <w:sz w:val="7"/>
          <w:szCs w:val="7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458.031158pt;margin-top:-14.849458pt;width:5.96pt;height:3.761408pt;mso-position-horizontal-relative:page;mso-position-vertical-relative:paragraph;z-index:-12176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70" w:lineRule="exact" w:before="6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70" w:lineRule="exact" w:before="6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H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pStyle w:val="BodyText"/>
        <w:spacing w:line="81" w:lineRule="exact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pStyle w:val="BodyText"/>
        <w:spacing w:line="81" w:lineRule="exact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pStyle w:val="BodyText"/>
        <w:spacing w:line="81" w:lineRule="exact"/>
        <w:ind w:left="1436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H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after="0" w:line="81" w:lineRule="exact"/>
        <w:jc w:val="left"/>
        <w:sectPr>
          <w:type w:val="continuous"/>
          <w:pgSz w:w="16838" w:h="11920" w:orient="landscape"/>
          <w:pgMar w:top="1100" w:bottom="280" w:left="1220" w:right="1280"/>
          <w:cols w:num="6" w:equalWidth="0">
            <w:col w:w="1946" w:space="608"/>
            <w:col w:w="1854" w:space="521"/>
            <w:col w:w="1762" w:space="516"/>
            <w:col w:w="1946" w:space="342"/>
            <w:col w:w="1854" w:space="434"/>
            <w:col w:w="2555"/>
          </w:cols>
        </w:sectPr>
      </w:pPr>
    </w:p>
    <w:p>
      <w:pPr>
        <w:spacing w:line="70" w:lineRule="exact" w:before="1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212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6" w:lineRule="exact"/>
        <w:ind w:left="-1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pStyle w:val="BodyText"/>
        <w:spacing w:line="86" w:lineRule="exact"/>
        <w:ind w:right="0"/>
        <w:jc w:val="right"/>
      </w:pPr>
      <w:r>
        <w:rPr>
          <w:w w:val="75"/>
        </w:rPr>
        <w:t>1</w:t>
      </w:r>
      <w:r>
        <w:rPr/>
      </w:r>
    </w:p>
    <w:p>
      <w:pPr>
        <w:spacing w:line="70" w:lineRule="exact" w:before="3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7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8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9" w:lineRule="exact"/>
        <w:ind w:left="133" w:right="0"/>
        <w:jc w:val="left"/>
      </w:pPr>
      <w:r>
        <w:rPr/>
        <w:pict>
          <v:shape style="position:absolute;margin-left:123.951157pt;margin-top:-1.889455pt;width:5.96pt;height:3.761408pt;mso-position-horizontal-relative:page;mso-position-vertical-relative:paragraph;z-index:-12185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9" w:lineRule="exact"/>
        <w:ind w:left="133" w:right="0"/>
        <w:jc w:val="left"/>
      </w:pPr>
      <w:r>
        <w:rPr/>
        <w:pict>
          <v:shape style="position:absolute;margin-left:123.951157pt;margin-top:9.85074pt;width:5.96pt;height:3.761408pt;mso-position-horizontal-relative:page;mso-position-vertical-relative:paragraph;z-index:-12186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70" w:lineRule="exact" w:before="1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212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-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2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7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6" w:lineRule="exact"/>
        <w:ind w:left="414" w:right="0"/>
        <w:jc w:val="left"/>
      </w:pPr>
      <w:r>
        <w:rPr/>
        <w:pict>
          <v:shape style="position:absolute;margin-left:251.75116pt;margin-top:2.070544pt;width:5.96pt;height:3.761408pt;mso-position-horizontal-relative:page;mso-position-vertical-relative:paragraph;z-index:-12181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3" w:lineRule="exact"/>
        <w:ind w:left="133" w:right="0"/>
        <w:jc w:val="left"/>
      </w:pPr>
      <w:r>
        <w:rPr>
          <w:w w:val="80"/>
        </w:rPr>
        <w:t>1</w:t>
      </w:r>
      <w:r>
        <w:rPr/>
      </w:r>
    </w:p>
    <w:p>
      <w:pPr>
        <w:pStyle w:val="BodyText"/>
        <w:spacing w:line="89" w:lineRule="exact"/>
        <w:ind w:left="414" w:right="0"/>
        <w:jc w:val="left"/>
      </w:pPr>
      <w:r>
        <w:rPr/>
        <w:pict>
          <v:shape style="position:absolute;margin-left:251.75116pt;margin-top:9.85074pt;width:5.96pt;height:3.761408pt;mso-position-horizontal-relative:page;mso-position-vertical-relative:paragraph;z-index:-12182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line="70" w:lineRule="exact" w:before="1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638" w:lineRule="auto"/>
        <w:ind w:left="212" w:right="0" w:hanging="8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-1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7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6" w:lineRule="exact"/>
        <w:ind w:left="414" w:right="0"/>
        <w:jc w:val="left"/>
      </w:pPr>
      <w:r>
        <w:rPr/>
        <w:pict>
          <v:shape style="position:absolute;margin-left:370.191162pt;margin-top:2.070544pt;width:5.96pt;height:3.761408pt;mso-position-horizontal-relative:page;mso-position-vertical-relative:paragraph;z-index:-12177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3" w:lineRule="exact"/>
        <w:ind w:left="133" w:right="0"/>
        <w:jc w:val="left"/>
      </w:pPr>
      <w:r>
        <w:rPr>
          <w:w w:val="80"/>
        </w:rPr>
        <w:t>1</w:t>
      </w:r>
      <w:r>
        <w:rPr/>
      </w:r>
    </w:p>
    <w:p>
      <w:pPr>
        <w:pStyle w:val="BodyText"/>
        <w:spacing w:line="89" w:lineRule="exact"/>
        <w:ind w:left="414" w:right="0"/>
        <w:jc w:val="left"/>
      </w:pPr>
      <w:r>
        <w:rPr/>
        <w:pict>
          <v:shape style="position:absolute;margin-left:370.191162pt;margin-top:9.85074pt;width:5.96pt;height:3.761408pt;mso-position-horizontal-relative:page;mso-position-vertical-relative:paragraph;z-index:-12178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60" w:lineRule="exact" w:before="5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205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-1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5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9" w:lineRule="exact"/>
        <w:ind w:left="414" w:right="0"/>
        <w:jc w:val="left"/>
      </w:pPr>
      <w:r>
        <w:rPr/>
        <w:pict>
          <v:shape style="position:absolute;margin-left:484.671143pt;margin-top:2.430544pt;width:5.96pt;height:3.761408pt;mso-position-horizontal-relative:page;mso-position-vertical-relative:paragraph;z-index:-12173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3" w:lineRule="exact"/>
        <w:ind w:left="133" w:right="0"/>
        <w:jc w:val="left"/>
      </w:pPr>
      <w:r>
        <w:rPr>
          <w:w w:val="80"/>
        </w:rPr>
        <w:t>1</w:t>
      </w:r>
      <w:r>
        <w:rPr/>
      </w:r>
    </w:p>
    <w:p>
      <w:pPr>
        <w:pStyle w:val="BodyText"/>
        <w:spacing w:line="86" w:lineRule="exact"/>
        <w:ind w:left="414" w:right="0"/>
        <w:jc w:val="left"/>
      </w:pPr>
      <w:r>
        <w:rPr/>
        <w:pict>
          <v:shape style="position:absolute;margin-left:484.671143pt;margin-top:9.67074pt;width:5.96pt;height:3.761408pt;mso-position-horizontal-relative:page;mso-position-vertical-relative:paragraph;z-index:-12174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60" w:lineRule="exact" w:before="5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-1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6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9" w:lineRule="exact"/>
        <w:ind w:left="414" w:right="0"/>
        <w:jc w:val="left"/>
      </w:pPr>
      <w:r>
        <w:rPr/>
        <w:pict>
          <v:shape style="position:absolute;margin-left:598.791138pt;margin-top:2.430544pt;width:5.96pt;height:3.761408pt;mso-position-horizontal-relative:page;mso-position-vertical-relative:paragraph;z-index:-12169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3" w:lineRule="exact"/>
        <w:ind w:left="133" w:right="0"/>
        <w:jc w:val="left"/>
      </w:pPr>
      <w:r>
        <w:rPr>
          <w:w w:val="80"/>
        </w:rPr>
        <w:t>1</w:t>
      </w:r>
      <w:r>
        <w:rPr/>
      </w:r>
    </w:p>
    <w:p>
      <w:pPr>
        <w:pStyle w:val="BodyText"/>
        <w:spacing w:line="86" w:lineRule="exact"/>
        <w:ind w:left="414" w:right="0"/>
        <w:jc w:val="left"/>
      </w:pPr>
      <w:r>
        <w:rPr/>
        <w:pict>
          <v:shape style="position:absolute;margin-left:598.791138pt;margin-top:9.67074pt;width:5.96pt;height:3.761408pt;mso-position-horizontal-relative:page;mso-position-vertical-relative:paragraph;z-index:-12170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60" w:lineRule="exact" w:before="5"/>
        <w:rPr>
          <w:sz w:val="6"/>
          <w:szCs w:val="6"/>
        </w:rPr>
      </w:pPr>
      <w:r>
        <w:rPr/>
        <w:br w:type="column"/>
      </w:r>
      <w:r>
        <w:rPr>
          <w:sz w:val="6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33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-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7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70" w:lineRule="exact" w:before="3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9" w:lineRule="exact"/>
        <w:ind w:left="414" w:right="0"/>
        <w:jc w:val="left"/>
      </w:pPr>
      <w:r>
        <w:rPr/>
        <w:pict>
          <v:shape style="position:absolute;margin-left:713.271179pt;margin-top:2.430544pt;width:5.96pt;height:3.761408pt;mso-position-horizontal-relative:page;mso-position-vertical-relative:paragraph;z-index:-12165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3" w:lineRule="exact"/>
        <w:ind w:left="133" w:right="0"/>
        <w:jc w:val="left"/>
      </w:pPr>
      <w:r>
        <w:rPr>
          <w:w w:val="80"/>
        </w:rPr>
        <w:t>1</w:t>
      </w:r>
      <w:r>
        <w:rPr/>
      </w:r>
    </w:p>
    <w:p>
      <w:pPr>
        <w:pStyle w:val="BodyText"/>
        <w:spacing w:line="86" w:lineRule="exact"/>
        <w:ind w:left="414" w:right="0"/>
        <w:jc w:val="left"/>
      </w:pPr>
      <w:r>
        <w:rPr/>
        <w:pict>
          <v:shape style="position:absolute;margin-left:713.271179pt;margin-top:9.67074pt;width:5.96pt;height:3.761408pt;mso-position-horizontal-relative:page;mso-position-vertical-relative:paragraph;z-index:-12166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after="0" w:line="86" w:lineRule="exact"/>
        <w:jc w:val="left"/>
        <w:sectPr>
          <w:type w:val="continuous"/>
          <w:pgSz w:w="16838" w:h="11920" w:orient="landscape"/>
          <w:pgMar w:top="1100" w:bottom="280" w:left="1220" w:right="1280"/>
          <w:cols w:num="18" w:equalWidth="0">
            <w:col w:w="440" w:space="40"/>
            <w:col w:w="712" w:space="111"/>
            <w:col w:w="470" w:space="423"/>
            <w:col w:w="440" w:space="40"/>
            <w:col w:w="523" w:space="373"/>
            <w:col w:w="751" w:space="336"/>
            <w:col w:w="440" w:space="40"/>
            <w:col w:w="523" w:space="280"/>
            <w:col w:w="751" w:space="257"/>
            <w:col w:w="440" w:space="40"/>
            <w:col w:w="609" w:space="193"/>
            <w:col w:w="751" w:space="250"/>
            <w:col w:w="440" w:space="40"/>
            <w:col w:w="609" w:space="193"/>
            <w:col w:w="751" w:space="250"/>
            <w:col w:w="440" w:space="40"/>
            <w:col w:w="530" w:space="280"/>
            <w:col w:w="1532"/>
          </w:cols>
        </w:sectPr>
      </w:pPr>
    </w:p>
    <w:p>
      <w:pPr>
        <w:spacing w:line="80" w:lineRule="exact" w:before="18"/>
        <w:rPr>
          <w:sz w:val="8"/>
          <w:szCs w:val="8"/>
        </w:rPr>
      </w:pPr>
      <w:r>
        <w:rPr/>
        <w:pict>
          <v:group style="position:absolute;margin-left:62.820004pt;margin-top:29.159988pt;width:716.400028pt;height:537.300009pt;mso-position-horizontal-relative:page;mso-position-vertical-relative:page;z-index:-12197" coordorigin="1256,583" coordsize="14328,10746">
            <v:shape style="position:absolute;left:1260;top:583;width:14321;height:10742" type="#_x0000_t75" stroked="false">
              <v:imagedata r:id="rId6" o:title=""/>
            </v:shape>
            <v:group style="position:absolute;left:1260;top:2455;width:14321;height:8870" coordorigin="1260,2455" coordsize="14321,8870">
              <v:shape style="position:absolute;left:1260;top:2455;width:14321;height:8870" coordorigin="1260,2455" coordsize="14321,8870" path="m1260,11326l15581,11326,15581,2455,1260,2455,1260,11326xe" filled="t" fillcolor="#FFFFFF" stroked="f">
                <v:path arrowok="t"/>
                <v:fill type="solid"/>
              </v:shape>
            </v:group>
            <v:group style="position:absolute;left:13378;top:6581;width:2;height:418" coordorigin="13378,6581" coordsize="2,418">
              <v:shape style="position:absolute;left:13378;top:6581;width:2;height:418" coordorigin="13378,6581" coordsize="0,418" path="m13378,6581l13378,6998,13378,6998e" filled="f" stroked="t" strokeweight=".36pt" strokecolor="#800040">
                <v:path arrowok="t"/>
              </v:shape>
            </v:group>
            <v:group style="position:absolute;left:14170;top:10123;width:86;height:2" coordorigin="14170,10123" coordsize="86,2">
              <v:shape style="position:absolute;left:14170;top:10123;width:86;height:2" coordorigin="14170,10123" coordsize="86,0" path="m14256,10123l14170,10123e" filled="f" stroked="t" strokeweight=".36pt" strokecolor="#FF0000">
                <v:path arrowok="t"/>
              </v:shape>
            </v:group>
            <v:group style="position:absolute;left:14436;top:10210;width:2;height:79" coordorigin="14436,10210" coordsize="2,79">
              <v:shape style="position:absolute;left:14436;top:10210;width:2;height:79" coordorigin="14436,10210" coordsize="0,79" path="m14436,10210l14436,10289e" filled="f" stroked="t" strokeweight=".36pt" strokecolor="#FF0000">
                <v:path arrowok="t"/>
              </v:shape>
            </v:group>
            <v:group style="position:absolute;left:14350;top:10044;width:86;height:58" coordorigin="14350,10044" coordsize="86,58">
              <v:shape style="position:absolute;left:14350;top:10044;width:86;height:58" coordorigin="14350,10044" coordsize="86,58" path="m14436,10044l14350,10102,14350,10102e" filled="f" stroked="t" strokeweight=".36pt" strokecolor="#0000FF">
                <v:path arrowok="t"/>
              </v:shape>
            </v:group>
            <v:group style="position:absolute;left:14350;top:10152;width:86;height:58" coordorigin="14350,10152" coordsize="86,58">
              <v:shape style="position:absolute;left:14350;top:10152;width:86;height:58" coordorigin="14350,10152" coordsize="86,58" path="m14350,10152l14436,10210,14436,10210e" filled="f" stroked="t" strokeweight=".36pt" strokecolor="#0000FF">
                <v:path arrowok="t"/>
              </v:shape>
            </v:group>
            <v:group style="position:absolute;left:14350;top:10044;width:2;height:166" coordorigin="14350,10044" coordsize="2,166">
              <v:shape style="position:absolute;left:14350;top:10044;width:2;height:166" coordorigin="14350,10044" coordsize="0,166" path="m14350,10044l14350,10210,14350,10210e" filled="f" stroked="t" strokeweight=".36pt" strokecolor="#0000FF">
                <v:path arrowok="t"/>
              </v:shape>
            </v:group>
            <v:group style="position:absolute;left:14256;top:10123;width:94;height:2" coordorigin="14256,10123" coordsize="94,2">
              <v:shape style="position:absolute;left:14256;top:10123;width:94;height:2" coordorigin="14256,10123" coordsize="94,0" path="m14350,10123l14256,10123,14256,10123e" filled="f" stroked="t" strokeweight=".36pt" strokecolor="#0000FF">
                <v:path arrowok="t"/>
              </v:shape>
            </v:group>
            <v:group style="position:absolute;left:14378;top:10166;width:58;height:43" coordorigin="14378,10166" coordsize="58,43">
              <v:shape style="position:absolute;left:14378;top:10166;width:58;height:43" coordorigin="14378,10166" coordsize="58,43" path="m14436,10210l14378,10188,14400,10166,14436,10210xe" filled="t" fillcolor="#0000FF" stroked="f">
                <v:path arrowok="t"/>
                <v:fill type="solid"/>
              </v:shape>
            </v:group>
            <v:group style="position:absolute;left:14378;top:10166;width:58;height:43" coordorigin="14378,10166" coordsize="58,43">
              <v:shape style="position:absolute;left:14378;top:10166;width:58;height:43" coordorigin="14378,10166" coordsize="58,43" path="m14436,10210l14400,10166,14378,10188,14436,10210xe" filled="f" stroked="t" strokeweight=".36pt" strokecolor="#0000FF">
                <v:path arrowok="t"/>
              </v:shape>
            </v:group>
            <v:group style="position:absolute;left:5558;top:10620;width:2;height:79" coordorigin="5558,10620" coordsize="2,79">
              <v:shape style="position:absolute;left:5558;top:10620;width:2;height:79" coordorigin="5558,10620" coordsize="0,79" path="m5558,10699l5558,10620e" filled="f" stroked="t" strokeweight=".36pt" strokecolor="#FF0000">
                <v:path arrowok="t"/>
              </v:shape>
            </v:group>
            <v:group style="position:absolute;left:5558;top:10944;width:2;height:86" coordorigin="5558,10944" coordsize="2,86">
              <v:shape style="position:absolute;left:5558;top:10944;width:2;height:86" coordorigin="5558,10944" coordsize="0,86" path="m5558,10944l5558,11030e" filled="f" stroked="t" strokeweight=".36pt" strokecolor="#FF0000">
                <v:path arrowok="t"/>
              </v:shape>
            </v:group>
            <v:group style="position:absolute;left:5558;top:10699;width:22;height:29" coordorigin="5558,10699" coordsize="22,29">
              <v:shape style="position:absolute;left:5558;top:10699;width:22;height:29" coordorigin="5558,10699" coordsize="22,29" path="m5558,10699l5580,10728,5580,10728e" filled="f" stroked="t" strokeweight=".36pt" strokecolor="#0000FF">
                <v:path arrowok="t"/>
              </v:shape>
            </v:group>
            <v:group style="position:absolute;left:5530;top:10728;width:50;height:43" coordorigin="5530,10728" coordsize="50,43">
              <v:shape style="position:absolute;left:5530;top:10728;width:50;height:43" coordorigin="5530,10728" coordsize="50,43" path="m5580,10728l5530,10771,5530,10771e" filled="f" stroked="t" strokeweight=".36pt" strokecolor="#0000FF">
                <v:path arrowok="t"/>
              </v:shape>
            </v:group>
            <v:group style="position:absolute;left:5530;top:10771;width:50;height:50" coordorigin="5530,10771" coordsize="50,50">
              <v:shape style="position:absolute;left:5530;top:10771;width:50;height:50" coordorigin="5530,10771" coordsize="50,50" path="m5530,10771l5580,10822,5580,10822e" filled="f" stroked="t" strokeweight=".36pt" strokecolor="#0000FF">
                <v:path arrowok="t"/>
              </v:shape>
            </v:group>
            <v:group style="position:absolute;left:5530;top:10822;width:50;height:50" coordorigin="5530,10822" coordsize="50,50">
              <v:shape style="position:absolute;left:5530;top:10822;width:50;height:50" coordorigin="5530,10822" coordsize="50,50" path="m5580,10822l5530,10872,5530,10872e" filled="f" stroked="t" strokeweight=".36pt" strokecolor="#0000FF">
                <v:path arrowok="t"/>
              </v:shape>
            </v:group>
            <v:group style="position:absolute;left:5530;top:10872;width:50;height:50" coordorigin="5530,10872" coordsize="50,50">
              <v:shape style="position:absolute;left:5530;top:10872;width:50;height:50" coordorigin="5530,10872" coordsize="50,50" path="m5530,10872l5580,10922,5580,10922e" filled="f" stroked="t" strokeweight=".36pt" strokecolor="#0000FF">
                <v:path arrowok="t"/>
              </v:shape>
            </v:group>
            <v:group style="position:absolute;left:5558;top:10922;width:22;height:22" coordorigin="5558,10922" coordsize="22,22">
              <v:shape style="position:absolute;left:5558;top:10922;width:22;height:22" coordorigin="5558,10922" coordsize="22,22" path="m5580,10922l5558,10944,5558,10944e" filled="f" stroked="t" strokeweight=".36pt" strokecolor="#0000FF">
                <v:path arrowok="t"/>
              </v:shape>
            </v:group>
            <v:group style="position:absolute;left:5465;top:4032;width:619;height:2" coordorigin="5465,4032" coordsize="619,2">
              <v:shape style="position:absolute;left:5465;top:4032;width:619;height:2" coordorigin="5465,4032" coordsize="619,0" path="m6084,4032l5465,4032,5465,4032e" filled="f" stroked="t" strokeweight=".36pt" strokecolor="#800040">
                <v:path arrowok="t"/>
              </v:shape>
            </v:group>
            <v:group style="position:absolute;left:4766;top:4687;width:2;height:86" coordorigin="4766,4687" coordsize="2,86">
              <v:shape style="position:absolute;left:4766;top:4687;width:2;height:86" coordorigin="4766,4687" coordsize="0,86" path="m4766,4774l4766,4687,4766,4687e" filled="f" stroked="t" strokeweight=".36pt" strokecolor="#800040">
                <v:path arrowok="t"/>
              </v:shape>
            </v:group>
            <v:group style="position:absolute;left:7927;top:9468;width:2;height:158" coordorigin="7927,9468" coordsize="2,158">
              <v:shape style="position:absolute;left:7927;top:9468;width:2;height:158" coordorigin="7927,9468" coordsize="0,158" path="m7927,9626l7927,9468,7927,9468e" filled="f" stroked="t" strokeweight=".36pt" strokecolor="#800040">
                <v:path arrowok="t"/>
              </v:shape>
            </v:group>
            <v:group style="position:absolute;left:7927;top:10534;width:2;height:86" coordorigin="7927,10534" coordsize="2,86">
              <v:shape style="position:absolute;left:7927;top:10534;width:2;height:86" coordorigin="7927,10534" coordsize="0,86" path="m7927,10620l7927,10534e" filled="f" stroked="t" strokeweight=".36pt" strokecolor="#FF0000">
                <v:path arrowok="t"/>
              </v:shape>
            </v:group>
            <v:group style="position:absolute;left:7927;top:10865;width:2;height:79" coordorigin="7927,10865" coordsize="2,79">
              <v:shape style="position:absolute;left:7927;top:10865;width:2;height:79" coordorigin="7927,10865" coordsize="0,79" path="m7927,10865l7927,10944e" filled="f" stroked="t" strokeweight=".36pt" strokecolor="#FF0000">
                <v:path arrowok="t"/>
              </v:shape>
            </v:group>
            <v:group style="position:absolute;left:7927;top:10620;width:29;height:22" coordorigin="7927,10620" coordsize="29,22">
              <v:shape style="position:absolute;left:7927;top:10620;width:29;height:22" coordorigin="7927,10620" coordsize="29,22" path="m7927,10620l7956,10642,7956,10642e" filled="f" stroked="t" strokeweight=".36pt" strokecolor="#0000FF">
                <v:path arrowok="t"/>
              </v:shape>
            </v:group>
            <v:group style="position:absolute;left:7906;top:10642;width:50;height:50" coordorigin="7906,10642" coordsize="50,50">
              <v:shape style="position:absolute;left:7906;top:10642;width:50;height:50" coordorigin="7906,10642" coordsize="50,50" path="m7956,10642l7906,10692,7906,10692e" filled="f" stroked="t" strokeweight=".36pt" strokecolor="#0000FF">
                <v:path arrowok="t"/>
              </v:shape>
            </v:group>
            <v:group style="position:absolute;left:7906;top:10692;width:50;height:50" coordorigin="7906,10692" coordsize="50,50">
              <v:shape style="position:absolute;left:7906;top:10692;width:50;height:50" coordorigin="7906,10692" coordsize="50,50" path="m7906,10692l7956,10742,7956,10742e" filled="f" stroked="t" strokeweight=".36pt" strokecolor="#0000FF">
                <v:path arrowok="t"/>
              </v:shape>
            </v:group>
            <v:group style="position:absolute;left:7906;top:10742;width:50;height:50" coordorigin="7906,10742" coordsize="50,50">
              <v:shape style="position:absolute;left:7906;top:10742;width:50;height:50" coordorigin="7906,10742" coordsize="50,50" path="m7956,10742l7906,10793,7906,10793e" filled="f" stroked="t" strokeweight=".36pt" strokecolor="#0000FF">
                <v:path arrowok="t"/>
              </v:shape>
            </v:group>
            <v:group style="position:absolute;left:7906;top:10793;width:50;height:50" coordorigin="7906,10793" coordsize="50,50">
              <v:shape style="position:absolute;left:7906;top:10793;width:50;height:50" coordorigin="7906,10793" coordsize="50,50" path="m7906,10793l7956,10843,7956,10843e" filled="f" stroked="t" strokeweight=".36pt" strokecolor="#0000FF">
                <v:path arrowok="t"/>
              </v:shape>
            </v:group>
            <v:group style="position:absolute;left:7927;top:10843;width:29;height:22" coordorigin="7927,10843" coordsize="29,22">
              <v:shape style="position:absolute;left:7927;top:10843;width:29;height:22" coordorigin="7927,10843" coordsize="29,22" path="m7956,10843l7927,10865,7927,10865e" filled="f" stroked="t" strokeweight=".36pt" strokecolor="#0000FF">
                <v:path arrowok="t"/>
              </v:shape>
            </v:group>
            <v:group style="position:absolute;left:2214;top:8874;width:7;height:2" coordorigin="2214,8874" coordsize="7,2">
              <v:shape style="position:absolute;left:2214;top:8874;width:7;height:2" coordorigin="2214,8874" coordsize="7,0" path="m2214,8874l2221,8874e" filled="f" stroked="t" strokeweight="1.8pt" strokecolor="#FF0000">
                <v:path arrowok="t"/>
              </v:shape>
            </v:group>
            <v:group style="position:absolute;left:2189;top:8806;width:43;height:43" coordorigin="2189,8806" coordsize="43,43">
              <v:shape style="position:absolute;left:2189;top:8806;width:43;height:43" coordorigin="2189,8806" coordsize="43,43" path="m2189,8827l2189,8820,2203,8806,2210,8806,2218,8806,2232,8820,2232,8827,2232,8834,2218,8849,2210,8849,2203,8849,2189,8834,2189,8827e" filled="f" stroked="t" strokeweight=".36pt" strokecolor="#FF0000">
                <v:path arrowok="t"/>
              </v:shape>
            </v:group>
            <v:group style="position:absolute;left:12938;top:6502;width:86;height:2" coordorigin="12938,6502" coordsize="86,2">
              <v:shape style="position:absolute;left:12938;top:6502;width:86;height:2" coordorigin="12938,6502" coordsize="86,0" path="m13025,6502l12938,6502,12938,6502e" filled="f" stroked="t" strokeweight=".36pt" strokecolor="#800040">
                <v:path arrowok="t"/>
              </v:shape>
            </v:group>
            <v:group style="position:absolute;left:5465;top:4032;width:2;height:497" coordorigin="5465,4032" coordsize="2,497">
              <v:shape style="position:absolute;left:5465;top:4032;width:2;height:497" coordorigin="5465,4032" coordsize="0,497" path="m5465,4032l5465,4529,5465,4529e" filled="f" stroked="t" strokeweight=".36pt" strokecolor="#800040">
                <v:path arrowok="t"/>
              </v:shape>
            </v:group>
            <v:group style="position:absolute;left:4234;top:4687;width:1325;height:2" coordorigin="4234,4687" coordsize="1325,2">
              <v:shape style="position:absolute;left:4234;top:4687;width:1325;height:2" coordorigin="4234,4687" coordsize="1325,0" path="m4234,4687l5558,4687e" filled="f" stroked="t" strokeweight=".360012pt" strokecolor="#800040">
                <v:path arrowok="t"/>
              </v:shape>
            </v:group>
            <v:group style="position:absolute;left:4745;top:4673;width:29;height:29" coordorigin="4745,4673" coordsize="29,29">
              <v:shape style="position:absolute;left:4745;top:4673;width:29;height:29" coordorigin="4745,4673" coordsize="29,29" path="m4766,4702l4752,4702,4745,4694,4745,4680,4752,4673,4766,4673,4774,4680,4774,4694,4766,4702xe" filled="t" fillcolor="#FF00FF" stroked="f">
                <v:path arrowok="t"/>
                <v:fill type="solid"/>
              </v:shape>
            </v:group>
            <v:group style="position:absolute;left:4745;top:4673;width:29;height:29" coordorigin="4745,4673" coordsize="29,29">
              <v:shape style="position:absolute;left:4745;top:4673;width:29;height:29" coordorigin="4745,4673" coordsize="29,29" path="m4745,4687l4745,4680,4752,4673,4759,4673,4766,4673,4774,4680,4774,4687,4774,4694,4766,4702,4759,4702,4752,4702,4745,4694,4745,4687e" filled="f" stroked="t" strokeweight=".36pt" strokecolor="#FF00FF">
                <v:path arrowok="t"/>
              </v:shape>
            </v:group>
            <v:group style="position:absolute;left:10217;top:10534;width:2;height:86" coordorigin="10217,10534" coordsize="2,86">
              <v:shape style="position:absolute;left:10217;top:10534;width:2;height:86" coordorigin="10217,10534" coordsize="0,86" path="m10217,10620l10217,10534e" filled="f" stroked="t" strokeweight=".36pt" strokecolor="#FF0000">
                <v:path arrowok="t"/>
              </v:shape>
            </v:group>
            <v:group style="position:absolute;left:10217;top:10865;width:2;height:79" coordorigin="10217,10865" coordsize="2,79">
              <v:shape style="position:absolute;left:10217;top:10865;width:2;height:79" coordorigin="10217,10865" coordsize="0,79" path="m10217,10865l10217,10944e" filled="f" stroked="t" strokeweight=".36pt" strokecolor="#FF0000">
                <v:path arrowok="t"/>
              </v:shape>
            </v:group>
            <v:group style="position:absolute;left:10217;top:10620;width:22;height:22" coordorigin="10217,10620" coordsize="22,22">
              <v:shape style="position:absolute;left:10217;top:10620;width:22;height:22" coordorigin="10217,10620" coordsize="22,22" path="m10217,10620l10238,10642,10238,10642e" filled="f" stroked="t" strokeweight=".36pt" strokecolor="#0000FF">
                <v:path arrowok="t"/>
              </v:shape>
            </v:group>
            <v:group style="position:absolute;left:10188;top:10642;width:50;height:50" coordorigin="10188,10642" coordsize="50,50">
              <v:shape style="position:absolute;left:10188;top:10642;width:50;height:50" coordorigin="10188,10642" coordsize="50,50" path="m10238,10642l10188,10692,10188,10692e" filled="f" stroked="t" strokeweight=".36pt" strokecolor="#0000FF">
                <v:path arrowok="t"/>
              </v:shape>
            </v:group>
            <v:group style="position:absolute;left:10188;top:10692;width:50;height:50" coordorigin="10188,10692" coordsize="50,50">
              <v:shape style="position:absolute;left:10188;top:10692;width:50;height:50" coordorigin="10188,10692" coordsize="50,50" path="m10188,10692l10238,10742,10238,10742e" filled="f" stroked="t" strokeweight=".36pt" strokecolor="#0000FF">
                <v:path arrowok="t"/>
              </v:shape>
            </v:group>
            <v:group style="position:absolute;left:10188;top:10742;width:50;height:50" coordorigin="10188,10742" coordsize="50,50">
              <v:shape style="position:absolute;left:10188;top:10742;width:50;height:50" coordorigin="10188,10742" coordsize="50,50" path="m10238,10742l10188,10793,10188,10793e" filled="f" stroked="t" strokeweight=".36pt" strokecolor="#0000FF">
                <v:path arrowok="t"/>
              </v:shape>
            </v:group>
            <v:group style="position:absolute;left:10188;top:10793;width:50;height:50" coordorigin="10188,10793" coordsize="50,50">
              <v:shape style="position:absolute;left:10188;top:10793;width:50;height:50" coordorigin="10188,10793" coordsize="50,50" path="m10188,10793l10238,10843,10238,10843e" filled="f" stroked="t" strokeweight=".36pt" strokecolor="#0000FF">
                <v:path arrowok="t"/>
              </v:shape>
            </v:group>
            <v:group style="position:absolute;left:10217;top:10843;width:22;height:22" coordorigin="10217,10843" coordsize="22,22">
              <v:shape style="position:absolute;left:10217;top:10843;width:22;height:22" coordorigin="10217,10843" coordsize="22,22" path="m10238,10843l10217,10865,10217,10865e" filled="f" stroked="t" strokeweight=".36pt" strokecolor="#0000FF">
                <v:path arrowok="t"/>
              </v:shape>
            </v:group>
            <v:group style="position:absolute;left:4583;top:8874;width:7;height:2" coordorigin="4583,8874" coordsize="7,2">
              <v:shape style="position:absolute;left:4583;top:8874;width:7;height:2" coordorigin="4583,8874" coordsize="7,0" path="m4583,8874l4590,8874e" filled="f" stroked="t" strokeweight="1.8pt" strokecolor="#FF0000">
                <v:path arrowok="t"/>
              </v:shape>
            </v:group>
            <v:group style="position:absolute;left:4565;top:8806;width:43;height:43" coordorigin="4565,8806" coordsize="43,43">
              <v:shape style="position:absolute;left:4565;top:8806;width:43;height:43" coordorigin="4565,8806" coordsize="43,43" path="m4565,8827l4565,8820,4579,8806,4586,8806,4594,8806,4608,8820,4608,8827,4608,8834,4594,8849,4586,8849,4579,8849,4565,8834,4565,8827e" filled="f" stroked="t" strokeweight=".36pt" strokecolor="#FF0000">
                <v:path arrowok="t"/>
              </v:shape>
            </v:group>
            <v:group style="position:absolute;left:2218;top:10534;width:785;height:2" coordorigin="2218,10534" coordsize="785,2">
              <v:shape style="position:absolute;left:2218;top:10534;width:785;height:2" coordorigin="2218,10534" coordsize="785,0" path="m2218,10534l3002,10534e" filled="f" stroked="t" strokeweight=".36pt" strokecolor="#800040">
                <v:path arrowok="t"/>
              </v:shape>
            </v:group>
            <v:group style="position:absolute;left:2657;top:10368;width:2;height:252" coordorigin="2657,10368" coordsize="2,252">
              <v:shape style="position:absolute;left:2657;top:10368;width:2;height:252" coordorigin="2657,10368" coordsize="0,252" path="m2657,10620l2657,10368e" filled="f" stroked="t" strokeweight=".36pt" strokecolor="#800040">
                <v:path arrowok="t"/>
              </v:shape>
            </v:group>
            <v:group style="position:absolute;left:14436;top:10944;width:2;height:86" coordorigin="14436,10944" coordsize="2,86">
              <v:shape style="position:absolute;left:14436;top:10944;width:2;height:86" coordorigin="14436,10944" coordsize="0,86" path="m14436,11030l14436,10944,14436,10944e" filled="f" stroked="t" strokeweight=".36pt" strokecolor="#800040">
                <v:path arrowok="t"/>
              </v:shape>
            </v:group>
            <v:group style="position:absolute;left:14414;top:10930;width:29;height:29" coordorigin="14414,10930" coordsize="29,29">
              <v:shape style="position:absolute;left:14414;top:10930;width:29;height:29" coordorigin="14414,10930" coordsize="29,29" path="m14436,10958l14422,10958,14414,10951,14414,10937,14422,10930,14436,10930,14443,10937,14443,10951,14436,10958xe" filled="t" fillcolor="#FF00FF" stroked="f">
                <v:path arrowok="t"/>
                <v:fill type="solid"/>
              </v:shape>
            </v:group>
            <v:group style="position:absolute;left:14414;top:10930;width:29;height:29" coordorigin="14414,10930" coordsize="29,29">
              <v:shape style="position:absolute;left:14414;top:10930;width:29;height:29" coordorigin="14414,10930" coordsize="29,29" path="m14414,10944l14414,10937,14422,10930,14429,10930,14436,10930,14443,10937,14443,10944,14443,10951,14436,10958,14429,10958,14422,10958,14414,10951,14414,10944e" filled="f" stroked="t" strokeweight=".36pt" strokecolor="#FF00FF">
                <v:path arrowok="t"/>
              </v:shape>
            </v:group>
            <v:group style="position:absolute;left:7135;top:4687;width:1411;height:2" coordorigin="7135,4687" coordsize="1411,2">
              <v:shape style="position:absolute;left:7135;top:4687;width:1411;height:2" coordorigin="7135,4687" coordsize="1411,0" path="m7135,4687l8546,4687e" filled="f" stroked="t" strokeweight=".360012pt" strokecolor="#800040">
                <v:path arrowok="t"/>
              </v:shape>
            </v:group>
            <v:group style="position:absolute;left:8352;top:4673;width:22;height:29" coordorigin="8352,4673" coordsize="22,29">
              <v:shape style="position:absolute;left:8352;top:4673;width:22;height:29" coordorigin="8352,4673" coordsize="22,29" path="m8359,4702l8352,4694,8352,4680,8359,4673,8374,4680,8374,4694,8359,4702xe" filled="t" fillcolor="#FF00FF" stroked="f">
                <v:path arrowok="t"/>
                <v:fill type="solid"/>
              </v:shape>
            </v:group>
            <v:group style="position:absolute;left:8352;top:4673;width:22;height:29" coordorigin="8352,4673" coordsize="22,29">
              <v:shape style="position:absolute;left:8352;top:4673;width:22;height:29" coordorigin="8352,4673" coordsize="22,29" path="m8352,4687l8352,4680,8359,4673,8374,4680,8374,4687,8374,4694,8359,4702,8352,4694,8352,4687e" filled="f" stroked="t" strokeweight=".36pt" strokecolor="#FF00FF">
                <v:path arrowok="t"/>
              </v:shape>
            </v:group>
            <v:group style="position:absolute;left:13291;top:4111;width:2;height:86" coordorigin="13291,4111" coordsize="2,86">
              <v:shape style="position:absolute;left:13291;top:4111;width:2;height:86" coordorigin="13291,4111" coordsize="0,86" path="m13291,4111l13291,4198e" filled="f" stroked="t" strokeweight=".36pt" strokecolor="#FF0000">
                <v:path arrowok="t"/>
              </v:shape>
            </v:group>
            <v:group style="position:absolute;left:13291;top:3701;width:2;height:166" coordorigin="13291,3701" coordsize="2,166">
              <v:shape style="position:absolute;left:13291;top:3701;width:2;height:166" coordorigin="13291,3701" coordsize="0,166" path="m13291,3866l13291,3701e" filled="f" stroked="t" strokeweight=".36pt" strokecolor="#FF0000">
                <v:path arrowok="t"/>
              </v:shape>
            </v:group>
            <v:group style="position:absolute;left:13262;top:4090;width:29;height:22" coordorigin="13262,4090" coordsize="29,22">
              <v:shape style="position:absolute;left:13262;top:4090;width:29;height:22" coordorigin="13262,4090" coordsize="29,22" path="m13291,4111l13262,4090,13262,4090e" filled="f" stroked="t" strokeweight=".36pt" strokecolor="#0000FF">
                <v:path arrowok="t"/>
              </v:shape>
            </v:group>
            <v:group style="position:absolute;left:13262;top:4039;width:58;height:50" coordorigin="13262,4039" coordsize="58,50">
              <v:shape style="position:absolute;left:13262;top:4039;width:58;height:50" coordorigin="13262,4039" coordsize="58,50" path="m13262,4090l13320,4039,13320,4039e" filled="f" stroked="t" strokeweight=".36pt" strokecolor="#0000FF">
                <v:path arrowok="t"/>
              </v:shape>
            </v:group>
            <v:group style="position:absolute;left:13262;top:3989;width:58;height:50" coordorigin="13262,3989" coordsize="58,50">
              <v:shape style="position:absolute;left:13262;top:3989;width:58;height:50" coordorigin="13262,3989" coordsize="58,50" path="m13320,4039l13262,3989,13262,3989e" filled="f" stroked="t" strokeweight=".36pt" strokecolor="#0000FF">
                <v:path arrowok="t"/>
              </v:shape>
            </v:group>
            <v:group style="position:absolute;left:13262;top:3938;width:58;height:50" coordorigin="13262,3938" coordsize="58,50">
              <v:shape style="position:absolute;left:13262;top:3938;width:58;height:50" coordorigin="13262,3938" coordsize="58,50" path="m13262,3989l13320,3938,13320,3938e" filled="f" stroked="t" strokeweight=".36pt" strokecolor="#0000FF">
                <v:path arrowok="t"/>
              </v:shape>
            </v:group>
            <v:group style="position:absolute;left:13262;top:3888;width:58;height:50" coordorigin="13262,3888" coordsize="58,50">
              <v:shape style="position:absolute;left:13262;top:3888;width:58;height:50" coordorigin="13262,3888" coordsize="58,50" path="m13320,3938l13262,3888,13262,3888e" filled="f" stroked="t" strokeweight=".36pt" strokecolor="#0000FF">
                <v:path arrowok="t"/>
              </v:shape>
            </v:group>
            <v:group style="position:absolute;left:13262;top:3866;width:29;height:22" coordorigin="13262,3866" coordsize="29,22">
              <v:shape style="position:absolute;left:13262;top:3866;width:29;height:22" coordorigin="13262,3866" coordsize="29,22" path="m13262,3888l13291,3866,13291,3866e" filled="f" stroked="t" strokeweight=".36pt" strokecolor="#0000FF">
                <v:path arrowok="t"/>
              </v:shape>
            </v:group>
            <v:group style="position:absolute;left:2563;top:6336;width:2;height:86" coordorigin="2563,6336" coordsize="2,86">
              <v:shape style="position:absolute;left:2563;top:6336;width:2;height:86" coordorigin="2563,6336" coordsize="0,86" path="m2563,6336l2563,6422e" filled="f" stroked="t" strokeweight=".36pt" strokecolor="#FF0000">
                <v:path arrowok="t"/>
              </v:shape>
            </v:group>
            <v:group style="position:absolute;left:2563;top:6170;width:2;height:86" coordorigin="2563,6170" coordsize="2,86">
              <v:shape style="position:absolute;left:2563;top:6170;width:2;height:86" coordorigin="2563,6170" coordsize="0,86" path="m2563,6257l2563,6170e" filled="f" stroked="t" strokeweight=".36pt" strokecolor="#FF0000">
                <v:path arrowok="t"/>
              </v:shape>
            </v:group>
            <v:group style="position:absolute;left:2560;top:6268;width:7;height:2" coordorigin="2560,6268" coordsize="7,2">
              <v:shape style="position:absolute;left:2560;top:6268;width:7;height:2" coordorigin="2560,6268" coordsize="7,0" path="m2560,6268l2567,6268e" filled="f" stroked="t" strokeweight="1.08pt" strokecolor="#0000FF">
                <v:path arrowok="t"/>
              </v:shape>
            </v:group>
            <v:group style="position:absolute;left:2560;top:6325;width:7;height:2" coordorigin="2560,6325" coordsize="7,2">
              <v:shape style="position:absolute;left:2560;top:6325;width:7;height:2" coordorigin="2560,6325" coordsize="7,0" path="m2560,6325l2567,6325e" filled="f" stroked="t" strokeweight="1.08pt" strokecolor="#0000FF">
                <v:path arrowok="t"/>
              </v:shape>
            </v:group>
            <v:group style="position:absolute;left:12938;top:6667;width:86;height:2" coordorigin="12938,6667" coordsize="86,2">
              <v:shape style="position:absolute;left:12938;top:6667;width:86;height:2" coordorigin="12938,6667" coordsize="86,0" path="m13025,6667l12938,6667,12938,6667e" filled="f" stroked="t" strokeweight=".36pt" strokecolor="#800040">
                <v:path arrowok="t"/>
              </v:shape>
            </v:group>
            <v:group style="position:absolute;left:13025;top:6581;width:2;height:86" coordorigin="13025,6581" coordsize="2,86">
              <v:shape style="position:absolute;left:13025;top:6581;width:2;height:86" coordorigin="13025,6581" coordsize="0,86" path="m13025,6667l13025,6581,13025,6581e" filled="f" stroked="t" strokeweight=".36pt" strokecolor="#800040">
                <v:path arrowok="t"/>
              </v:shape>
            </v:group>
            <v:group style="position:absolute;left:13010;top:6566;width:29;height:29" coordorigin="13010,6566" coordsize="29,29">
              <v:shape style="position:absolute;left:13010;top:6566;width:29;height:29" coordorigin="13010,6566" coordsize="29,29" path="m13032,6595l13018,6595,13010,6588,13010,6574,13018,6566,13032,6566,13039,6574,13039,6588,13032,6595xe" filled="t" fillcolor="#FF00FF" stroked="f">
                <v:path arrowok="t"/>
                <v:fill type="solid"/>
              </v:shape>
            </v:group>
            <v:group style="position:absolute;left:13010;top:6566;width:29;height:29" coordorigin="13010,6566" coordsize="29,29">
              <v:shape style="position:absolute;left:13010;top:6566;width:29;height:29" coordorigin="13010,6566" coordsize="29,29" path="m13010,6581l13010,6574,13018,6566,13025,6566,13032,6566,13039,6574,13039,6581,13039,6588,13032,6595,13025,6595,13018,6595,13010,6588,13010,6581e" filled="f" stroked="t" strokeweight=".36pt" strokecolor="#FF00FF">
                <v:path arrowok="t"/>
              </v:shape>
            </v:group>
            <v:group style="position:absolute;left:12499;top:10534;width:2;height:86" coordorigin="12499,10534" coordsize="2,86">
              <v:shape style="position:absolute;left:12499;top:10534;width:2;height:86" coordorigin="12499,10534" coordsize="0,86" path="m12499,10620l12499,10534e" filled="f" stroked="t" strokeweight=".36pt" strokecolor="#FF0000">
                <v:path arrowok="t"/>
              </v:shape>
            </v:group>
            <v:group style="position:absolute;left:12499;top:10865;width:2;height:79" coordorigin="12499,10865" coordsize="2,79">
              <v:shape style="position:absolute;left:12499;top:10865;width:2;height:79" coordorigin="12499,10865" coordsize="0,79" path="m12499,10865l12499,10944e" filled="f" stroked="t" strokeweight=".36pt" strokecolor="#FF0000">
                <v:path arrowok="t"/>
              </v:shape>
            </v:group>
            <v:group style="position:absolute;left:12499;top:10620;width:29;height:22" coordorigin="12499,10620" coordsize="29,22">
              <v:shape style="position:absolute;left:12499;top:10620;width:29;height:22" coordorigin="12499,10620" coordsize="29,22" path="m12499,10620l12528,10642,12528,10642e" filled="f" stroked="t" strokeweight=".36pt" strokecolor="#0000FF">
                <v:path arrowok="t"/>
              </v:shape>
            </v:group>
            <v:group style="position:absolute;left:12470;top:10642;width:58;height:50" coordorigin="12470,10642" coordsize="58,50">
              <v:shape style="position:absolute;left:12470;top:10642;width:58;height:50" coordorigin="12470,10642" coordsize="58,50" path="m12528,10642l12470,10692,12470,10692e" filled="f" stroked="t" strokeweight=".36pt" strokecolor="#0000FF">
                <v:path arrowok="t"/>
              </v:shape>
            </v:group>
            <v:group style="position:absolute;left:12470;top:10692;width:58;height:50" coordorigin="12470,10692" coordsize="58,50">
              <v:shape style="position:absolute;left:12470;top:10692;width:58;height:50" coordorigin="12470,10692" coordsize="58,50" path="m12470,10692l12528,10742,12528,10742e" filled="f" stroked="t" strokeweight=".36pt" strokecolor="#0000FF">
                <v:path arrowok="t"/>
              </v:shape>
            </v:group>
            <v:group style="position:absolute;left:12470;top:10742;width:58;height:50" coordorigin="12470,10742" coordsize="58,50">
              <v:shape style="position:absolute;left:12470;top:10742;width:58;height:50" coordorigin="12470,10742" coordsize="58,50" path="m12528,10742l12470,10793,12470,10793e" filled="f" stroked="t" strokeweight=".36pt" strokecolor="#0000FF">
                <v:path arrowok="t"/>
              </v:shape>
            </v:group>
            <v:group style="position:absolute;left:12470;top:10793;width:58;height:50" coordorigin="12470,10793" coordsize="58,50">
              <v:shape style="position:absolute;left:12470;top:10793;width:58;height:50" coordorigin="12470,10793" coordsize="58,50" path="m12470,10793l12528,10843,12528,10843e" filled="f" stroked="t" strokeweight=".36pt" strokecolor="#0000FF">
                <v:path arrowok="t"/>
              </v:shape>
            </v:group>
            <v:group style="position:absolute;left:12499;top:10843;width:29;height:22" coordorigin="12499,10843" coordsize="29,22">
              <v:shape style="position:absolute;left:12499;top:10843;width:29;height:22" coordorigin="12499,10843" coordsize="29,22" path="m12528,10843l12499,10865,12499,10865e" filled="f" stroked="t" strokeweight=".36pt" strokecolor="#0000FF">
                <v:path arrowok="t"/>
              </v:shape>
            </v:group>
            <v:group style="position:absolute;left:14432;top:10904;width:7;height:2" coordorigin="14432,10904" coordsize="7,2">
              <v:shape style="position:absolute;left:14432;top:10904;width:7;height:2" coordorigin="14432,10904" coordsize="7,0" path="m14432,10904l14440,10904e" filled="f" stroked="t" strokeweight="3.96pt" strokecolor="#800040">
                <v:path arrowok="t"/>
              </v:shape>
            </v:group>
            <v:group style="position:absolute;left:5558;top:3787;width:4918;height:2" coordorigin="5558,3787" coordsize="4918,2">
              <v:shape style="position:absolute;left:5558;top:3787;width:4918;height:2" coordorigin="5558,3787" coordsize="4918,0" path="m5558,3787l10476,3787e" filled="f" stroked="t" strokeweight=".360012pt" strokecolor="#800040">
                <v:path arrowok="t"/>
              </v:shape>
            </v:group>
            <v:group style="position:absolute;left:8964;top:3766;width:29;height:29" coordorigin="8964,3766" coordsize="29,29">
              <v:shape style="position:absolute;left:8964;top:3766;width:29;height:29" coordorigin="8964,3766" coordsize="29,29" path="m8986,3794l8971,3794,8964,3787,8964,3773,8971,3766,8986,3766,8993,3773,8993,3787,8986,3794xe" filled="t" fillcolor="#FF00FF" stroked="f">
                <v:path arrowok="t"/>
                <v:fill type="solid"/>
              </v:shape>
            </v:group>
            <v:group style="position:absolute;left:8964;top:3766;width:29;height:29" coordorigin="8964,3766" coordsize="29,29">
              <v:shape style="position:absolute;left:8964;top:3766;width:29;height:29" coordorigin="8964,3766" coordsize="29,29" path="m8964,3780l8964,3773,8971,3766,8978,3766,8986,3766,8993,3773,8993,3780,8993,3787,8986,3794,8978,3794,8971,3794,8964,3787,8964,3780e" filled="f" stroked="t" strokeweight=".36pt" strokecolor="#FF00FF">
                <v:path arrowok="t"/>
              </v:shape>
            </v:group>
            <v:group style="position:absolute;left:6959;top:8874;width:7;height:2" coordorigin="6959,8874" coordsize="7,2">
              <v:shape style="position:absolute;left:6959;top:8874;width:7;height:2" coordorigin="6959,8874" coordsize="7,0" path="m6959,8874l6966,8874e" filled="f" stroked="t" strokeweight="1.8pt" strokecolor="#FF0000">
                <v:path arrowok="t"/>
              </v:shape>
            </v:group>
            <v:group style="position:absolute;left:6934;top:8806;width:43;height:43" coordorigin="6934,8806" coordsize="43,43">
              <v:shape style="position:absolute;left:6934;top:8806;width:43;height:43" coordorigin="6934,8806" coordsize="43,43" path="m6934,8827l6934,8820,6948,8806,6955,8806,6962,8806,6977,8820,6977,8827,6977,8834,6962,8849,6955,8849,6948,8849,6934,8834,6934,8827e" filled="f" stroked="t" strokeweight=".36pt" strokecolor="#FF0000">
                <v:path arrowok="t"/>
              </v:shape>
            </v:group>
            <v:group style="position:absolute;left:13205;top:6998;width:526;height:2" coordorigin="13205,6998" coordsize="526,2">
              <v:shape style="position:absolute;left:13205;top:6998;width:526;height:2" coordorigin="13205,6998" coordsize="526,0" path="m13205,6998l13730,6998e" filled="f" stroked="t" strokeweight=".36pt" strokecolor="#800040">
                <v:path arrowok="t"/>
              </v:shape>
            </v:group>
            <v:group style="position:absolute;left:14789;top:10534;width:2;height:86" coordorigin="14789,10534" coordsize="2,86">
              <v:shape style="position:absolute;left:14789;top:10534;width:2;height:86" coordorigin="14789,10534" coordsize="0,86" path="m14789,10620l14789,10534e" filled="f" stroked="t" strokeweight=".36pt" strokecolor="#FF0000">
                <v:path arrowok="t"/>
              </v:shape>
            </v:group>
            <v:group style="position:absolute;left:14789;top:10865;width:2;height:79" coordorigin="14789,10865" coordsize="2,79">
              <v:shape style="position:absolute;left:14789;top:10865;width:2;height:79" coordorigin="14789,10865" coordsize="0,79" path="m14789,10865l14789,10944e" filled="f" stroked="t" strokeweight=".36pt" strokecolor="#FF0000">
                <v:path arrowok="t"/>
              </v:shape>
            </v:group>
            <v:group style="position:absolute;left:14789;top:10620;width:22;height:22" coordorigin="14789,10620" coordsize="22,22">
              <v:shape style="position:absolute;left:14789;top:10620;width:22;height:22" coordorigin="14789,10620" coordsize="22,22" path="m14789,10620l14810,10642,14810,10642e" filled="f" stroked="t" strokeweight=".36pt" strokecolor="#0000FF">
                <v:path arrowok="t"/>
              </v:shape>
            </v:group>
            <v:group style="position:absolute;left:14760;top:10642;width:50;height:50" coordorigin="14760,10642" coordsize="50,50">
              <v:shape style="position:absolute;left:14760;top:10642;width:50;height:50" coordorigin="14760,10642" coordsize="50,50" path="m14810,10642l14760,10692,14760,10692e" filled="f" stroked="t" strokeweight=".36pt" strokecolor="#0000FF">
                <v:path arrowok="t"/>
              </v:shape>
            </v:group>
            <v:group style="position:absolute;left:14760;top:10692;width:50;height:50" coordorigin="14760,10692" coordsize="50,50">
              <v:shape style="position:absolute;left:14760;top:10692;width:50;height:50" coordorigin="14760,10692" coordsize="50,50" path="m14760,10692l14810,10742,14810,10742e" filled="f" stroked="t" strokeweight=".36pt" strokecolor="#0000FF">
                <v:path arrowok="t"/>
              </v:shape>
            </v:group>
            <v:group style="position:absolute;left:14760;top:10742;width:50;height:50" coordorigin="14760,10742" coordsize="50,50">
              <v:shape style="position:absolute;left:14760;top:10742;width:50;height:50" coordorigin="14760,10742" coordsize="50,50" path="m14810,10742l14760,10793,14760,10793e" filled="f" stroked="t" strokeweight=".36pt" strokecolor="#0000FF">
                <v:path arrowok="t"/>
              </v:shape>
            </v:group>
            <v:group style="position:absolute;left:14760;top:10793;width:50;height:50" coordorigin="14760,10793" coordsize="50,50">
              <v:shape style="position:absolute;left:14760;top:10793;width:50;height:50" coordorigin="14760,10793" coordsize="50,50" path="m14760,10793l14810,10843,14810,10843e" filled="f" stroked="t" strokeweight=".36pt" strokecolor="#0000FF">
                <v:path arrowok="t"/>
              </v:shape>
            </v:group>
            <v:group style="position:absolute;left:14789;top:10843;width:22;height:22" coordorigin="14789,10843" coordsize="22,22">
              <v:shape style="position:absolute;left:14789;top:10843;width:22;height:22" coordorigin="14789,10843" coordsize="22,22" path="m14810,10843l14789,10865,14789,10865e" filled="f" stroked="t" strokeweight=".36pt" strokecolor="#0000FF">
                <v:path arrowok="t"/>
              </v:shape>
            </v:group>
            <v:group style="position:absolute;left:5206;top:11030;width:353;height:2" coordorigin="5206,11030" coordsize="353,2">
              <v:shape style="position:absolute;left:5206;top:11030;width:353;height:2" coordorigin="5206,11030" coordsize="353,0" path="m5558,11030l5206,11030,5206,11030e" filled="f" stroked="t" strokeweight=".36pt" strokecolor="#800040">
                <v:path arrowok="t"/>
              </v:shape>
            </v:group>
            <v:group style="position:absolute;left:5184;top:11016;width:29;height:22" coordorigin="5184,11016" coordsize="29,22">
              <v:shape style="position:absolute;left:5184;top:11016;width:29;height:22" coordorigin="5184,11016" coordsize="29,22" path="m5206,11038l5191,11038,5184,11023,5191,11016,5206,11016,5213,11023,5206,11038xe" filled="t" fillcolor="#FF00FF" stroked="f">
                <v:path arrowok="t"/>
                <v:fill type="solid"/>
              </v:shape>
            </v:group>
            <v:group style="position:absolute;left:5184;top:11016;width:29;height:22" coordorigin="5184,11016" coordsize="29,22">
              <v:shape style="position:absolute;left:5184;top:11016;width:29;height:22" coordorigin="5184,11016" coordsize="29,22" path="m5184,11023l5191,11016,5198,11016,5206,11016,5213,11023,5206,11038,5198,11038,5191,11038,5184,11023e" filled="f" stroked="t" strokeweight=".36pt" strokecolor="#FF00FF">
                <v:path arrowok="t"/>
              </v:shape>
            </v:group>
            <v:group style="position:absolute;left:5558;top:10534;width:2;height:86" coordorigin="5558,10534" coordsize="2,86">
              <v:shape style="position:absolute;left:5558;top:10534;width:2;height:86" coordorigin="5558,10534" coordsize="0,86" path="m5558,10620l5558,10534,5558,10534e" filled="f" stroked="t" strokeweight=".36pt" strokecolor="#800040">
                <v:path arrowok="t"/>
              </v:shape>
            </v:group>
            <v:group style="position:absolute;left:14785;top:10494;width:7;height:2" coordorigin="14785,10494" coordsize="7,2">
              <v:shape style="position:absolute;left:14785;top:10494;width:7;height:2" coordorigin="14785,10494" coordsize="7,0" path="m14785,10494l14792,10494e" filled="f" stroked="t" strokeweight="3.96pt" strokecolor="#800040">
                <v:path arrowok="t"/>
              </v:shape>
            </v:group>
            <v:group style="position:absolute;left:1778;top:3701;width:86;height:2" coordorigin="1778,3701" coordsize="86,2">
              <v:shape style="position:absolute;left:1778;top:3701;width:86;height:2" coordorigin="1778,3701" coordsize="86,0" path="m1865,3701l1778,3701e" filled="f" stroked="t" strokeweight=".36pt" strokecolor="#FF0000">
                <v:path arrowok="t"/>
              </v:shape>
            </v:group>
            <v:group style="position:absolute;left:1865;top:3679;width:22;height:22" coordorigin="1865,3679" coordsize="22,22">
              <v:shape style="position:absolute;left:1865;top:3679;width:22;height:22" coordorigin="1865,3679" coordsize="22,22" path="m1865,3701l1886,3679,1886,3679e" filled="f" stroked="t" strokeweight=".36pt" strokecolor="#0000FF">
                <v:path arrowok="t"/>
              </v:shape>
            </v:group>
            <v:group style="position:absolute;left:1886;top:3679;width:58;height:50" coordorigin="1886,3679" coordsize="58,50">
              <v:shape style="position:absolute;left:1886;top:3679;width:58;height:50" coordorigin="1886,3679" coordsize="58,50" path="m1886,3679l1944,3730,1944,3730e" filled="f" stroked="t" strokeweight=".36pt" strokecolor="#0000FF">
                <v:path arrowok="t"/>
              </v:shape>
            </v:group>
            <v:group style="position:absolute;left:1944;top:3679;width:50;height:50" coordorigin="1944,3679" coordsize="50,50">
              <v:shape style="position:absolute;left:1944;top:3679;width:50;height:50" coordorigin="1944,3679" coordsize="50,50" path="m1944,3730l1994,3679,1994,3679e" filled="f" stroked="t" strokeweight=".36pt" strokecolor="#0000FF">
                <v:path arrowok="t"/>
              </v:shape>
            </v:group>
            <v:group style="position:absolute;left:1994;top:3679;width:50;height:50" coordorigin="1994,3679" coordsize="50,50">
              <v:shape style="position:absolute;left:1994;top:3679;width:50;height:50" coordorigin="1994,3679" coordsize="50,50" path="m1994,3679l2045,3730,2045,3730e" filled="f" stroked="t" strokeweight=".36pt" strokecolor="#0000FF">
                <v:path arrowok="t"/>
              </v:shape>
            </v:group>
            <v:group style="position:absolute;left:2045;top:3679;width:58;height:50" coordorigin="2045,3679" coordsize="58,50">
              <v:shape style="position:absolute;left:2045;top:3679;width:58;height:50" coordorigin="2045,3679" coordsize="58,50" path="m2045,3730l2102,3679,2102,3679e" filled="f" stroked="t" strokeweight=".36pt" strokecolor="#0000FF">
                <v:path arrowok="t"/>
              </v:shape>
            </v:group>
            <v:group style="position:absolute;left:2102;top:3679;width:22;height:22" coordorigin="2102,3679" coordsize="22,22">
              <v:shape style="position:absolute;left:2102;top:3679;width:22;height:22" coordorigin="2102,3679" coordsize="22,22" path="m2102,3679l2124,3701,2124,3701e" filled="f" stroked="t" strokeweight=".36pt" strokecolor="#0000FF">
                <v:path arrowok="t"/>
              </v:shape>
            </v:group>
            <v:group style="position:absolute;left:9335;top:8708;width:7;height:2" coordorigin="9335,8708" coordsize="7,2">
              <v:shape style="position:absolute;left:9335;top:8708;width:7;height:2" coordorigin="9335,8708" coordsize="7,0" path="m9335,8708l9342,8708e" filled="f" stroked="t" strokeweight="1.8pt" strokecolor="#FF0000">
                <v:path arrowok="t"/>
              </v:shape>
            </v:group>
            <v:group style="position:absolute;left:9310;top:8640;width:43;height:43" coordorigin="9310,8640" coordsize="43,43">
              <v:shape style="position:absolute;left:9310;top:8640;width:43;height:43" coordorigin="9310,8640" coordsize="43,43" path="m9310,8662l9310,8654,9324,8640,9331,8640,9338,8640,9353,8654,9353,8662,9353,8669,9338,8683,9331,8683,9324,8683,9310,8669,9310,8662e" filled="f" stroked="t" strokeweight=".36pt" strokecolor="#FF0000">
                <v:path arrowok="t"/>
              </v:shape>
            </v:group>
            <v:group style="position:absolute;left:2563;top:6091;width:619;height:2" coordorigin="2563,6091" coordsize="619,2">
              <v:shape style="position:absolute;left:2563;top:6091;width:619;height:2" coordorigin="2563,6091" coordsize="619,0" path="m2563,6091l3182,6091e" filled="f" stroked="t" strokeweight=".36pt" strokecolor="#800040">
                <v:path arrowok="t"/>
              </v:shape>
            </v:group>
            <v:group style="position:absolute;left:2560;top:6131;width:7;height:2" coordorigin="2560,6131" coordsize="7,2">
              <v:shape style="position:absolute;left:2560;top:6131;width:7;height:2" coordorigin="2560,6131" coordsize="7,0" path="m2560,6131l2567,6131e" filled="f" stroked="t" strokeweight="3.96pt" strokecolor="#800040">
                <v:path arrowok="t"/>
              </v:shape>
            </v:group>
            <v:group style="position:absolute;left:13291;top:4853;width:2;height:86" coordorigin="13291,4853" coordsize="2,86">
              <v:shape style="position:absolute;left:13291;top:4853;width:2;height:86" coordorigin="13291,4853" coordsize="0,86" path="m13291,4939l13291,4853,13291,4853e" filled="f" stroked="t" strokeweight=".36pt" strokecolor="#800040">
                <v:path arrowok="t"/>
              </v:shape>
            </v:group>
            <v:group style="position:absolute;left:13277;top:4838;width:22;height:22" coordorigin="13277,4838" coordsize="22,22">
              <v:shape style="position:absolute;left:13277;top:4838;width:22;height:22" coordorigin="13277,4838" coordsize="22,22" path="m13284,4860l13277,4846,13284,4838,13298,4846,13284,4860xe" filled="t" fillcolor="#FF00FF" stroked="f">
                <v:path arrowok="t"/>
                <v:fill type="solid"/>
              </v:shape>
            </v:group>
            <v:group style="position:absolute;left:13277;top:4838;width:22;height:22" coordorigin="13277,4838" coordsize="22,22">
              <v:shape style="position:absolute;left:13277;top:4838;width:22;height:22" coordorigin="13277,4838" coordsize="22,22" path="m13277,4846l13284,4838,13298,4846,13284,4860,13277,4846e" filled="f" stroked="t" strokeweight=".36pt" strokecolor="#FF00FF">
                <v:path arrowok="t"/>
              </v:shape>
            </v:group>
            <v:group style="position:absolute;left:13464;top:4687;width:2;height:86" coordorigin="13464,4687" coordsize="2,86">
              <v:shape style="position:absolute;left:13464;top:4687;width:2;height:86" coordorigin="13464,4687" coordsize="0,86" path="m13464,4687l13464,4774e" filled="f" stroked="t" strokeweight=".36pt" strokecolor="#FF0000">
                <v:path arrowok="t"/>
              </v:shape>
            </v:group>
            <v:group style="position:absolute;left:13464;top:4529;width:2;height:79" coordorigin="13464,4529" coordsize="2,79">
              <v:shape style="position:absolute;left:13464;top:4529;width:2;height:79" coordorigin="13464,4529" coordsize="0,79" path="m13464,4608l13464,4529e" filled="f" stroked="t" strokeweight=".36pt" strokecolor="#FF0000">
                <v:path arrowok="t"/>
              </v:shape>
            </v:group>
            <v:group style="position:absolute;left:13421;top:4666;width:94;height:2" coordorigin="13421,4666" coordsize="94,2">
              <v:shape style="position:absolute;left:13421;top:4666;width:94;height:2" coordorigin="13421,4666" coordsize="94,0" path="m13421,4666l13514,4666,13514,4666e" filled="f" stroked="t" strokeweight=".36pt" strokecolor="#0000FF">
                <v:path arrowok="t"/>
              </v:shape>
            </v:group>
            <v:group style="position:absolute;left:13460;top:4619;width:7;height:2" coordorigin="13460,4619" coordsize="7,2">
              <v:shape style="position:absolute;left:13460;top:4619;width:7;height:2" coordorigin="13460,4619" coordsize="7,0" path="m13460,4619l13468,4619e" filled="f" stroked="t" strokeweight="1.08pt" strokecolor="#0000FF">
                <v:path arrowok="t"/>
              </v:shape>
            </v:group>
            <v:group style="position:absolute;left:13460;top:4676;width:7;height:2" coordorigin="13460,4676" coordsize="7,2">
              <v:shape style="position:absolute;left:13460;top:4676;width:7;height:2" coordorigin="13460,4676" coordsize="7,0" path="m13460,4676l13468,4676e" filled="f" stroked="t" strokeweight="1.08pt" strokecolor="#0000FF">
                <v:path arrowok="t"/>
              </v:shape>
            </v:group>
            <v:group style="position:absolute;left:7574;top:10944;width:353;height:2" coordorigin="7574,10944" coordsize="353,2">
              <v:shape style="position:absolute;left:7574;top:10944;width:353;height:2" coordorigin="7574,10944" coordsize="353,0" path="m7927,10944l7574,10944,7574,10944e" filled="f" stroked="t" strokeweight=".36pt" strokecolor="#800040">
                <v:path arrowok="t"/>
              </v:shape>
            </v:group>
            <v:group style="position:absolute;left:7560;top:10930;width:29;height:29" coordorigin="7560,10930" coordsize="29,29">
              <v:shape style="position:absolute;left:7560;top:10930;width:29;height:29" coordorigin="7560,10930" coordsize="29,29" path="m7582,10958l7567,10958,7560,10951,7560,10937,7567,10930,7582,10930,7589,10937,7589,10951,7582,10958xe" filled="t" fillcolor="#FF00FF" stroked="f">
                <v:path arrowok="t"/>
                <v:fill type="solid"/>
              </v:shape>
            </v:group>
            <v:group style="position:absolute;left:7560;top:10930;width:29;height:29" coordorigin="7560,10930" coordsize="29,29">
              <v:shape style="position:absolute;left:7560;top:10930;width:29;height:29" coordorigin="7560,10930" coordsize="29,29" path="m7560,10944l7560,10937,7567,10930,7574,10930,7582,10930,7589,10937,7589,10944,7589,10951,7582,10958,7574,10958,7567,10958,7560,10951,7560,10944e" filled="f" stroked="t" strokeweight=".36pt" strokecolor="#FF00FF">
                <v:path arrowok="t"/>
              </v:shape>
            </v:group>
            <v:group style="position:absolute;left:11617;top:8791;width:7;height:2" coordorigin="11617,8791" coordsize="7,2">
              <v:shape style="position:absolute;left:11617;top:8791;width:7;height:2" coordorigin="11617,8791" coordsize="7,0" path="m11617,8791l11624,8791e" filled="f" stroked="t" strokeweight="1.44pt" strokecolor="#FF0000">
                <v:path arrowok="t"/>
              </v:shape>
            </v:group>
            <v:group style="position:absolute;left:11592;top:8726;width:43;height:36" coordorigin="11592,8726" coordsize="43,36">
              <v:shape style="position:absolute;left:11592;top:8726;width:43;height:36" coordorigin="11592,8726" coordsize="43,36" path="m11592,8741l11592,8734,11606,8726,11614,8726,11621,8726,11635,8734,11635,8741,11635,8748,11621,8762,11614,8762,11606,8762,11592,8748,11592,8741e" filled="f" stroked="t" strokeweight=".36pt" strokecolor="#FF0000">
                <v:path arrowok="t"/>
              </v:shape>
            </v:group>
            <v:group style="position:absolute;left:3002;top:10534;width:2;height:86" coordorigin="3002,10534" coordsize="2,86">
              <v:shape style="position:absolute;left:3002;top:10534;width:2;height:86" coordorigin="3002,10534" coordsize="0,86" path="m3002,10620l3002,10534,3002,10534e" filled="f" stroked="t" strokeweight=".36pt" strokecolor="#800040">
                <v:path arrowok="t"/>
              </v:shape>
            </v:group>
            <v:group style="position:absolute;left:13021;top:6541;width:7;height:2" coordorigin="13021,6541" coordsize="7,2">
              <v:shape style="position:absolute;left:13021;top:6541;width:7;height:2" coordorigin="13021,6541" coordsize="7,0" path="m13021,6541l13028,6541e" filled="f" stroked="t" strokeweight="3.96pt" strokecolor="#800040">
                <v:path arrowok="t"/>
              </v:shape>
            </v:group>
            <v:group style="position:absolute;left:2563;top:6502;width:353;height:2" coordorigin="2563,6502" coordsize="353,2">
              <v:shape style="position:absolute;left:2563;top:6502;width:353;height:2" coordorigin="2563,6502" coordsize="353,0" path="m2916,6502l2563,6502,2563,6502e" filled="f" stroked="t" strokeweight=".36pt" strokecolor="#800040">
                <v:path arrowok="t"/>
              </v:shape>
            </v:group>
            <v:group style="position:absolute;left:2902;top:6487;width:22;height:22" coordorigin="2902,6487" coordsize="22,22">
              <v:shape style="position:absolute;left:2902;top:6487;width:22;height:22" coordorigin="2902,6487" coordsize="22,22" path="m2909,6509l2902,6494,2909,6487,2923,6494,2909,6509xe" filled="t" fillcolor="#FF00FF" stroked="f">
                <v:path arrowok="t"/>
                <v:fill type="solid"/>
              </v:shape>
            </v:group>
            <v:group style="position:absolute;left:2902;top:6487;width:22;height:22" coordorigin="2902,6487" coordsize="22,22">
              <v:shape style="position:absolute;left:2902;top:6487;width:22;height:22" coordorigin="2902,6487" coordsize="22,22" path="m2902,6494l2909,6487,2923,6494,2909,6509,2902,6494e" filled="f" stroked="t" strokeweight=".36pt" strokecolor="#FF00FF">
                <v:path arrowok="t"/>
              </v:shape>
            </v:group>
            <v:group style="position:absolute;left:2560;top:6462;width:7;height:2" coordorigin="2560,6462" coordsize="7,2">
              <v:shape style="position:absolute;left:2560;top:6462;width:7;height:2" coordorigin="2560,6462" coordsize="7,0" path="m2560,6462l2567,6462e" filled="f" stroked="t" strokeweight="3.96pt" strokecolor="#800040">
                <v:path arrowok="t"/>
              </v:shape>
            </v:group>
            <v:group style="position:absolute;left:13288;top:4403;width:7;height:2" coordorigin="13288,4403" coordsize="7,2">
              <v:shape style="position:absolute;left:13288;top:4403;width:7;height:2" coordorigin="13288,4403" coordsize="7,0" path="m13288,4403l13295,4403e" filled="f" stroked="t" strokeweight="3.96pt" strokecolor="#800040">
                <v:path arrowok="t"/>
              </v:shape>
            </v:group>
            <v:group style="position:absolute;left:13464;top:4363;width:2;height:166" coordorigin="13464,4363" coordsize="2,166">
              <v:shape style="position:absolute;left:13464;top:4363;width:2;height:166" coordorigin="13464,4363" coordsize="0,166" path="m13464,4363l13464,4529,13464,4529e" filled="f" stroked="t" strokeweight=".36pt" strokecolor="#800040">
                <v:path arrowok="t"/>
              </v:shape>
            </v:group>
            <v:group style="position:absolute;left:13291;top:4363;width:173;height:2" coordorigin="13291,4363" coordsize="173,2">
              <v:shape style="position:absolute;left:13291;top:4363;width:173;height:2" coordorigin="13291,4363" coordsize="173,0" path="m13291,4363l13464,4363,13464,4363e" filled="f" stroked="t" strokeweight=".36pt" strokecolor="#800040">
                <v:path arrowok="t"/>
              </v:shape>
            </v:group>
            <v:group style="position:absolute;left:13277;top:4342;width:22;height:29" coordorigin="13277,4342" coordsize="22,29">
              <v:shape style="position:absolute;left:13277;top:4342;width:22;height:29" coordorigin="13277,4342" coordsize="22,29" path="m13284,4370l13277,4363,13277,4349,13284,4342,13298,4349,13298,4363,13284,4370xe" filled="t" fillcolor="#FF00FF" stroked="f">
                <v:path arrowok="t"/>
                <v:fill type="solid"/>
              </v:shape>
            </v:group>
            <v:group style="position:absolute;left:13277;top:4342;width:22;height:29" coordorigin="13277,4342" coordsize="22,29">
              <v:shape style="position:absolute;left:13277;top:4342;width:22;height:29" coordorigin="13277,4342" coordsize="22,29" path="m13277,4356l13277,4349,13284,4342,13298,4349,13298,4356,13298,4363,13284,4370,13277,4363,13277,4356e" filled="f" stroked="t" strokeweight=".36pt" strokecolor="#FF00FF">
                <v:path arrowok="t"/>
              </v:shape>
            </v:group>
            <v:group style="position:absolute;left:13730;top:10454;width:1058;height:2" coordorigin="13730,10454" coordsize="1058,2">
              <v:shape style="position:absolute;left:13730;top:10454;width:1058;height:2" coordorigin="13730,10454" coordsize="1058,0" path="m13730,10454l14789,10454e" filled="f" stroked="t" strokeweight=".36pt" strokecolor="#800040">
                <v:path arrowok="t"/>
              </v:shape>
            </v:group>
            <v:group style="position:absolute;left:14414;top:10440;width:29;height:22" coordorigin="14414,10440" coordsize="29,22">
              <v:shape style="position:absolute;left:14414;top:10440;width:29;height:22" coordorigin="14414,10440" coordsize="29,22" path="m14436,10462l14422,10462,14414,10447,14422,10440,14436,10440,14443,10447,14436,10462xe" filled="t" fillcolor="#FF00FF" stroked="f">
                <v:path arrowok="t"/>
                <v:fill type="solid"/>
              </v:shape>
            </v:group>
            <v:group style="position:absolute;left:14414;top:10440;width:29;height:22" coordorigin="14414,10440" coordsize="29,22">
              <v:shape style="position:absolute;left:14414;top:10440;width:29;height:22" coordorigin="14414,10440" coordsize="29,22" path="m14414,10447l14422,10440,14429,10440,14436,10440,14443,10447,14436,10462,14429,10462,14422,10462,14414,10447e" filled="f" stroked="t" strokeweight=".36pt" strokecolor="#FF00FF">
                <v:path arrowok="t"/>
              </v:shape>
            </v:group>
            <v:group style="position:absolute;left:1685;top:3701;width:94;height:2" coordorigin="1685,3701" coordsize="94,2">
              <v:shape style="position:absolute;left:1685;top:3701;width:94;height:2" coordorigin="1685,3701" coordsize="94,0" path="m1778,3701l1685,3701,1685,3701e" filled="f" stroked="t" strokeweight=".36pt" strokecolor="#800040">
                <v:path arrowok="t"/>
              </v:shape>
            </v:group>
            <v:group style="position:absolute;left:13813;top:8791;width:7;height:2" coordorigin="13813,8791" coordsize="7,2">
              <v:shape style="position:absolute;left:13813;top:8791;width:7;height:2" coordorigin="13813,8791" coordsize="7,0" path="m13813,8791l13820,8791e" filled="f" stroked="t" strokeweight="1.44pt" strokecolor="#FF0000">
                <v:path arrowok="t"/>
              </v:shape>
            </v:group>
            <v:group style="position:absolute;left:13795;top:8726;width:43;height:36" coordorigin="13795,8726" coordsize="43,36">
              <v:shape style="position:absolute;left:13795;top:8726;width:43;height:36" coordorigin="13795,8726" coordsize="43,36" path="m13795,8741l13795,8734,13810,8726,13817,8726,13824,8726,13838,8734,13838,8741,13838,8748,13824,8762,13817,8762,13810,8762,13795,8748,13795,8741e" filled="f" stroked="t" strokeweight=".36pt" strokecolor="#FF0000">
                <v:path arrowok="t"/>
              </v:shape>
            </v:group>
            <v:group style="position:absolute;left:9864;top:10944;width:353;height:2" coordorigin="9864,10944" coordsize="353,2">
              <v:shape style="position:absolute;left:9864;top:10944;width:353;height:2" coordorigin="9864,10944" coordsize="353,0" path="m10217,10944l9864,10944,9864,10944e" filled="f" stroked="t" strokeweight=".36pt" strokecolor="#800040">
                <v:path arrowok="t"/>
              </v:shape>
            </v:group>
            <v:group style="position:absolute;left:9842;top:10930;width:29;height:29" coordorigin="9842,10930" coordsize="29,29">
              <v:shape style="position:absolute;left:9842;top:10930;width:29;height:29" coordorigin="9842,10930" coordsize="29,29" path="m9864,10958l9850,10958,9842,10951,9842,10937,9850,10930,9864,10930,9871,10937,9871,10951,9864,10958xe" filled="t" fillcolor="#FF00FF" stroked="f">
                <v:path arrowok="t"/>
                <v:fill type="solid"/>
              </v:shape>
            </v:group>
            <v:group style="position:absolute;left:9842;top:10930;width:29;height:29" coordorigin="9842,10930" coordsize="29,29">
              <v:shape style="position:absolute;left:9842;top:10930;width:29;height:29" coordorigin="9842,10930" coordsize="29,29" path="m9842,10944l9842,10937,9850,10930,9857,10930,9864,10930,9871,10937,9871,10944,9871,10951,9864,10958,9857,10958,9850,10958,9842,10951,9842,10944e" filled="f" stroked="t" strokeweight=".36pt" strokecolor="#FF00FF">
                <v:path arrowok="t"/>
              </v:shape>
            </v:group>
            <v:group style="position:absolute;left:7315;top:10210;width:86;height:2" coordorigin="7315,10210" coordsize="86,2">
              <v:shape style="position:absolute;left:7315;top:10210;width:86;height:2" coordorigin="7315,10210" coordsize="86,0" path="m7402,10210l7315,10210e" filled="f" stroked="t" strokeweight=".36pt" strokecolor="#FF0000">
                <v:path arrowok="t"/>
              </v:shape>
            </v:group>
            <v:group style="position:absolute;left:7574;top:10289;width:2;height:79" coordorigin="7574,10289" coordsize="2,79">
              <v:shape style="position:absolute;left:7574;top:10289;width:2;height:79" coordorigin="7574,10289" coordsize="0,79" path="m7574,10289l7574,10368e" filled="f" stroked="t" strokeweight=".36pt" strokecolor="#FF0000">
                <v:path arrowok="t"/>
              </v:shape>
            </v:group>
            <v:group style="position:absolute;left:7488;top:10123;width:86;height:58" coordorigin="7488,10123" coordsize="86,58">
              <v:shape style="position:absolute;left:7488;top:10123;width:86;height:58" coordorigin="7488,10123" coordsize="86,58" path="m7574,10123l7488,10181,7488,10181e" filled="f" stroked="t" strokeweight=".36pt" strokecolor="#0000FF">
                <v:path arrowok="t"/>
              </v:shape>
            </v:group>
            <v:group style="position:absolute;left:7488;top:10231;width:86;height:58" coordorigin="7488,10231" coordsize="86,58">
              <v:shape style="position:absolute;left:7488;top:10231;width:86;height:58" coordorigin="7488,10231" coordsize="86,58" path="m7488,10231l7574,10289,7574,10289e" filled="f" stroked="t" strokeweight=".36pt" strokecolor="#0000FF">
                <v:path arrowok="t"/>
              </v:shape>
            </v:group>
            <v:group style="position:absolute;left:7488;top:10123;width:2;height:166" coordorigin="7488,10123" coordsize="2,166">
              <v:shape style="position:absolute;left:7488;top:10123;width:2;height:166" coordorigin="7488,10123" coordsize="0,166" path="m7488,10123l7488,10289,7488,10289e" filled="f" stroked="t" strokeweight=".36pt" strokecolor="#0000FF">
                <v:path arrowok="t"/>
              </v:shape>
            </v:group>
            <v:group style="position:absolute;left:7402;top:10210;width:86;height:2" coordorigin="7402,10210" coordsize="86,2">
              <v:shape style="position:absolute;left:7402;top:10210;width:86;height:2" coordorigin="7402,10210" coordsize="86,0" path="m7488,10210l7402,10210,7402,10210e" filled="f" stroked="t" strokeweight=".36pt" strokecolor="#0000FF">
                <v:path arrowok="t"/>
              </v:shape>
            </v:group>
            <v:group style="position:absolute;left:7524;top:10246;width:50;height:43" coordorigin="7524,10246" coordsize="50,43">
              <v:shape style="position:absolute;left:7524;top:10246;width:50;height:43" coordorigin="7524,10246" coordsize="50,43" path="m7574,10289l7524,10274,7546,10246,7574,10289xe" filled="t" fillcolor="#0000FF" stroked="f">
                <v:path arrowok="t"/>
                <v:fill type="solid"/>
              </v:shape>
            </v:group>
            <v:group style="position:absolute;left:7524;top:10246;width:50;height:43" coordorigin="7524,10246" coordsize="50,43">
              <v:shape style="position:absolute;left:7524;top:10246;width:50;height:43" coordorigin="7524,10246" coordsize="50,43" path="m7574,10289l7546,10246,7524,10274,7574,10289xe" filled="f" stroked="t" strokeweight=".36pt" strokecolor="#0000FF">
                <v:path arrowok="t"/>
              </v:shape>
            </v:group>
            <v:group style="position:absolute;left:5011;top:4673;width:29;height:29" coordorigin="5011,4673" coordsize="29,29">
              <v:shape style="position:absolute;left:5011;top:4673;width:29;height:29" coordorigin="5011,4673" coordsize="29,29" path="m5033,4702l5018,4702,5011,4694,5011,4680,5018,4673,5033,4673,5040,4680,5040,4694,5033,4702xe" filled="t" fillcolor="#FF00FF" stroked="f">
                <v:path arrowok="t"/>
                <v:fill type="solid"/>
              </v:shape>
            </v:group>
            <v:group style="position:absolute;left:5011;top:4673;width:29;height:29" coordorigin="5011,4673" coordsize="29,29">
              <v:shape style="position:absolute;left:5011;top:4673;width:29;height:29" coordorigin="5011,4673" coordsize="29,29" path="m5011,4687l5011,4680,5018,4673,5026,4673,5033,4673,5040,4680,5040,4687,5040,4694,5033,4702,5026,4702,5018,4702,5011,4694,5011,4687e" filled="f" stroked="t" strokeweight=".36pt" strokecolor="#FF00FF">
                <v:path arrowok="t"/>
              </v:shape>
            </v:group>
            <v:group style="position:absolute;left:5292;top:4687;width:2;height:86" coordorigin="5292,4687" coordsize="2,86">
              <v:shape style="position:absolute;left:5292;top:4687;width:2;height:86" coordorigin="5292,4687" coordsize="0,86" path="m5292,4774l5292,4687,5292,4687e" filled="f" stroked="t" strokeweight=".36pt" strokecolor="#800040">
                <v:path arrowok="t"/>
              </v:shape>
            </v:group>
            <v:group style="position:absolute;left:2390;top:10210;width:86;height:2" coordorigin="2390,10210" coordsize="86,2">
              <v:shape style="position:absolute;left:2390;top:10210;width:86;height:2" coordorigin="2390,10210" coordsize="86,0" path="m2477,10210l2390,10210e" filled="f" stroked="t" strokeweight=".36pt" strokecolor="#FF0000">
                <v:path arrowok="t"/>
              </v:shape>
            </v:group>
            <v:group style="position:absolute;left:2657;top:10289;width:2;height:79" coordorigin="2657,10289" coordsize="2,79">
              <v:shape style="position:absolute;left:2657;top:10289;width:2;height:79" coordorigin="2657,10289" coordsize="0,79" path="m2657,10289l2657,10368e" filled="f" stroked="t" strokeweight=".36pt" strokecolor="#FF0000">
                <v:path arrowok="t"/>
              </v:shape>
            </v:group>
            <v:group style="position:absolute;left:2563;top:10123;width:94;height:58" coordorigin="2563,10123" coordsize="94,58">
              <v:shape style="position:absolute;left:2563;top:10123;width:94;height:58" coordorigin="2563,10123" coordsize="94,58" path="m2657,10123l2563,10181,2563,10181e" filled="f" stroked="t" strokeweight=".36pt" strokecolor="#0000FF">
                <v:path arrowok="t"/>
              </v:shape>
            </v:group>
            <v:group style="position:absolute;left:2563;top:10231;width:94;height:58" coordorigin="2563,10231" coordsize="94,58">
              <v:shape style="position:absolute;left:2563;top:10231;width:94;height:58" coordorigin="2563,10231" coordsize="94,58" path="m2563,10231l2657,10289,2657,10289e" filled="f" stroked="t" strokeweight=".36pt" strokecolor="#0000FF">
                <v:path arrowok="t"/>
              </v:shape>
            </v:group>
            <v:group style="position:absolute;left:2563;top:10123;width:2;height:166" coordorigin="2563,10123" coordsize="2,166">
              <v:shape style="position:absolute;left:2563;top:10123;width:2;height:166" coordorigin="2563,10123" coordsize="0,166" path="m2563,10123l2563,10289,2563,10289e" filled="f" stroked="t" strokeweight=".36pt" strokecolor="#0000FF">
                <v:path arrowok="t"/>
              </v:shape>
            </v:group>
            <v:group style="position:absolute;left:2477;top:10210;width:86;height:2" coordorigin="2477,10210" coordsize="86,2">
              <v:shape style="position:absolute;left:2477;top:10210;width:86;height:2" coordorigin="2477,10210" coordsize="86,0" path="m2563,10210l2477,10210,2477,10210e" filled="f" stroked="t" strokeweight=".36pt" strokecolor="#0000FF">
                <v:path arrowok="t"/>
              </v:shape>
            </v:group>
            <v:group style="position:absolute;left:2599;top:10246;width:58;height:43" coordorigin="2599,10246" coordsize="58,43">
              <v:shape style="position:absolute;left:2599;top:10246;width:58;height:43" coordorigin="2599,10246" coordsize="58,43" path="m2657,10289l2599,10274,2621,10246,2657,10289xe" filled="t" fillcolor="#0000FF" stroked="f">
                <v:path arrowok="t"/>
                <v:fill type="solid"/>
              </v:shape>
            </v:group>
            <v:group style="position:absolute;left:2599;top:10246;width:58;height:43" coordorigin="2599,10246" coordsize="58,43">
              <v:shape style="position:absolute;left:2599;top:10246;width:58;height:43" coordorigin="2599,10246" coordsize="58,43" path="m2657,10289l2621,10246,2599,10274,2657,10289xe" filled="f" stroked="t" strokeweight=".36pt" strokecolor="#0000FF">
                <v:path arrowok="t"/>
              </v:shape>
            </v:group>
            <v:group style="position:absolute;left:3182;top:4442;width:2;height:86" coordorigin="3182,4442" coordsize="2,86">
              <v:shape style="position:absolute;left:3182;top:4442;width:2;height:86" coordorigin="3182,4442" coordsize="0,86" path="m3182,4442l3182,4529e" filled="f" stroked="t" strokeweight=".36pt" strokecolor="#FF0000">
                <v:path arrowok="t"/>
              </v:shape>
            </v:group>
            <v:group style="position:absolute;left:3182;top:4277;width:2;height:86" coordorigin="3182,4277" coordsize="2,86">
              <v:shape style="position:absolute;left:3182;top:4277;width:2;height:86" coordorigin="3182,4277" coordsize="0,86" path="m3182,4363l3182,4277e" filled="f" stroked="t" strokeweight=".36pt" strokecolor="#FF0000">
                <v:path arrowok="t"/>
              </v:shape>
            </v:group>
            <v:group style="position:absolute;left:3179;top:4374;width:7;height:2" coordorigin="3179,4374" coordsize="7,2">
              <v:shape style="position:absolute;left:3179;top:4374;width:7;height:2" coordorigin="3179,4374" coordsize="7,0" path="m3179,4374l3186,4374e" filled="f" stroked="t" strokeweight="1.08pt" strokecolor="#0000FF">
                <v:path arrowok="t"/>
              </v:shape>
            </v:group>
            <v:group style="position:absolute;left:3179;top:4432;width:7;height:2" coordorigin="3179,4432" coordsize="7,2">
              <v:shape style="position:absolute;left:3179;top:4432;width:7;height:2" coordorigin="3179,4432" coordsize="7,0" path="m3179,4432l3186,4432e" filled="f" stroked="t" strokeweight="1.08pt" strokecolor="#0000FF">
                <v:path arrowok="t"/>
              </v:shape>
            </v:group>
            <v:group style="position:absolute;left:10912;top:6541;width:7;height:2" coordorigin="10912,6541" coordsize="7,2">
              <v:shape style="position:absolute;left:10912;top:6541;width:7;height:2" coordorigin="10912,6541" coordsize="7,0" path="m10912,6541l10919,6541e" filled="f" stroked="t" strokeweight="3.96pt" strokecolor="#800040">
                <v:path arrowok="t"/>
              </v:shape>
            </v:group>
            <v:group style="position:absolute;left:10217;top:9302;width:2;height:245" coordorigin="10217,9302" coordsize="2,245">
              <v:shape style="position:absolute;left:10217;top:9302;width:2;height:245" coordorigin="10217,9302" coordsize="0,245" path="m10217,9547l10217,9302,10217,9302e" filled="f" stroked="t" strokeweight=".36pt" strokecolor="#800040">
                <v:path arrowok="t"/>
              </v:shape>
            </v:group>
            <v:group style="position:absolute;left:10195;top:9533;width:29;height:22" coordorigin="10195,9533" coordsize="29,22">
              <v:shape style="position:absolute;left:10195;top:9533;width:29;height:22" coordorigin="10195,9533" coordsize="29,22" path="m10217,9554l10202,9554,10195,9540,10202,9533,10217,9533,10224,9540,10217,9554xe" filled="t" fillcolor="#FF00FF" stroked="f">
                <v:path arrowok="t"/>
                <v:fill type="solid"/>
              </v:shape>
            </v:group>
            <v:group style="position:absolute;left:10195;top:9533;width:29;height:22" coordorigin="10195,9533" coordsize="29,22">
              <v:shape style="position:absolute;left:10195;top:9533;width:29;height:22" coordorigin="10195,9533" coordsize="29,22" path="m10195,9540l10202,9533,10210,9533,10217,9533,10224,9540,10217,9554,10210,9554,10202,9554,10195,9540e" filled="f" stroked="t" strokeweight=".36pt" strokecolor="#FF00FF">
                <v:path arrowok="t"/>
              </v:shape>
            </v:group>
            <v:group style="position:absolute;left:11534;top:10454;width:965;height:2" coordorigin="11534,10454" coordsize="965,2">
              <v:shape style="position:absolute;left:11534;top:10454;width:965;height:2" coordorigin="11534,10454" coordsize="965,0" path="m11534,10454l12499,10454e" filled="f" stroked="t" strokeweight=".36pt" strokecolor="#800040">
                <v:path arrowok="t"/>
              </v:shape>
            </v:group>
            <v:group style="position:absolute;left:12132;top:10440;width:29;height:22" coordorigin="12132,10440" coordsize="29,22">
              <v:shape style="position:absolute;left:12132;top:10440;width:29;height:22" coordorigin="12132,10440" coordsize="29,22" path="m12154,10462l12139,10462,12132,10447,12139,10440,12154,10440,12161,10447,12154,10462xe" filled="t" fillcolor="#FF00FF" stroked="f">
                <v:path arrowok="t"/>
                <v:fill type="solid"/>
              </v:shape>
            </v:group>
            <v:group style="position:absolute;left:12132;top:10440;width:29;height:22" coordorigin="12132,10440" coordsize="29,22">
              <v:shape style="position:absolute;left:12132;top:10440;width:29;height:22" coordorigin="12132,10440" coordsize="29,22" path="m12132,10447l12139,10440,12146,10440,12154,10440,12161,10447,12154,10462,12146,10462,12139,10462,12132,10447e" filled="f" stroked="t" strokeweight=".36pt" strokecolor="#FF00FF">
                <v:path arrowok="t"/>
              </v:shape>
            </v:group>
            <v:group style="position:absolute;left:13291;top:4853;width:173;height:2" coordorigin="13291,4853" coordsize="173,2">
              <v:shape style="position:absolute;left:13291;top:4853;width:173;height:2" coordorigin="13291,4853" coordsize="173,0" path="m13464,4853l13291,4853,13291,4853e" filled="f" stroked="t" strokeweight=".36pt" strokecolor="#800040">
                <v:path arrowok="t"/>
              </v:shape>
            </v:group>
            <v:group style="position:absolute;left:13460;top:4813;width:7;height:2" coordorigin="13460,4813" coordsize="7,2">
              <v:shape style="position:absolute;left:13460;top:4813;width:7;height:2" coordorigin="13460,4813" coordsize="7,0" path="m13460,4813l13468,4813e" filled="f" stroked="t" strokeweight="3.96pt" strokecolor="#800040">
                <v:path arrowok="t"/>
              </v:shape>
            </v:group>
            <v:group style="position:absolute;left:12146;top:10944;width:353;height:2" coordorigin="12146,10944" coordsize="353,2">
              <v:shape style="position:absolute;left:12146;top:10944;width:353;height:2" coordorigin="12146,10944" coordsize="353,0" path="m12499,10944l12146,10944,12146,10944e" filled="f" stroked="t" strokeweight=".36pt" strokecolor="#800040">
                <v:path arrowok="t"/>
              </v:shape>
            </v:group>
            <v:group style="position:absolute;left:12132;top:10930;width:29;height:29" coordorigin="12132,10930" coordsize="29,29">
              <v:shape style="position:absolute;left:12132;top:10930;width:29;height:29" coordorigin="12132,10930" coordsize="29,29" path="m12154,10958l12139,10958,12132,10951,12132,10937,12139,10930,12154,10930,12161,10937,12161,10951,12154,10958xe" filled="t" fillcolor="#FF00FF" stroked="f">
                <v:path arrowok="t"/>
                <v:fill type="solid"/>
              </v:shape>
            </v:group>
            <v:group style="position:absolute;left:12132;top:10930;width:29;height:29" coordorigin="12132,10930" coordsize="29,29">
              <v:shape style="position:absolute;left:12132;top:10930;width:29;height:29" coordorigin="12132,10930" coordsize="29,29" path="m12132,10944l12132,10937,12139,10930,12146,10930,12154,10930,12161,10937,12161,10944,12161,10951,12154,10958,12146,10958,12139,10958,12132,10951,12132,10944e" filled="f" stroked="t" strokeweight=".36pt" strokecolor="#FF00FF">
                <v:path arrowok="t"/>
              </v:shape>
            </v:group>
            <v:group style="position:absolute;left:8986;top:6581;width:86;height:2" coordorigin="8986,6581" coordsize="86,2">
              <v:shape style="position:absolute;left:8986;top:6581;width:86;height:2" coordorigin="8986,6581" coordsize="86,0" path="m9072,6581l8986,6581e" filled="f" stroked="t" strokeweight=".36pt" strokecolor="#FF0000">
                <v:path arrowok="t"/>
              </v:shape>
            </v:group>
            <v:group style="position:absolute;left:9245;top:6581;width:94;height:2" coordorigin="9245,6581" coordsize="94,2">
              <v:shape style="position:absolute;left:9245;top:6581;width:94;height:2" coordorigin="9245,6581" coordsize="94,0" path="m9245,6581l9338,6581e" filled="f" stroked="t" strokeweight=".36pt" strokecolor="#FF0000">
                <v:path arrowok="t"/>
              </v:shape>
            </v:group>
            <v:group style="position:absolute;left:9223;top:6581;width:14;height:36" coordorigin="9223,6581" coordsize="14,36">
              <v:shape style="position:absolute;left:9223;top:6581;width:14;height:36" coordorigin="9223,6581" coordsize="14,36" path="m9238,6581l9223,6617,9223,6617e" filled="f" stroked="t" strokeweight=".36pt" strokecolor="#0000FF">
                <v:path arrowok="t"/>
              </v:shape>
            </v:group>
            <v:group style="position:absolute;left:9194;top:6552;width:29;height:65" coordorigin="9194,6552" coordsize="29,65">
              <v:shape style="position:absolute;left:9194;top:6552;width:29;height:65" coordorigin="9194,6552" coordsize="29,65" path="m9223,6617l9194,6552,9194,6552e" filled="f" stroked="t" strokeweight=".36pt" strokecolor="#0000FF">
                <v:path arrowok="t"/>
              </v:shape>
            </v:group>
            <v:group style="position:absolute;left:9166;top:6552;width:29;height:65" coordorigin="9166,6552" coordsize="29,65">
              <v:shape style="position:absolute;left:9166;top:6552;width:29;height:65" coordorigin="9166,6552" coordsize="29,65" path="m9194,6552l9166,6617,9166,6617e" filled="f" stroked="t" strokeweight=".36pt" strokecolor="#0000FF">
                <v:path arrowok="t"/>
              </v:shape>
            </v:group>
            <v:group style="position:absolute;left:9144;top:6552;width:22;height:65" coordorigin="9144,6552" coordsize="22,65">
              <v:shape style="position:absolute;left:9144;top:6552;width:22;height:65" coordorigin="9144,6552" coordsize="22,65" path="m9166,6617l9144,6552,9144,6552e" filled="f" stroked="t" strokeweight=".36pt" strokecolor="#0000FF">
                <v:path arrowok="t"/>
              </v:shape>
            </v:group>
            <v:group style="position:absolute;left:9115;top:6552;width:29;height:65" coordorigin="9115,6552" coordsize="29,65">
              <v:shape style="position:absolute;left:9115;top:6552;width:29;height:65" coordorigin="9115,6552" coordsize="29,65" path="m9144,6552l9115,6617,9115,6617e" filled="f" stroked="t" strokeweight=".36pt" strokecolor="#0000FF">
                <v:path arrowok="t"/>
              </v:shape>
            </v:group>
            <v:group style="position:absolute;left:9086;top:6552;width:29;height:65" coordorigin="9086,6552" coordsize="29,65">
              <v:shape style="position:absolute;left:9086;top:6552;width:29;height:65" coordorigin="9086,6552" coordsize="29,65" path="m9115,6617l9086,6552,9086,6552e" filled="f" stroked="t" strokeweight=".36pt" strokecolor="#0000FF">
                <v:path arrowok="t"/>
              </v:shape>
            </v:group>
            <v:group style="position:absolute;left:9072;top:6552;width:14;height:29" coordorigin="9072,6552" coordsize="14,29">
              <v:shape style="position:absolute;left:9072;top:6552;width:14;height:29" coordorigin="9072,6552" coordsize="14,29" path="m9086,6552l9072,6581,9072,6581e" filled="f" stroked="t" strokeweight=".36pt" strokecolor="#0000FF">
                <v:path arrowok="t"/>
              </v:shape>
            </v:group>
            <v:group style="position:absolute;left:9238;top:6581;width:7;height:2" coordorigin="9238,6581" coordsize="7,2">
              <v:shape style="position:absolute;left:9238;top:6581;width:7;height:2" coordorigin="9238,6581" coordsize="7,0" path="m9245,6581l9238,6581,9238,6581e" filled="f" stroked="t" strokeweight=".36pt" strokecolor="#0000FF">
                <v:path arrowok="t"/>
              </v:shape>
            </v:group>
            <v:group style="position:absolute;left:9245;top:10454;width:972;height:2" coordorigin="9245,10454" coordsize="972,2">
              <v:shape style="position:absolute;left:9245;top:10454;width:972;height:2" coordorigin="9245,10454" coordsize="972,0" path="m9245,10454l10217,10454e" filled="f" stroked="t" strokeweight=".36pt" strokecolor="#800040">
                <v:path arrowok="t"/>
              </v:shape>
            </v:group>
            <v:group style="position:absolute;left:13291;top:4277;width:2;height:86" coordorigin="13291,4277" coordsize="2,86">
              <v:shape style="position:absolute;left:13291;top:4277;width:2;height:86" coordorigin="13291,4277" coordsize="0,86" path="m13291,4277l13291,4363,13291,4363e" filled="f" stroked="t" strokeweight=".36pt" strokecolor="#800040">
                <v:path arrowok="t"/>
              </v:shape>
            </v:group>
            <v:group style="position:absolute;left:10742;top:6502;width:86;height:2" coordorigin="10742,6502" coordsize="86,2">
              <v:shape style="position:absolute;left:10742;top:6502;width:86;height:2" coordorigin="10742,6502" coordsize="86,0" path="m10742,6502l10829,6502e" filled="f" stroked="t" strokeweight=".36pt" strokecolor="#FF0000">
                <v:path arrowok="t"/>
              </v:shape>
            </v:group>
            <v:group style="position:absolute;left:10742;top:6667;width:86;height:2" coordorigin="10742,6667" coordsize="86,2">
              <v:shape style="position:absolute;left:10742;top:6667;width:86;height:2" coordorigin="10742,6667" coordsize="86,0" path="m10742,6667l10829,6667e" filled="f" stroked="t" strokeweight=".36pt" strokecolor="#FF0000">
                <v:path arrowok="t"/>
              </v:shape>
            </v:group>
            <v:group style="position:absolute;left:10476;top:6581;width:94;height:2" coordorigin="10476,6581" coordsize="94,2">
              <v:shape style="position:absolute;left:10476;top:6581;width:94;height:2" coordorigin="10476,6581" coordsize="94,0" path="m10570,6581l10476,6581e" filled="f" stroked="t" strokeweight=".36pt" strokecolor="#FF0000">
                <v:path arrowok="t"/>
              </v:shape>
            </v:group>
            <v:group style="position:absolute;left:10656;top:6444;width:2;height:115" coordorigin="10656,6444" coordsize="2,115">
              <v:shape style="position:absolute;left:10656;top:6444;width:2;height:115" coordorigin="10656,6444" coordsize="0,115" path="m10656,6444l10656,6559,10656,6559e" filled="f" stroked="t" strokeweight=".36pt" strokecolor="#0000FF">
                <v:path arrowok="t"/>
              </v:shape>
            </v:group>
            <v:group style="position:absolute;left:10656;top:6610;width:2;height:115" coordorigin="10656,6610" coordsize="2,115">
              <v:shape style="position:absolute;left:10656;top:6610;width:2;height:115" coordorigin="10656,6610" coordsize="0,115" path="m10656,6610l10656,6725,10656,6725e" filled="f" stroked="t" strokeweight=".36pt" strokecolor="#0000FF">
                <v:path arrowok="t"/>
              </v:shape>
            </v:group>
            <v:group style="position:absolute;left:10570;top:6667;width:144;height:2" coordorigin="10570,6667" coordsize="144,2">
              <v:shape style="position:absolute;left:10570;top:6667;width:144;height:2" coordorigin="10570,6667" coordsize="144,0" path="m10570,6667l10570,6667,10714,6667e" filled="f" stroked="t" strokeweight=".36pt" strokecolor="#0000FF">
                <v:path arrowok="t"/>
              </v:shape>
            </v:group>
            <v:group style="position:absolute;left:10656;top:6437;width:72;height:130" coordorigin="10656,6437" coordsize="72,130">
              <v:shape style="position:absolute;left:10656;top:6437;width:72;height:130" coordorigin="10656,6437" coordsize="72,130" path="m10728,6566l10656,6502,10728,6437,10728,6566xe" filled="t" fillcolor="#0000FF" stroked="f">
                <v:path arrowok="t"/>
                <v:fill type="solid"/>
              </v:shape>
            </v:group>
            <v:group style="position:absolute;left:10656;top:6437;width:72;height:130" coordorigin="10656,6437" coordsize="72,130">
              <v:shape style="position:absolute;left:10656;top:6437;width:72;height:130" coordorigin="10656,6437" coordsize="72,130" path="m10656,6502l10728,6437,10728,6566,10656,6502xe" filled="f" stroked="t" strokeweight=".36pt" strokecolor="#0000FF">
                <v:path arrowok="t"/>
              </v:shape>
            </v:group>
            <v:group style="position:absolute;left:10656;top:6602;width:72;height:130" coordorigin="10656,6602" coordsize="72,130">
              <v:shape style="position:absolute;left:10656;top:6602;width:72;height:130" coordorigin="10656,6602" coordsize="72,130" path="m10728,6732l10656,6667,10728,6602,10728,6732xe" filled="t" fillcolor="#0000FF" stroked="f">
                <v:path arrowok="t"/>
                <v:fill type="solid"/>
              </v:shape>
            </v:group>
            <v:group style="position:absolute;left:10656;top:6602;width:72;height:130" coordorigin="10656,6602" coordsize="72,130">
              <v:shape style="position:absolute;left:10656;top:6602;width:72;height:130" coordorigin="10656,6602" coordsize="72,130" path="m10656,6667l10728,6602,10728,6732,10656,6667xe" filled="f" stroked="t" strokeweight=".36pt" strokecolor="#0000FF">
                <v:path arrowok="t"/>
              </v:shape>
            </v:group>
            <v:group style="position:absolute;left:10570;top:6502;width:173;height:166" coordorigin="10570,6502" coordsize="173,166">
              <v:shape style="position:absolute;left:10570;top:6502;width:173;height:166" coordorigin="10570,6502" coordsize="173,166" path="m10742,6667l10570,6667,10570,6502e" filled="f" stroked="t" strokeweight=".36pt" strokecolor="#0000FF">
                <v:path arrowok="t"/>
              </v:shape>
            </v:group>
            <v:group style="position:absolute;left:10570;top:6502;width:173;height:2" coordorigin="10570,6502" coordsize="173,2">
              <v:shape style="position:absolute;left:10570;top:6502;width:173;height:2" coordorigin="10570,6502" coordsize="173,0" path="m10742,6502l10742,6502,10570,6502e" filled="f" stroked="t" strokeweight=".36pt" strokecolor="#0000FF">
                <v:path arrowok="t"/>
              </v:shape>
            </v:group>
            <v:group style="position:absolute;left:2563;top:4529;width:353;height:2" coordorigin="2563,4529" coordsize="353,2">
              <v:shape style="position:absolute;left:2563;top:4529;width:353;height:2" coordorigin="2563,4529" coordsize="353,0" path="m2916,4529l2563,4529,2563,4529e" filled="f" stroked="t" strokeweight=".36pt" strokecolor="#800040">
                <v:path arrowok="t"/>
              </v:shape>
            </v:group>
            <v:group style="position:absolute;left:14436;top:10944;width:353;height:2" coordorigin="14436,10944" coordsize="353,2">
              <v:shape style="position:absolute;left:14436;top:10944;width:353;height:2" coordorigin="14436,10944" coordsize="353,0" path="m14789,10944l14436,10944,14436,10944e" filled="f" stroked="t" strokeweight=".36pt" strokecolor="#800040">
                <v:path arrowok="t"/>
              </v:shape>
            </v:group>
            <v:group style="position:absolute;left:9338;top:7243;width:2;height:79" coordorigin="9338,7243" coordsize="2,79">
              <v:shape style="position:absolute;left:9338;top:7243;width:2;height:79" coordorigin="9338,7243" coordsize="0,79" path="m9338,7243l9338,7322e" filled="f" stroked="t" strokeweight=".36pt" strokecolor="#FF0000">
                <v:path arrowok="t"/>
              </v:shape>
            </v:group>
            <v:group style="position:absolute;left:9338;top:6998;width:2;height:79" coordorigin="9338,6998" coordsize="2,79">
              <v:shape style="position:absolute;left:9338;top:6998;width:2;height:79" coordorigin="9338,6998" coordsize="0,79" path="m9338,7078l9338,6998e" filled="f" stroked="t" strokeweight=".36pt" strokecolor="#FF0000">
                <v:path arrowok="t"/>
              </v:shape>
            </v:group>
            <v:group style="position:absolute;left:9338;top:7085;width:29;height:14" coordorigin="9338,7085" coordsize="29,14">
              <v:shape style="position:absolute;left:9338;top:7085;width:29;height:14" coordorigin="9338,7085" coordsize="29,14" path="m9338,7085l9367,7099,9367,7099e" filled="f" stroked="t" strokeweight=".36pt" strokecolor="#0000FF">
                <v:path arrowok="t"/>
              </v:shape>
            </v:group>
            <v:group style="position:absolute;left:9302;top:7099;width:65;height:29" coordorigin="9302,7099" coordsize="65,29">
              <v:shape style="position:absolute;left:9302;top:7099;width:65;height:29" coordorigin="9302,7099" coordsize="65,29" path="m9367,7099l9302,7128,9302,7128e" filled="f" stroked="t" strokeweight=".36pt" strokecolor="#0000FF">
                <v:path arrowok="t"/>
              </v:shape>
            </v:group>
            <v:group style="position:absolute;left:9302;top:7128;width:65;height:22" coordorigin="9302,7128" coordsize="65,22">
              <v:shape style="position:absolute;left:9302;top:7128;width:65;height:22" coordorigin="9302,7128" coordsize="65,22" path="m9302,7128l9367,7150,9367,7150e" filled="f" stroked="t" strokeweight=".36pt" strokecolor="#0000FF">
                <v:path arrowok="t"/>
              </v:shape>
            </v:group>
            <v:group style="position:absolute;left:9302;top:7150;width:65;height:29" coordorigin="9302,7150" coordsize="65,29">
              <v:shape style="position:absolute;left:9302;top:7150;width:65;height:29" coordorigin="9302,7150" coordsize="65,29" path="m9367,7150l9302,7178,9302,7178e" filled="f" stroked="t" strokeweight=".36pt" strokecolor="#0000FF">
                <v:path arrowok="t"/>
              </v:shape>
            </v:group>
            <v:group style="position:absolute;left:9302;top:7178;width:65;height:22" coordorigin="9302,7178" coordsize="65,22">
              <v:shape style="position:absolute;left:9302;top:7178;width:65;height:22" coordorigin="9302,7178" coordsize="65,22" path="m9302,7178l9367,7200,9367,7200e" filled="f" stroked="t" strokeweight=".36pt" strokecolor="#0000FF">
                <v:path arrowok="t"/>
              </v:shape>
            </v:group>
            <v:group style="position:absolute;left:9302;top:7200;width:65;height:29" coordorigin="9302,7200" coordsize="65,29">
              <v:shape style="position:absolute;left:9302;top:7200;width:65;height:29" coordorigin="9302,7200" coordsize="65,29" path="m9367,7200l9302,7229,9302,7229e" filled="f" stroked="t" strokeweight=".36pt" strokecolor="#0000FF">
                <v:path arrowok="t"/>
              </v:shape>
            </v:group>
            <v:group style="position:absolute;left:9302;top:7229;width:36;height:14" coordorigin="9302,7229" coordsize="36,14">
              <v:shape style="position:absolute;left:9302;top:7229;width:36;height:14" coordorigin="9302,7229" coordsize="36,14" path="m9302,7229l9338,7243,9338,7243e" filled="f" stroked="t" strokeweight=".36pt" strokecolor="#0000FF">
                <v:path arrowok="t"/>
              </v:shape>
            </v:group>
            <v:group style="position:absolute;left:9335;top:7081;width:7;height:2" coordorigin="9335,7081" coordsize="7,2">
              <v:shape style="position:absolute;left:9335;top:7081;width:7;height:2" coordorigin="9335,7081" coordsize="7,0" path="m9335,7081l9342,7081e" filled="f" stroked="t" strokeweight=".36pt" strokecolor="#0000FF">
                <v:path arrowok="t"/>
              </v:shape>
            </v:group>
            <v:group style="position:absolute;left:6876;top:10454;width:1051;height:2" coordorigin="6876,10454" coordsize="1051,2">
              <v:shape style="position:absolute;left:6876;top:10454;width:1051;height:2" coordorigin="6876,10454" coordsize="1051,0" path="m6876,10454l7927,10454e" filled="f" stroked="t" strokeweight=".36pt" strokecolor="#800040">
                <v:path arrowok="t"/>
              </v:shape>
            </v:group>
            <v:group style="position:absolute;left:7560;top:10440;width:29;height:22" coordorigin="7560,10440" coordsize="29,22">
              <v:shape style="position:absolute;left:7560;top:10440;width:29;height:22" coordorigin="7560,10440" coordsize="29,22" path="m7582,10462l7567,10462,7560,10447,7567,10440,7582,10440,7589,10447,7582,10462xe" filled="t" fillcolor="#FF00FF" stroked="f">
                <v:path arrowok="t"/>
                <v:fill type="solid"/>
              </v:shape>
            </v:group>
            <v:group style="position:absolute;left:7560;top:10440;width:29;height:22" coordorigin="7560,10440" coordsize="29,22">
              <v:shape style="position:absolute;left:7560;top:10440;width:29;height:22" coordorigin="7560,10440" coordsize="29,22" path="m7560,10447l7567,10440,7574,10440,7582,10440,7589,10447,7582,10462,7574,10462,7567,10462,7560,10447e" filled="f" stroked="t" strokeweight=".36pt" strokecolor="#FF00FF">
                <v:path arrowok="t"/>
              </v:shape>
            </v:group>
            <v:group style="position:absolute;left:10123;top:9547;width:619;height:2" coordorigin="10123,9547" coordsize="619,2">
              <v:shape style="position:absolute;left:10123;top:9547;width:619;height:2" coordorigin="10123,9547" coordsize="619,0" path="m10123,9547l10742,9547e" filled="f" stroked="t" strokeweight=".36pt" strokecolor="#800040">
                <v:path arrowok="t"/>
              </v:shape>
            </v:group>
            <v:group style="position:absolute;left:3182;top:9302;width:2;height:79" coordorigin="3182,9302" coordsize="2,79">
              <v:shape style="position:absolute;left:3182;top:9302;width:2;height:79" coordorigin="3182,9302" coordsize="0,79" path="m3182,9302l3182,9382e" filled="f" stroked="t" strokeweight=".36pt" strokecolor="#FF0000">
                <v:path arrowok="t"/>
              </v:shape>
            </v:group>
            <v:group style="position:absolute;left:3182;top:9137;width:2;height:79" coordorigin="3182,9137" coordsize="2,79">
              <v:shape style="position:absolute;left:3182;top:9137;width:2;height:79" coordorigin="3182,9137" coordsize="0,79" path="m3182,9216l3182,9137e" filled="f" stroked="t" strokeweight=".36pt" strokecolor="#FF0000">
                <v:path arrowok="t"/>
              </v:shape>
            </v:group>
            <v:group style="position:absolute;left:3139;top:9274;width:86;height:2" coordorigin="3139,9274" coordsize="86,2">
              <v:shape style="position:absolute;left:3139;top:9274;width:86;height:2" coordorigin="3139,9274" coordsize="86,0" path="m3139,9274l3226,9274,3226,9274e" filled="f" stroked="t" strokeweight=".36pt" strokecolor="#0000FF">
                <v:path arrowok="t"/>
              </v:shape>
            </v:group>
            <v:group style="position:absolute;left:3139;top:9245;width:86;height:2" coordorigin="3139,9245" coordsize="86,2">
              <v:shape style="position:absolute;left:3139;top:9245;width:86;height:2" coordorigin="3139,9245" coordsize="86,0" path="m3139,9245l3226,9245,3226,9245e" filled="f" stroked="t" strokeweight=".36pt" strokecolor="#0000FF">
                <v:path arrowok="t"/>
              </v:shape>
            </v:group>
            <v:group style="position:absolute;left:3179;top:9230;width:7;height:2" coordorigin="3179,9230" coordsize="7,2">
              <v:shape style="position:absolute;left:3179;top:9230;width:7;height:2" coordorigin="3179,9230" coordsize="7,0" path="m3179,9230l3186,9230e" filled="f" stroked="t" strokeweight="1.44pt" strokecolor="#0000FF">
                <v:path arrowok="t"/>
              </v:shape>
            </v:group>
            <v:group style="position:absolute;left:3179;top:9288;width:7;height:2" coordorigin="3179,9288" coordsize="7,2">
              <v:shape style="position:absolute;left:3179;top:9288;width:7;height:2" coordorigin="3179,9288" coordsize="7,0" path="m3179,9288l3186,9288e" filled="f" stroked="t" strokeweight="1.44pt" strokecolor="#0000FF">
                <v:path arrowok="t"/>
              </v:shape>
            </v:group>
            <v:group style="position:absolute;left:5206;top:10368;width:2;height:252" coordorigin="5206,10368" coordsize="2,252">
              <v:shape style="position:absolute;left:5206;top:10368;width:2;height:252" coordorigin="5206,10368" coordsize="0,252" path="m5206,10620l5206,10368e" filled="f" stroked="t" strokeweight=".36pt" strokecolor="#800040">
                <v:path arrowok="t"/>
              </v:shape>
            </v:group>
            <v:group style="position:absolute;left:10915;top:6581;width:94;height:2" coordorigin="10915,6581" coordsize="94,2">
              <v:shape style="position:absolute;left:10915;top:6581;width:94;height:2" coordorigin="10915,6581" coordsize="94,0" path="m11009,6581l10915,6581e" filled="f" stroked="t" strokeweight=".36pt" strokecolor="#FF0000">
                <v:path arrowok="t"/>
              </v:shape>
            </v:group>
            <v:group style="position:absolute;left:11182;top:6581;width:86;height:2" coordorigin="11182,6581" coordsize="86,2">
              <v:shape style="position:absolute;left:11182;top:6581;width:86;height:2" coordorigin="11182,6581" coordsize="86,0" path="m11182,6581l11268,6581e" filled="f" stroked="t" strokeweight=".36pt" strokecolor="#FF0000">
                <v:path arrowok="t"/>
              </v:shape>
            </v:group>
            <v:group style="position:absolute;left:11153;top:6581;width:22;height:36" coordorigin="11153,6581" coordsize="22,36">
              <v:shape style="position:absolute;left:11153;top:6581;width:22;height:36" coordorigin="11153,6581" coordsize="22,36" path="m11174,6581l11153,6617,11153,6617e" filled="f" stroked="t" strokeweight=".36pt" strokecolor="#0000FF">
                <v:path arrowok="t"/>
              </v:shape>
            </v:group>
            <v:group style="position:absolute;left:11131;top:6552;width:22;height:65" coordorigin="11131,6552" coordsize="22,65">
              <v:shape style="position:absolute;left:11131;top:6552;width:22;height:65" coordorigin="11131,6552" coordsize="22,65" path="m11153,6617l11131,6552,11131,6552e" filled="f" stroked="t" strokeweight=".36pt" strokecolor="#0000FF">
                <v:path arrowok="t"/>
              </v:shape>
            </v:group>
            <v:group style="position:absolute;left:11102;top:6552;width:29;height:65" coordorigin="11102,6552" coordsize="29,65">
              <v:shape style="position:absolute;left:11102;top:6552;width:29;height:65" coordorigin="11102,6552" coordsize="29,65" path="m11131,6552l11102,6617,11102,6617e" filled="f" stroked="t" strokeweight=".36pt" strokecolor="#0000FF">
                <v:path arrowok="t"/>
              </v:shape>
            </v:group>
            <v:group style="position:absolute;left:11074;top:6552;width:29;height:65" coordorigin="11074,6552" coordsize="29,65">
              <v:shape style="position:absolute;left:11074;top:6552;width:29;height:65" coordorigin="11074,6552" coordsize="29,65" path="m11102,6617l11074,6552,11074,6552e" filled="f" stroked="t" strokeweight=".36pt" strokecolor="#0000FF">
                <v:path arrowok="t"/>
              </v:shape>
            </v:group>
            <v:group style="position:absolute;left:11052;top:6552;width:22;height:65" coordorigin="11052,6552" coordsize="22,65">
              <v:shape style="position:absolute;left:11052;top:6552;width:22;height:65" coordorigin="11052,6552" coordsize="22,65" path="m11074,6552l11052,6617,11052,6617e" filled="f" stroked="t" strokeweight=".36pt" strokecolor="#0000FF">
                <v:path arrowok="t"/>
              </v:shape>
            </v:group>
            <v:group style="position:absolute;left:11023;top:6552;width:29;height:65" coordorigin="11023,6552" coordsize="29,65">
              <v:shape style="position:absolute;left:11023;top:6552;width:29;height:65" coordorigin="11023,6552" coordsize="29,65" path="m11052,6617l11023,6552,11023,6552e" filled="f" stroked="t" strokeweight=".36pt" strokecolor="#0000FF">
                <v:path arrowok="t"/>
              </v:shape>
            </v:group>
            <v:group style="position:absolute;left:11009;top:6552;width:14;height:29" coordorigin="11009,6552" coordsize="14,29">
              <v:shape style="position:absolute;left:11009;top:6552;width:14;height:29" coordorigin="11009,6552" coordsize="14,29" path="m11023,6552l11009,6581,11009,6581e" filled="f" stroked="t" strokeweight=".36pt" strokecolor="#0000FF">
                <v:path arrowok="t"/>
              </v:shape>
            </v:group>
            <v:group style="position:absolute;left:11174;top:6581;width:7;height:2" coordorigin="11174,6581" coordsize="7,2">
              <v:shape style="position:absolute;left:11174;top:6581;width:7;height:2" coordorigin="11174,6581" coordsize="7,0" path="m11182,6581l11174,6581,11174,6581e" filled="f" stroked="t" strokeweight=".36pt" strokecolor="#0000FF">
                <v:path arrowok="t"/>
              </v:shape>
            </v:group>
            <v:group style="position:absolute;left:5558;top:2794;width:4918;height:2" coordorigin="5558,2794" coordsize="4918,2">
              <v:shape style="position:absolute;left:5558;top:2794;width:4918;height:2" coordorigin="5558,2794" coordsize="4918,0" path="m5558,2794l10476,2794e" filled="f" stroked="t" strokeweight=".360012pt" strokecolor="#800040">
                <v:path arrowok="t"/>
              </v:shape>
            </v:group>
            <v:group style="position:absolute;left:6062;top:2779;width:29;height:29" coordorigin="6062,2779" coordsize="29,29">
              <v:shape style="position:absolute;left:6062;top:2779;width:29;height:29" coordorigin="6062,2779" coordsize="29,29" path="m6084,2808l6070,2808,6062,2801,6062,2786,6070,2779,6084,2779,6091,2786,6091,2801,6084,2808xe" filled="t" fillcolor="#FF00FF" stroked="f">
                <v:path arrowok="t"/>
                <v:fill type="solid"/>
              </v:shape>
            </v:group>
            <v:group style="position:absolute;left:6062;top:2779;width:29;height:29" coordorigin="6062,2779" coordsize="29,29">
              <v:shape style="position:absolute;left:6062;top:2779;width:29;height:29" coordorigin="6062,2779" coordsize="29,29" path="m6062,2794l6062,2786,6070,2779,6077,2779,6084,2779,6091,2786,6091,2794,6091,2801,6084,2808,6077,2808,6070,2808,6062,2801,6062,2794e" filled="f" stroked="t" strokeweight=".36pt" strokecolor="#FF00FF">
                <v:path arrowok="t"/>
              </v:shape>
            </v:group>
            <v:group style="position:absolute;left:11268;top:7243;width:2;height:79" coordorigin="11268,7243" coordsize="2,79">
              <v:shape style="position:absolute;left:11268;top:7243;width:2;height:79" coordorigin="11268,7243" coordsize="0,79" path="m11268,7243l11268,7322e" filled="f" stroked="t" strokeweight=".36pt" strokecolor="#FF0000">
                <v:path arrowok="t"/>
              </v:shape>
            </v:group>
            <v:group style="position:absolute;left:11268;top:6998;width:2;height:79" coordorigin="11268,6998" coordsize="2,79">
              <v:shape style="position:absolute;left:11268;top:6998;width:2;height:79" coordorigin="11268,6998" coordsize="0,79" path="m11268,7078l11268,6998e" filled="f" stroked="t" strokeweight=".36pt" strokecolor="#FF0000">
                <v:path arrowok="t"/>
              </v:shape>
            </v:group>
            <v:group style="position:absolute;left:11268;top:7085;width:36;height:14" coordorigin="11268,7085" coordsize="36,14">
              <v:shape style="position:absolute;left:11268;top:7085;width:36;height:14" coordorigin="11268,7085" coordsize="36,14" path="m11268,7085l11304,7099,11304,7099e" filled="f" stroked="t" strokeweight=".36pt" strokecolor="#0000FF">
                <v:path arrowok="t"/>
              </v:shape>
            </v:group>
            <v:group style="position:absolute;left:11232;top:7099;width:72;height:29" coordorigin="11232,7099" coordsize="72,29">
              <v:shape style="position:absolute;left:11232;top:7099;width:72;height:29" coordorigin="11232,7099" coordsize="72,29" path="m11304,7099l11232,7128,11232,7128e" filled="f" stroked="t" strokeweight=".36pt" strokecolor="#0000FF">
                <v:path arrowok="t"/>
              </v:shape>
            </v:group>
            <v:group style="position:absolute;left:11232;top:7128;width:72;height:22" coordorigin="11232,7128" coordsize="72,22">
              <v:shape style="position:absolute;left:11232;top:7128;width:72;height:22" coordorigin="11232,7128" coordsize="72,22" path="m11232,7128l11304,7150,11304,7150e" filled="f" stroked="t" strokeweight=".36pt" strokecolor="#0000FF">
                <v:path arrowok="t"/>
              </v:shape>
            </v:group>
            <v:group style="position:absolute;left:11232;top:7150;width:72;height:29" coordorigin="11232,7150" coordsize="72,29">
              <v:shape style="position:absolute;left:11232;top:7150;width:72;height:29" coordorigin="11232,7150" coordsize="72,29" path="m11304,7150l11232,7178,11232,7178e" filled="f" stroked="t" strokeweight=".36pt" strokecolor="#0000FF">
                <v:path arrowok="t"/>
              </v:shape>
            </v:group>
            <v:group style="position:absolute;left:11232;top:7178;width:72;height:22" coordorigin="11232,7178" coordsize="72,22">
              <v:shape style="position:absolute;left:11232;top:7178;width:72;height:22" coordorigin="11232,7178" coordsize="72,22" path="m11232,7178l11304,7200,11304,7200e" filled="f" stroked="t" strokeweight=".36pt" strokecolor="#0000FF">
                <v:path arrowok="t"/>
              </v:shape>
            </v:group>
            <v:group style="position:absolute;left:11232;top:7200;width:72;height:29" coordorigin="11232,7200" coordsize="72,29">
              <v:shape style="position:absolute;left:11232;top:7200;width:72;height:29" coordorigin="11232,7200" coordsize="72,29" path="m11304,7200l11232,7229,11232,7229e" filled="f" stroked="t" strokeweight=".36pt" strokecolor="#0000FF">
                <v:path arrowok="t"/>
              </v:shape>
            </v:group>
            <v:group style="position:absolute;left:11232;top:7229;width:36;height:14" coordorigin="11232,7229" coordsize="36,14">
              <v:shape style="position:absolute;left:11232;top:7229;width:36;height:14" coordorigin="11232,7229" coordsize="36,14" path="m11232,7229l11268,7243,11268,7243e" filled="f" stroked="t" strokeweight=".36pt" strokecolor="#0000FF">
                <v:path arrowok="t"/>
              </v:shape>
            </v:group>
            <v:group style="position:absolute;left:11264;top:7081;width:7;height:2" coordorigin="11264,7081" coordsize="7,2">
              <v:shape style="position:absolute;left:11264;top:7081;width:7;height:2" coordorigin="11264,7081" coordsize="7,0" path="m11264,7081l11272,7081e" filled="f" stroked="t" strokeweight=".36pt" strokecolor="#0000FF">
                <v:path arrowok="t"/>
              </v:shape>
            </v:group>
            <v:group style="position:absolute;left:5026;top:5018;width:2;height:86" coordorigin="5026,5018" coordsize="2,86">
              <v:shape style="position:absolute;left:5026;top:5018;width:2;height:86" coordorigin="5026,5018" coordsize="0,86" path="m5026,5018l5026,5105e" filled="f" stroked="t" strokeweight=".36pt" strokecolor="#FF0000">
                <v:path arrowok="t"/>
              </v:shape>
            </v:group>
            <v:group style="position:absolute;left:5026;top:4687;width:2;height:86" coordorigin="5026,4687" coordsize="2,86">
              <v:shape style="position:absolute;left:5026;top:4687;width:2;height:86" coordorigin="5026,4687" coordsize="0,86" path="m5026,4774l5026,4687e" filled="f" stroked="t" strokeweight=".36pt" strokecolor="#FF0000">
                <v:path arrowok="t"/>
              </v:shape>
            </v:group>
            <v:group style="position:absolute;left:5004;top:4997;width:22;height:22" coordorigin="5004,4997" coordsize="22,22">
              <v:shape style="position:absolute;left:5004;top:4997;width:22;height:22" coordorigin="5004,4997" coordsize="22,22" path="m5026,5018l5004,4997,5004,4997e" filled="f" stroked="t" strokeweight=".36pt" strokecolor="#0000FF">
                <v:path arrowok="t"/>
              </v:shape>
            </v:group>
            <v:group style="position:absolute;left:5004;top:4946;width:50;height:50" coordorigin="5004,4946" coordsize="50,50">
              <v:shape style="position:absolute;left:5004;top:4946;width:50;height:50" coordorigin="5004,4946" coordsize="50,50" path="m5004,4997l5054,4946,5054,4946e" filled="f" stroked="t" strokeweight=".36pt" strokecolor="#0000FF">
                <v:path arrowok="t"/>
              </v:shape>
            </v:group>
            <v:group style="position:absolute;left:5004;top:4896;width:50;height:50" coordorigin="5004,4896" coordsize="50,50">
              <v:shape style="position:absolute;left:5004;top:4896;width:50;height:50" coordorigin="5004,4896" coordsize="50,50" path="m5054,4946l5004,4896,5004,4896e" filled="f" stroked="t" strokeweight=".36pt" strokecolor="#0000FF">
                <v:path arrowok="t"/>
              </v:shape>
            </v:group>
            <v:group style="position:absolute;left:5004;top:4846;width:50;height:50" coordorigin="5004,4846" coordsize="50,50">
              <v:shape style="position:absolute;left:5004;top:4846;width:50;height:50" coordorigin="5004,4846" coordsize="50,50" path="m5004,4896l5054,4846,5054,4846e" filled="f" stroked="t" strokeweight=".36pt" strokecolor="#0000FF">
                <v:path arrowok="t"/>
              </v:shape>
            </v:group>
            <v:group style="position:absolute;left:5004;top:4795;width:50;height:50" coordorigin="5004,4795" coordsize="50,50">
              <v:shape style="position:absolute;left:5004;top:4795;width:50;height:50" coordorigin="5004,4795" coordsize="50,50" path="m5054,4846l5004,4795,5004,4795e" filled="f" stroked="t" strokeweight=".36pt" strokecolor="#0000FF">
                <v:path arrowok="t"/>
              </v:shape>
            </v:group>
            <v:group style="position:absolute;left:5004;top:4774;width:22;height:22" coordorigin="5004,4774" coordsize="22,22">
              <v:shape style="position:absolute;left:5004;top:4774;width:22;height:22" coordorigin="5004,4774" coordsize="22,22" path="m5004,4795l5026,4774,5026,4774e" filled="f" stroked="t" strokeweight=".36pt" strokecolor="#0000FF">
                <v:path arrowok="t"/>
              </v:shape>
            </v:group>
            <v:group style="position:absolute;left:4414;top:10534;width:1145;height:2" coordorigin="4414,10534" coordsize="1145,2">
              <v:shape style="position:absolute;left:4414;top:10534;width:1145;height:2" coordorigin="4414,10534" coordsize="1145,0" path="m4414,10534l5558,10534e" filled="f" stroked="t" strokeweight=".36pt" strokecolor="#800040">
                <v:path arrowok="t"/>
              </v:shape>
            </v:group>
            <v:group style="position:absolute;left:5184;top:10519;width:29;height:22" coordorigin="5184,10519" coordsize="29,22">
              <v:shape style="position:absolute;left:5184;top:10519;width:29;height:22" coordorigin="5184,10519" coordsize="29,22" path="m5206,10541l5191,10541,5184,10526,5191,10519,5206,10519,5213,10526,5206,10541xe" filled="t" fillcolor="#FF00FF" stroked="f">
                <v:path arrowok="t"/>
                <v:fill type="solid"/>
              </v:shape>
            </v:group>
            <v:group style="position:absolute;left:5184;top:10519;width:29;height:22" coordorigin="5184,10519" coordsize="29,22">
              <v:shape style="position:absolute;left:5184;top:10519;width:29;height:22" coordorigin="5184,10519" coordsize="29,22" path="m5184,10526l5191,10519,5198,10519,5206,10519,5213,10526,5206,10541,5198,10541,5191,10541,5184,10526e" filled="f" stroked="t" strokeweight=".36pt" strokecolor="#FF00FF">
                <v:path arrowok="t"/>
              </v:shape>
            </v:group>
            <v:group style="position:absolute;left:12852;top:6502;width:86;height:2" coordorigin="12852,6502" coordsize="86,2">
              <v:shape style="position:absolute;left:12852;top:6502;width:86;height:2" coordorigin="12852,6502" coordsize="86,0" path="m12852,6502l12938,6502e" filled="f" stroked="t" strokeweight=".36pt" strokecolor="#FF0000">
                <v:path arrowok="t"/>
              </v:shape>
            </v:group>
            <v:group style="position:absolute;left:12852;top:6667;width:86;height:2" coordorigin="12852,6667" coordsize="86,2">
              <v:shape style="position:absolute;left:12852;top:6667;width:86;height:2" coordorigin="12852,6667" coordsize="86,0" path="m12852,6667l12938,6667e" filled="f" stroked="t" strokeweight=".36pt" strokecolor="#FF0000">
                <v:path arrowok="t"/>
              </v:shape>
            </v:group>
            <v:group style="position:absolute;left:12586;top:6581;width:94;height:2" coordorigin="12586,6581" coordsize="94,2">
              <v:shape style="position:absolute;left:12586;top:6581;width:94;height:2" coordorigin="12586,6581" coordsize="94,0" path="m12679,6581l12586,6581e" filled="f" stroked="t" strokeweight=".36pt" strokecolor="#FF0000">
                <v:path arrowok="t"/>
              </v:shape>
            </v:group>
            <v:group style="position:absolute;left:12766;top:6444;width:2;height:115" coordorigin="12766,6444" coordsize="2,115">
              <v:shape style="position:absolute;left:12766;top:6444;width:2;height:115" coordorigin="12766,6444" coordsize="0,115" path="m12766,6444l12766,6559,12766,6559e" filled="f" stroked="t" strokeweight=".36pt" strokecolor="#0000FF">
                <v:path arrowok="t"/>
              </v:shape>
            </v:group>
            <v:group style="position:absolute;left:12766;top:6610;width:2;height:115" coordorigin="12766,6610" coordsize="2,115">
              <v:shape style="position:absolute;left:12766;top:6610;width:2;height:115" coordorigin="12766,6610" coordsize="0,115" path="m12766,6610l12766,6725,12766,6725e" filled="f" stroked="t" strokeweight=".36pt" strokecolor="#0000FF">
                <v:path arrowok="t"/>
              </v:shape>
            </v:group>
            <v:group style="position:absolute;left:12679;top:6667;width:144;height:2" coordorigin="12679,6667" coordsize="144,2">
              <v:shape style="position:absolute;left:12679;top:6667;width:144;height:2" coordorigin="12679,6667" coordsize="144,0" path="m12679,6667l12679,6667,12823,6667e" filled="f" stroked="t" strokeweight=".36pt" strokecolor="#0000FF">
                <v:path arrowok="t"/>
              </v:shape>
            </v:group>
            <v:group style="position:absolute;left:12766;top:6437;width:72;height:130" coordorigin="12766,6437" coordsize="72,130">
              <v:shape style="position:absolute;left:12766;top:6437;width:72;height:130" coordorigin="12766,6437" coordsize="72,130" path="m12838,6566l12766,6502,12838,6437,12838,6566xe" filled="t" fillcolor="#0000FF" stroked="f">
                <v:path arrowok="t"/>
                <v:fill type="solid"/>
              </v:shape>
            </v:group>
            <v:group style="position:absolute;left:12766;top:6437;width:72;height:130" coordorigin="12766,6437" coordsize="72,130">
              <v:shape style="position:absolute;left:12766;top:6437;width:72;height:130" coordorigin="12766,6437" coordsize="72,130" path="m12766,6502l12838,6437,12838,6566,12766,6502xe" filled="f" stroked="t" strokeweight=".36pt" strokecolor="#0000FF">
                <v:path arrowok="t"/>
              </v:shape>
            </v:group>
            <v:group style="position:absolute;left:12766;top:6602;width:72;height:130" coordorigin="12766,6602" coordsize="72,130">
              <v:shape style="position:absolute;left:12766;top:6602;width:72;height:130" coordorigin="12766,6602" coordsize="72,130" path="m12838,6732l12766,6667,12838,6602,12838,6732xe" filled="t" fillcolor="#0000FF" stroked="f">
                <v:path arrowok="t"/>
                <v:fill type="solid"/>
              </v:shape>
            </v:group>
            <v:group style="position:absolute;left:12766;top:6602;width:72;height:130" coordorigin="12766,6602" coordsize="72,130">
              <v:shape style="position:absolute;left:12766;top:6602;width:72;height:130" coordorigin="12766,6602" coordsize="72,130" path="m12766,6667l12838,6602,12838,6732,12766,6667xe" filled="f" stroked="t" strokeweight=".36pt" strokecolor="#0000FF">
                <v:path arrowok="t"/>
              </v:shape>
            </v:group>
            <v:group style="position:absolute;left:12679;top:6502;width:173;height:166" coordorigin="12679,6502" coordsize="173,166">
              <v:shape style="position:absolute;left:12679;top:6502;width:173;height:166" coordorigin="12679,6502" coordsize="173,166" path="m12852,6667l12679,6667,12679,6502e" filled="f" stroked="t" strokeweight=".36pt" strokecolor="#0000FF">
                <v:path arrowok="t"/>
              </v:shape>
            </v:group>
            <v:group style="position:absolute;left:12679;top:6502;width:173;height:2" coordorigin="12679,6502" coordsize="173,2">
              <v:shape style="position:absolute;left:12679;top:6502;width:173;height:2" coordorigin="12679,6502" coordsize="173,0" path="m12852,6502l12852,6502,12679,6502e" filled="f" stroked="t" strokeweight=".36pt" strokecolor="#0000FF">
                <v:path arrowok="t"/>
              </v:shape>
            </v:group>
            <v:group style="position:absolute;left:3182;top:9382;width:2;height:245" coordorigin="3182,9382" coordsize="2,245">
              <v:shape style="position:absolute;left:3182;top:9382;width:2;height:245" coordorigin="3182,9382" coordsize="0,245" path="m3182,9626l3182,9382,3182,9382e" filled="f" stroked="t" strokeweight=".36pt" strokecolor="#800040">
                <v:path arrowok="t"/>
              </v:shape>
            </v:group>
            <v:group style="position:absolute;left:3161;top:9612;width:29;height:29" coordorigin="3161,9612" coordsize="29,29">
              <v:shape style="position:absolute;left:3161;top:9612;width:29;height:29" coordorigin="3161,9612" coordsize="29,29" path="m3182,9641l3168,9641,3161,9634,3161,9619,3168,9612,3182,9612,3190,9619,3190,9634,3182,9641xe" filled="t" fillcolor="#FF00FF" stroked="f">
                <v:path arrowok="t"/>
                <v:fill type="solid"/>
              </v:shape>
            </v:group>
            <v:group style="position:absolute;left:3161;top:9612;width:29;height:29" coordorigin="3161,9612" coordsize="29,29">
              <v:shape style="position:absolute;left:3161;top:9612;width:29;height:29" coordorigin="3161,9612" coordsize="29,29" path="m3161,9626l3161,9619,3168,9612,3175,9612,3182,9612,3190,9619,3190,9626,3190,9634,3182,9641,3175,9641,3168,9641,3161,9634,3161,9626e" filled="f" stroked="t" strokeweight=".36pt" strokecolor="#FF00FF">
                <v:path arrowok="t"/>
              </v:shape>
            </v:group>
            <v:group style="position:absolute;left:4766;top:2794;width:2;height:994" coordorigin="4766,2794" coordsize="2,994">
              <v:shape style="position:absolute;left:4766;top:2794;width:2;height:994" coordorigin="4766,2794" coordsize="0,994" path="m4766,3787l4766,2794e" filled="f" stroked="t" strokeweight=".36pt" strokecolor="#800040">
                <v:path arrowok="t"/>
              </v:shape>
            </v:group>
            <v:group style="position:absolute;left:13378;top:7243;width:2;height:79" coordorigin="13378,7243" coordsize="2,79">
              <v:shape style="position:absolute;left:13378;top:7243;width:2;height:79" coordorigin="13378,7243" coordsize="0,79" path="m13378,7243l13378,7322e" filled="f" stroked="t" strokeweight=".36pt" strokecolor="#FF0000">
                <v:path arrowok="t"/>
              </v:shape>
            </v:group>
            <v:group style="position:absolute;left:13378;top:6998;width:2;height:79" coordorigin="13378,6998" coordsize="2,79">
              <v:shape style="position:absolute;left:13378;top:6998;width:2;height:79" coordorigin="13378,6998" coordsize="0,79" path="m13378,7078l13378,6998e" filled="f" stroked="t" strokeweight=".36pt" strokecolor="#FF0000">
                <v:path arrowok="t"/>
              </v:shape>
            </v:group>
            <v:group style="position:absolute;left:13378;top:7085;width:36;height:14" coordorigin="13378,7085" coordsize="36,14">
              <v:shape style="position:absolute;left:13378;top:7085;width:36;height:14" coordorigin="13378,7085" coordsize="36,14" path="m13378,7085l13414,7099,13414,7099e" filled="f" stroked="t" strokeweight=".36pt" strokecolor="#0000FF">
                <v:path arrowok="t"/>
              </v:shape>
            </v:group>
            <v:group style="position:absolute;left:13342;top:7099;width:72;height:29" coordorigin="13342,7099" coordsize="72,29">
              <v:shape style="position:absolute;left:13342;top:7099;width:72;height:29" coordorigin="13342,7099" coordsize="72,29" path="m13414,7099l13342,7128,13342,7128e" filled="f" stroked="t" strokeweight=".36pt" strokecolor="#0000FF">
                <v:path arrowok="t"/>
              </v:shape>
            </v:group>
            <v:group style="position:absolute;left:13342;top:7128;width:72;height:22" coordorigin="13342,7128" coordsize="72,22">
              <v:shape style="position:absolute;left:13342;top:7128;width:72;height:22" coordorigin="13342,7128" coordsize="72,22" path="m13342,7128l13414,7150,13414,7150e" filled="f" stroked="t" strokeweight=".36pt" strokecolor="#0000FF">
                <v:path arrowok="t"/>
              </v:shape>
            </v:group>
            <v:group style="position:absolute;left:13342;top:7150;width:72;height:29" coordorigin="13342,7150" coordsize="72,29">
              <v:shape style="position:absolute;left:13342;top:7150;width:72;height:29" coordorigin="13342,7150" coordsize="72,29" path="m13414,7150l13342,7178,13342,7178e" filled="f" stroked="t" strokeweight=".36pt" strokecolor="#0000FF">
                <v:path arrowok="t"/>
              </v:shape>
            </v:group>
            <v:group style="position:absolute;left:13342;top:7178;width:72;height:22" coordorigin="13342,7178" coordsize="72,22">
              <v:shape style="position:absolute;left:13342;top:7178;width:72;height:22" coordorigin="13342,7178" coordsize="72,22" path="m13342,7178l13414,7200,13414,7200e" filled="f" stroked="t" strokeweight=".36pt" strokecolor="#0000FF">
                <v:path arrowok="t"/>
              </v:shape>
            </v:group>
            <v:group style="position:absolute;left:13342;top:7200;width:72;height:29" coordorigin="13342,7200" coordsize="72,29">
              <v:shape style="position:absolute;left:13342;top:7200;width:72;height:29" coordorigin="13342,7200" coordsize="72,29" path="m13414,7200l13342,7229,13342,7229e" filled="f" stroked="t" strokeweight=".36pt" strokecolor="#0000FF">
                <v:path arrowok="t"/>
              </v:shape>
            </v:group>
            <v:group style="position:absolute;left:13342;top:7229;width:36;height:14" coordorigin="13342,7229" coordsize="36,14">
              <v:shape style="position:absolute;left:13342;top:7229;width:36;height:14" coordorigin="13342,7229" coordsize="36,14" path="m13342,7229l13378,7243,13378,7243e" filled="f" stroked="t" strokeweight=".36pt" strokecolor="#0000FF">
                <v:path arrowok="t"/>
              </v:shape>
            </v:group>
            <v:group style="position:absolute;left:13374;top:7081;width:7;height:2" coordorigin="13374,7081" coordsize="7,2">
              <v:shape style="position:absolute;left:13374;top:7081;width:7;height:2" coordorigin="13374,7081" coordsize="7,0" path="m13374,7081l13381,7081e" filled="f" stroked="t" strokeweight=".36pt" strokecolor="#0000FF">
                <v:path arrowok="t"/>
              </v:shape>
            </v:group>
            <v:group style="position:absolute;left:8107;top:5018;width:2;height:86" coordorigin="8107,5018" coordsize="2,86">
              <v:shape style="position:absolute;left:8107;top:5018;width:2;height:86" coordorigin="8107,5018" coordsize="0,86" path="m8107,5018l8107,5105e" filled="f" stroked="t" strokeweight=".36pt" strokecolor="#FF0000">
                <v:path arrowok="t"/>
              </v:shape>
            </v:group>
            <v:group style="position:absolute;left:8107;top:4687;width:2;height:86" coordorigin="8107,4687" coordsize="2,86">
              <v:shape style="position:absolute;left:8107;top:4687;width:2;height:86" coordorigin="8107,4687" coordsize="0,86" path="m8107,4774l8107,4687e" filled="f" stroked="t" strokeweight=".36pt" strokecolor="#FF0000">
                <v:path arrowok="t"/>
              </v:shape>
            </v:group>
            <v:group style="position:absolute;left:8078;top:4997;width:29;height:22" coordorigin="8078,4997" coordsize="29,22">
              <v:shape style="position:absolute;left:8078;top:4997;width:29;height:22" coordorigin="8078,4997" coordsize="29,22" path="m8107,5018l8078,4997,8078,4997e" filled="f" stroked="t" strokeweight=".36pt" strokecolor="#0000FF">
                <v:path arrowok="t"/>
              </v:shape>
            </v:group>
            <v:group style="position:absolute;left:8078;top:4946;width:50;height:50" coordorigin="8078,4946" coordsize="50,50">
              <v:shape style="position:absolute;left:8078;top:4946;width:50;height:50" coordorigin="8078,4946" coordsize="50,50" path="m8078,4997l8129,4946,8129,4946e" filled="f" stroked="t" strokeweight=".36pt" strokecolor="#0000FF">
                <v:path arrowok="t"/>
              </v:shape>
            </v:group>
            <v:group style="position:absolute;left:8078;top:4896;width:50;height:50" coordorigin="8078,4896" coordsize="50,50">
              <v:shape style="position:absolute;left:8078;top:4896;width:50;height:50" coordorigin="8078,4896" coordsize="50,50" path="m8129,4946l8078,4896,8078,4896e" filled="f" stroked="t" strokeweight=".36pt" strokecolor="#0000FF">
                <v:path arrowok="t"/>
              </v:shape>
            </v:group>
            <v:group style="position:absolute;left:8078;top:4846;width:50;height:50" coordorigin="8078,4846" coordsize="50,50">
              <v:shape style="position:absolute;left:8078;top:4846;width:50;height:50" coordorigin="8078,4846" coordsize="50,50" path="m8078,4896l8129,4846,8129,4846e" filled="f" stroked="t" strokeweight=".36pt" strokecolor="#0000FF">
                <v:path arrowok="t"/>
              </v:shape>
            </v:group>
            <v:group style="position:absolute;left:8078;top:4795;width:50;height:50" coordorigin="8078,4795" coordsize="50,50">
              <v:shape style="position:absolute;left:8078;top:4795;width:50;height:50" coordorigin="8078,4795" coordsize="50,50" path="m8129,4846l8078,4795,8078,4795e" filled="f" stroked="t" strokeweight=".36pt" strokecolor="#0000FF">
                <v:path arrowok="t"/>
              </v:shape>
            </v:group>
            <v:group style="position:absolute;left:8078;top:4774;width:29;height:22" coordorigin="8078,4774" coordsize="29,22">
              <v:shape style="position:absolute;left:8078;top:4774;width:29;height:22" coordorigin="8078,4774" coordsize="29,22" path="m8078,4795l8107,4774,8107,4774e" filled="f" stroked="t" strokeweight=".36pt" strokecolor="#0000FF">
                <v:path arrowok="t"/>
              </v:shape>
            </v:group>
            <v:group style="position:absolute;left:7841;top:5018;width:2;height:86" coordorigin="7841,5018" coordsize="2,86">
              <v:shape style="position:absolute;left:7841;top:5018;width:2;height:86" coordorigin="7841,5018" coordsize="0,86" path="m7841,5018l7841,5105e" filled="f" stroked="t" strokeweight=".36pt" strokecolor="#FF0000">
                <v:path arrowok="t"/>
              </v:shape>
            </v:group>
            <v:group style="position:absolute;left:7841;top:4687;width:2;height:86" coordorigin="7841,4687" coordsize="2,86">
              <v:shape style="position:absolute;left:7841;top:4687;width:2;height:86" coordorigin="7841,4687" coordsize="0,86" path="m7841,4774l7841,4687e" filled="f" stroked="t" strokeweight=".36pt" strokecolor="#FF0000">
                <v:path arrowok="t"/>
              </v:shape>
            </v:group>
            <v:group style="position:absolute;left:7812;top:4997;width:29;height:22" coordorigin="7812,4997" coordsize="29,22">
              <v:shape style="position:absolute;left:7812;top:4997;width:29;height:22" coordorigin="7812,4997" coordsize="29,22" path="m7841,5018l7812,4997,7812,4997e" filled="f" stroked="t" strokeweight=".36pt" strokecolor="#0000FF">
                <v:path arrowok="t"/>
              </v:shape>
            </v:group>
            <v:group style="position:absolute;left:7812;top:4946;width:58;height:50" coordorigin="7812,4946" coordsize="58,50">
              <v:shape style="position:absolute;left:7812;top:4946;width:58;height:50" coordorigin="7812,4946" coordsize="58,50" path="m7812,4997l7870,4946,7870,4946e" filled="f" stroked="t" strokeweight=".36pt" strokecolor="#0000FF">
                <v:path arrowok="t"/>
              </v:shape>
            </v:group>
            <v:group style="position:absolute;left:7812;top:4896;width:58;height:50" coordorigin="7812,4896" coordsize="58,50">
              <v:shape style="position:absolute;left:7812;top:4896;width:58;height:50" coordorigin="7812,4896" coordsize="58,50" path="m7870,4946l7812,4896,7812,4896e" filled="f" stroked="t" strokeweight=".36pt" strokecolor="#0000FF">
                <v:path arrowok="t"/>
              </v:shape>
            </v:group>
            <v:group style="position:absolute;left:7812;top:4846;width:58;height:50" coordorigin="7812,4846" coordsize="58,50">
              <v:shape style="position:absolute;left:7812;top:4846;width:58;height:50" coordorigin="7812,4846" coordsize="58,50" path="m7812,4896l7870,4846,7870,4846e" filled="f" stroked="t" strokeweight=".36pt" strokecolor="#0000FF">
                <v:path arrowok="t"/>
              </v:shape>
            </v:group>
            <v:group style="position:absolute;left:7812;top:4795;width:58;height:50" coordorigin="7812,4795" coordsize="58,50">
              <v:shape style="position:absolute;left:7812;top:4795;width:58;height:50" coordorigin="7812,4795" coordsize="58,50" path="m7870,4846l7812,4795,7812,4795e" filled="f" stroked="t" strokeweight=".36pt" strokecolor="#0000FF">
                <v:path arrowok="t"/>
              </v:shape>
            </v:group>
            <v:group style="position:absolute;left:7812;top:4774;width:29;height:22" coordorigin="7812,4774" coordsize="29,22">
              <v:shape style="position:absolute;left:7812;top:4774;width:29;height:22" coordorigin="7812,4774" coordsize="29,22" path="m7812,4795l7841,4774,7841,4774e" filled="f" stroked="t" strokeweight=".36pt" strokecolor="#0000FF">
                <v:path arrowok="t"/>
              </v:shape>
            </v:group>
            <v:group style="position:absolute;left:7574;top:5018;width:2;height:86" coordorigin="7574,5018" coordsize="2,86">
              <v:shape style="position:absolute;left:7574;top:5018;width:2;height:86" coordorigin="7574,5018" coordsize="0,86" path="m7574,5018l7574,5105e" filled="f" stroked="t" strokeweight=".36pt" strokecolor="#FF0000">
                <v:path arrowok="t"/>
              </v:shape>
            </v:group>
            <v:group style="position:absolute;left:7574;top:4687;width:2;height:86" coordorigin="7574,4687" coordsize="2,86">
              <v:shape style="position:absolute;left:7574;top:4687;width:2;height:86" coordorigin="7574,4687" coordsize="0,86" path="m7574,4774l7574,4687e" filled="f" stroked="t" strokeweight=".36pt" strokecolor="#FF0000">
                <v:path arrowok="t"/>
              </v:shape>
            </v:group>
            <v:group style="position:absolute;left:7553;top:4997;width:22;height:22" coordorigin="7553,4997" coordsize="22,22">
              <v:shape style="position:absolute;left:7553;top:4997;width:22;height:22" coordorigin="7553,4997" coordsize="22,22" path="m7574,5018l7553,4997,7553,4997e" filled="f" stroked="t" strokeweight=".36pt" strokecolor="#0000FF">
                <v:path arrowok="t"/>
              </v:shape>
            </v:group>
            <v:group style="position:absolute;left:7553;top:4946;width:50;height:50" coordorigin="7553,4946" coordsize="50,50">
              <v:shape style="position:absolute;left:7553;top:4946;width:50;height:50" coordorigin="7553,4946" coordsize="50,50" path="m7553,4997l7603,4946,7603,4946e" filled="f" stroked="t" strokeweight=".36pt" strokecolor="#0000FF">
                <v:path arrowok="t"/>
              </v:shape>
            </v:group>
            <v:group style="position:absolute;left:7553;top:4896;width:50;height:50" coordorigin="7553,4896" coordsize="50,50">
              <v:shape style="position:absolute;left:7553;top:4896;width:50;height:50" coordorigin="7553,4896" coordsize="50,50" path="m7603,4946l7553,4896,7553,4896e" filled="f" stroked="t" strokeweight=".36pt" strokecolor="#0000FF">
                <v:path arrowok="t"/>
              </v:shape>
            </v:group>
            <v:group style="position:absolute;left:7553;top:4846;width:50;height:50" coordorigin="7553,4846" coordsize="50,50">
              <v:shape style="position:absolute;left:7553;top:4846;width:50;height:50" coordorigin="7553,4846" coordsize="50,50" path="m7553,4896l7603,4846,7603,4846e" filled="f" stroked="t" strokeweight=".36pt" strokecolor="#0000FF">
                <v:path arrowok="t"/>
              </v:shape>
            </v:group>
            <v:group style="position:absolute;left:7553;top:4795;width:50;height:50" coordorigin="7553,4795" coordsize="50,50">
              <v:shape style="position:absolute;left:7553;top:4795;width:50;height:50" coordorigin="7553,4795" coordsize="50,50" path="m7603,4846l7553,4795,7553,4795e" filled="f" stroked="t" strokeweight=".36pt" strokecolor="#0000FF">
                <v:path arrowok="t"/>
              </v:shape>
            </v:group>
            <v:group style="position:absolute;left:7553;top:4774;width:22;height:22" coordorigin="7553,4774" coordsize="22,22">
              <v:shape style="position:absolute;left:7553;top:4774;width:22;height:22" coordorigin="7553,4774" coordsize="22,22" path="m7553,4795l7574,4774,7574,4774e" filled="f" stroked="t" strokeweight=".36pt" strokecolor="#0000FF">
                <v:path arrowok="t"/>
              </v:shape>
            </v:group>
            <v:group style="position:absolute;left:7315;top:5018;width:2;height:86" coordorigin="7315,5018" coordsize="2,86">
              <v:shape style="position:absolute;left:7315;top:5018;width:2;height:86" coordorigin="7315,5018" coordsize="0,86" path="m7315,5018l7315,5105e" filled="f" stroked="t" strokeweight=".36pt" strokecolor="#FF0000">
                <v:path arrowok="t"/>
              </v:shape>
            </v:group>
            <v:group style="position:absolute;left:7315;top:4687;width:2;height:86" coordorigin="7315,4687" coordsize="2,86">
              <v:shape style="position:absolute;left:7315;top:4687;width:2;height:86" coordorigin="7315,4687" coordsize="0,86" path="m7315,4774l7315,4687e" filled="f" stroked="t" strokeweight=".36pt" strokecolor="#FF0000">
                <v:path arrowok="t"/>
              </v:shape>
            </v:group>
            <v:group style="position:absolute;left:7286;top:4997;width:29;height:22" coordorigin="7286,4997" coordsize="29,22">
              <v:shape style="position:absolute;left:7286;top:4997;width:29;height:22" coordorigin="7286,4997" coordsize="29,22" path="m7315,5018l7286,4997,7286,4997e" filled="f" stroked="t" strokeweight=".36pt" strokecolor="#0000FF">
                <v:path arrowok="t"/>
              </v:shape>
            </v:group>
            <v:group style="position:absolute;left:7286;top:4946;width:50;height:50" coordorigin="7286,4946" coordsize="50,50">
              <v:shape style="position:absolute;left:7286;top:4946;width:50;height:50" coordorigin="7286,4946" coordsize="50,50" path="m7286,4997l7337,4946,7337,4946e" filled="f" stroked="t" strokeweight=".36pt" strokecolor="#0000FF">
                <v:path arrowok="t"/>
              </v:shape>
            </v:group>
            <v:group style="position:absolute;left:7286;top:4896;width:50;height:50" coordorigin="7286,4896" coordsize="50,50">
              <v:shape style="position:absolute;left:7286;top:4896;width:50;height:50" coordorigin="7286,4896" coordsize="50,50" path="m7337,4946l7286,4896,7286,4896e" filled="f" stroked="t" strokeweight=".36pt" strokecolor="#0000FF">
                <v:path arrowok="t"/>
              </v:shape>
            </v:group>
            <v:group style="position:absolute;left:7286;top:4846;width:50;height:50" coordorigin="7286,4846" coordsize="50,50">
              <v:shape style="position:absolute;left:7286;top:4846;width:50;height:50" coordorigin="7286,4846" coordsize="50,50" path="m7286,4896l7337,4846,7337,4846e" filled="f" stroked="t" strokeweight=".36pt" strokecolor="#0000FF">
                <v:path arrowok="t"/>
              </v:shape>
            </v:group>
            <v:group style="position:absolute;left:7286;top:4795;width:50;height:50" coordorigin="7286,4795" coordsize="50,50">
              <v:shape style="position:absolute;left:7286;top:4795;width:50;height:50" coordorigin="7286,4795" coordsize="50,50" path="m7337,4846l7286,4795,7286,4795e" filled="f" stroked="t" strokeweight=".36pt" strokecolor="#0000FF">
                <v:path arrowok="t"/>
              </v:shape>
            </v:group>
            <v:group style="position:absolute;left:7286;top:4774;width:29;height:22" coordorigin="7286,4774" coordsize="29,22">
              <v:shape style="position:absolute;left:7286;top:4774;width:29;height:22" coordorigin="7286,4774" coordsize="29,22" path="m7286,4795l7315,4774,7315,4774e" filled="f" stroked="t" strokeweight=".36pt" strokecolor="#0000FF">
                <v:path arrowok="t"/>
              </v:shape>
            </v:group>
            <v:group style="position:absolute;left:8280;top:5263;width:173;height:2" coordorigin="8280,5263" coordsize="173,2">
              <v:shape style="position:absolute;left:8280;top:5263;width:173;height:2" coordorigin="8280,5263" coordsize="173,0" path="m8280,5263l8453,5263,8453,5263e" filled="f" stroked="t" strokeweight=".36pt" strokecolor="#FF0000">
                <v:path arrowok="t"/>
              </v:shape>
            </v:group>
            <v:group style="position:absolute;left:8309;top:5292;width:122;height:2" coordorigin="8309,5292" coordsize="122,2">
              <v:shape style="position:absolute;left:8309;top:5292;width:122;height:2" coordorigin="8309,5292" coordsize="122,0" path="m8309,5292l8431,5292,8431,5292e" filled="f" stroked="t" strokeweight=".36pt" strokecolor="#FF0000">
                <v:path arrowok="t"/>
              </v:shape>
            </v:group>
            <v:group style="position:absolute;left:8330;top:5314;width:72;height:2" coordorigin="8330,5314" coordsize="72,2">
              <v:shape style="position:absolute;left:8330;top:5314;width:72;height:2" coordorigin="8330,5314" coordsize="72,0" path="m8402,5314l8330,5314,8330,5314e" filled="f" stroked="t" strokeweight=".36pt" strokecolor="#FF0000">
                <v:path arrowok="t"/>
              </v:shape>
            </v:group>
            <v:group style="position:absolute;left:8359;top:5342;width:14;height:2" coordorigin="8359,5342" coordsize="14,2">
              <v:shape style="position:absolute;left:8359;top:5342;width:14;height:2" coordorigin="8359,5342" coordsize="14,0" path="m8359,5342l8374,5342,8374,5342e" filled="f" stroked="t" strokeweight=".36pt" strokecolor="#FF0000">
                <v:path arrowok="t"/>
              </v:shape>
            </v:group>
            <v:group style="position:absolute;left:8366;top:5105;width:2;height:158" coordorigin="8366,5105" coordsize="2,158">
              <v:shape style="position:absolute;left:8366;top:5105;width:2;height:158" coordorigin="8366,5105" coordsize="0,158" path="m8366,5263l8366,5105,8366,5105e" filled="f" stroked="t" strokeweight=".36pt" strokecolor="#800040">
                <v:path arrowok="t"/>
              </v:shape>
            </v:group>
            <v:group style="position:absolute;left:8366;top:5018;width:2;height:86" coordorigin="8366,5018" coordsize="2,86">
              <v:shape style="position:absolute;left:8366;top:5018;width:2;height:86" coordorigin="8366,5018" coordsize="0,86" path="m8366,5018l8366,5105e" filled="f" stroked="t" strokeweight=".36pt" strokecolor="#FF0000">
                <v:path arrowok="t"/>
              </v:shape>
            </v:group>
            <v:group style="position:absolute;left:8366;top:4687;width:2;height:86" coordorigin="8366,4687" coordsize="2,86">
              <v:shape style="position:absolute;left:8366;top:4687;width:2;height:86" coordorigin="8366,4687" coordsize="0,86" path="m8366,4774l8366,4687e" filled="f" stroked="t" strokeweight=".36pt" strokecolor="#FF0000">
                <v:path arrowok="t"/>
              </v:shape>
            </v:group>
            <v:group style="position:absolute;left:8345;top:4997;width:22;height:22" coordorigin="8345,4997" coordsize="22,22">
              <v:shape style="position:absolute;left:8345;top:4997;width:22;height:22" coordorigin="8345,4997" coordsize="22,22" path="m8366,5018l8345,4997,8345,4997e" filled="f" stroked="t" strokeweight=".36pt" strokecolor="#0000FF">
                <v:path arrowok="t"/>
              </v:shape>
            </v:group>
            <v:group style="position:absolute;left:8345;top:4946;width:50;height:50" coordorigin="8345,4946" coordsize="50,50">
              <v:shape style="position:absolute;left:8345;top:4946;width:50;height:50" coordorigin="8345,4946" coordsize="50,50" path="m8345,4997l8395,4946,8395,4946e" filled="f" stroked="t" strokeweight=".36pt" strokecolor="#0000FF">
                <v:path arrowok="t"/>
              </v:shape>
            </v:group>
            <v:group style="position:absolute;left:8345;top:4896;width:50;height:50" coordorigin="8345,4896" coordsize="50,50">
              <v:shape style="position:absolute;left:8345;top:4896;width:50;height:50" coordorigin="8345,4896" coordsize="50,50" path="m8395,4946l8345,4896,8345,4896e" filled="f" stroked="t" strokeweight=".36pt" strokecolor="#0000FF">
                <v:path arrowok="t"/>
              </v:shape>
            </v:group>
            <v:group style="position:absolute;left:8345;top:4846;width:50;height:50" coordorigin="8345,4846" coordsize="50,50">
              <v:shape style="position:absolute;left:8345;top:4846;width:50;height:50" coordorigin="8345,4846" coordsize="50,50" path="m8345,4896l8395,4846,8395,4846e" filled="f" stroked="t" strokeweight=".36pt" strokecolor="#0000FF">
                <v:path arrowok="t"/>
              </v:shape>
            </v:group>
            <v:group style="position:absolute;left:8345;top:4795;width:50;height:50" coordorigin="8345,4795" coordsize="50,50">
              <v:shape style="position:absolute;left:8345;top:4795;width:50;height:50" coordorigin="8345,4795" coordsize="50,50" path="m8395,4846l8345,4795,8345,4795e" filled="f" stroked="t" strokeweight=".36pt" strokecolor="#0000FF">
                <v:path arrowok="t"/>
              </v:shape>
            </v:group>
            <v:group style="position:absolute;left:8345;top:4774;width:22;height:22" coordorigin="8345,4774" coordsize="22,22">
              <v:shape style="position:absolute;left:8345;top:4774;width:22;height:22" coordorigin="8345,4774" coordsize="22,22" path="m8345,4795l8366,4774,8366,4774e" filled="f" stroked="t" strokeweight=".36pt" strokecolor="#0000FF">
                <v:path arrowok="t"/>
              </v:shape>
            </v:group>
            <v:group style="position:absolute;left:8014;top:5263;width:180;height:2" coordorigin="8014,5263" coordsize="180,2">
              <v:shape style="position:absolute;left:8014;top:5263;width:180;height:2" coordorigin="8014,5263" coordsize="180,0" path="m8014,5263l8194,5263,8194,5263e" filled="f" stroked="t" strokeweight=".36pt" strokecolor="#FF0000">
                <v:path arrowok="t"/>
              </v:shape>
            </v:group>
            <v:group style="position:absolute;left:8042;top:5292;width:122;height:2" coordorigin="8042,5292" coordsize="122,2">
              <v:shape style="position:absolute;left:8042;top:5292;width:122;height:2" coordorigin="8042,5292" coordsize="122,0" path="m8042,5292l8165,5292,8165,5292e" filled="f" stroked="t" strokeweight=".36pt" strokecolor="#FF0000">
                <v:path arrowok="t"/>
              </v:shape>
            </v:group>
            <v:group style="position:absolute;left:8071;top:5314;width:72;height:2" coordorigin="8071,5314" coordsize="72,2">
              <v:shape style="position:absolute;left:8071;top:5314;width:72;height:2" coordorigin="8071,5314" coordsize="72,0" path="m8143,5314l8071,5314,8071,5314e" filled="f" stroked="t" strokeweight=".36pt" strokecolor="#FF0000">
                <v:path arrowok="t"/>
              </v:shape>
            </v:group>
            <v:group style="position:absolute;left:8093;top:5342;width:22;height:2" coordorigin="8093,5342" coordsize="22,2">
              <v:shape style="position:absolute;left:8093;top:5342;width:22;height:2" coordorigin="8093,5342" coordsize="22,0" path="m8093,5342l8114,5342,8114,5342e" filled="f" stroked="t" strokeweight=".36pt" strokecolor="#FF0000">
                <v:path arrowok="t"/>
              </v:shape>
            </v:group>
            <v:group style="position:absolute;left:8107;top:5105;width:2;height:158" coordorigin="8107,5105" coordsize="2,158">
              <v:shape style="position:absolute;left:8107;top:5105;width:2;height:158" coordorigin="8107,5105" coordsize="0,158" path="m8107,5263l8107,5105,8107,5105e" filled="f" stroked="t" strokeweight=".36pt" strokecolor="#800040">
                <v:path arrowok="t"/>
              </v:shape>
            </v:group>
            <v:group style="position:absolute;left:7488;top:5263;width:180;height:2" coordorigin="7488,5263" coordsize="180,2">
              <v:shape style="position:absolute;left:7488;top:5263;width:180;height:2" coordorigin="7488,5263" coordsize="180,0" path="m7488,5263l7668,5263,7668,5263e" filled="f" stroked="t" strokeweight=".36pt" strokecolor="#FF0000">
                <v:path arrowok="t"/>
              </v:shape>
            </v:group>
            <v:group style="position:absolute;left:7517;top:5292;width:122;height:2" coordorigin="7517,5292" coordsize="122,2">
              <v:shape style="position:absolute;left:7517;top:5292;width:122;height:2" coordorigin="7517,5292" coordsize="122,0" path="m7517,5292l7639,5292,7639,5292e" filled="f" stroked="t" strokeweight=".36pt" strokecolor="#FF0000">
                <v:path arrowok="t"/>
              </v:shape>
            </v:group>
            <v:group style="position:absolute;left:7546;top:5314;width:65;height:2" coordorigin="7546,5314" coordsize="65,2">
              <v:shape style="position:absolute;left:7546;top:5314;width:65;height:2" coordorigin="7546,5314" coordsize="65,0" path="m7610,5314l7546,5314,7546,5314e" filled="f" stroked="t" strokeweight=".36pt" strokecolor="#FF0000">
                <v:path arrowok="t"/>
              </v:shape>
            </v:group>
            <v:group style="position:absolute;left:7567;top:5342;width:22;height:2" coordorigin="7567,5342" coordsize="22,2">
              <v:shape style="position:absolute;left:7567;top:5342;width:22;height:2" coordorigin="7567,5342" coordsize="22,0" path="m7567,5342l7589,5342,7589,5342e" filled="f" stroked="t" strokeweight=".36pt" strokecolor="#FF0000">
                <v:path arrowok="t"/>
              </v:shape>
            </v:group>
            <v:group style="position:absolute;left:7754;top:5263;width:173;height:2" coordorigin="7754,5263" coordsize="173,2">
              <v:shape style="position:absolute;left:7754;top:5263;width:173;height:2" coordorigin="7754,5263" coordsize="173,0" path="m7754,5263l7927,5263,7927,5263e" filled="f" stroked="t" strokeweight=".36pt" strokecolor="#FF0000">
                <v:path arrowok="t"/>
              </v:shape>
            </v:group>
            <v:group style="position:absolute;left:7776;top:5292;width:130;height:2" coordorigin="7776,5292" coordsize="130,2">
              <v:shape style="position:absolute;left:7776;top:5292;width:130;height:2" coordorigin="7776,5292" coordsize="130,0" path="m7776,5292l7906,5292,7906,5292e" filled="f" stroked="t" strokeweight=".36pt" strokecolor="#FF0000">
                <v:path arrowok="t"/>
              </v:shape>
            </v:group>
            <v:group style="position:absolute;left:7805;top:5314;width:72;height:2" coordorigin="7805,5314" coordsize="72,2">
              <v:shape style="position:absolute;left:7805;top:5314;width:72;height:2" coordorigin="7805,5314" coordsize="72,0" path="m7877,5314l7805,5314,7805,5314e" filled="f" stroked="t" strokeweight=".36pt" strokecolor="#FF0000">
                <v:path arrowok="t"/>
              </v:shape>
            </v:group>
            <v:group style="position:absolute;left:7834;top:5342;width:14;height:2" coordorigin="7834,5342" coordsize="14,2">
              <v:shape style="position:absolute;left:7834;top:5342;width:14;height:2" coordorigin="7834,5342" coordsize="14,0" path="m7834,5342l7848,5342,7848,5342e" filled="f" stroked="t" strokeweight=".36pt" strokecolor="#FF0000">
                <v:path arrowok="t"/>
              </v:shape>
            </v:group>
            <v:group style="position:absolute;left:7574;top:5105;width:2;height:158" coordorigin="7574,5105" coordsize="2,158">
              <v:shape style="position:absolute;left:7574;top:5105;width:2;height:158" coordorigin="7574,5105" coordsize="0,158" path="m7574,5263l7574,5105,7574,5105e" filled="f" stroked="t" strokeweight=".36pt" strokecolor="#800040">
                <v:path arrowok="t"/>
              </v:shape>
            </v:group>
            <v:group style="position:absolute;left:7841;top:5105;width:2;height:158" coordorigin="7841,5105" coordsize="2,158">
              <v:shape style="position:absolute;left:7841;top:5105;width:2;height:158" coordorigin="7841,5105" coordsize="0,158" path="m7841,5263l7841,5105,7841,5105e" filled="f" stroked="t" strokeweight=".36pt" strokecolor="#800040">
                <v:path arrowok="t"/>
              </v:shape>
            </v:group>
            <v:group style="position:absolute;left:4766;top:5105;width:2;height:79" coordorigin="4766,5105" coordsize="2,79">
              <v:shape style="position:absolute;left:4766;top:5105;width:2;height:79" coordorigin="4766,5105" coordsize="0,79" path="m4766,5105l4766,5184e" filled="f" stroked="t" strokeweight=".36pt" strokecolor="#FF0000">
                <v:path arrowok="t"/>
              </v:shape>
            </v:group>
            <v:group style="position:absolute;left:4766;top:4774;width:2;height:79" coordorigin="4766,4774" coordsize="2,79">
              <v:shape style="position:absolute;left:4766;top:4774;width:2;height:79" coordorigin="4766,4774" coordsize="0,79" path="m4766,4853l4766,4774e" filled="f" stroked="t" strokeweight=".36pt" strokecolor="#FF0000">
                <v:path arrowok="t"/>
              </v:shape>
            </v:group>
            <v:group style="position:absolute;left:4738;top:5076;width:29;height:29" coordorigin="4738,5076" coordsize="29,29">
              <v:shape style="position:absolute;left:4738;top:5076;width:29;height:29" coordorigin="4738,5076" coordsize="29,29" path="m4766,5105l4738,5076,4738,5076e" filled="f" stroked="t" strokeweight=".36pt" strokecolor="#0000FF">
                <v:path arrowok="t"/>
              </v:shape>
            </v:group>
            <v:group style="position:absolute;left:4738;top:5026;width:50;height:50" coordorigin="4738,5026" coordsize="50,50">
              <v:shape style="position:absolute;left:4738;top:5026;width:50;height:50" coordorigin="4738,5026" coordsize="50,50" path="m4738,5076l4788,5026,4788,5026e" filled="f" stroked="t" strokeweight=".36pt" strokecolor="#0000FF">
                <v:path arrowok="t"/>
              </v:shape>
            </v:group>
            <v:group style="position:absolute;left:4738;top:4975;width:50;height:50" coordorigin="4738,4975" coordsize="50,50">
              <v:shape style="position:absolute;left:4738;top:4975;width:50;height:50" coordorigin="4738,4975" coordsize="50,50" path="m4788,5026l4738,4975,4738,4975e" filled="f" stroked="t" strokeweight=".36pt" strokecolor="#0000FF">
                <v:path arrowok="t"/>
              </v:shape>
            </v:group>
            <v:group style="position:absolute;left:4738;top:4932;width:50;height:43" coordorigin="4738,4932" coordsize="50,43">
              <v:shape style="position:absolute;left:4738;top:4932;width:50;height:43" coordorigin="4738,4932" coordsize="50,43" path="m4738,4975l4788,4932,4788,4932e" filled="f" stroked="t" strokeweight=".36pt" strokecolor="#0000FF">
                <v:path arrowok="t"/>
              </v:shape>
            </v:group>
            <v:group style="position:absolute;left:4738;top:4882;width:50;height:50" coordorigin="4738,4882" coordsize="50,50">
              <v:shape style="position:absolute;left:4738;top:4882;width:50;height:50" coordorigin="4738,4882" coordsize="50,50" path="m4788,4932l4738,4882,4738,4882e" filled="f" stroked="t" strokeweight=".36pt" strokecolor="#0000FF">
                <v:path arrowok="t"/>
              </v:shape>
            </v:group>
            <v:group style="position:absolute;left:4738;top:4853;width:29;height:29" coordorigin="4738,4853" coordsize="29,29">
              <v:shape style="position:absolute;left:4738;top:4853;width:29;height:29" coordorigin="4738,4853" coordsize="29,29" path="m4738,4882l4766,4853,4766,4853e" filled="f" stroked="t" strokeweight=".36pt" strokecolor="#0000FF">
                <v:path arrowok="t"/>
              </v:shape>
            </v:group>
            <v:group style="position:absolute;left:7229;top:5263;width:173;height:2" coordorigin="7229,5263" coordsize="173,2">
              <v:shape style="position:absolute;left:7229;top:5263;width:173;height:2" coordorigin="7229,5263" coordsize="173,0" path="m7229,5263l7402,5263,7402,5263e" filled="f" stroked="t" strokeweight=".36pt" strokecolor="#FF0000">
                <v:path arrowok="t"/>
              </v:shape>
            </v:group>
            <v:group style="position:absolute;left:7250;top:5292;width:122;height:2" coordorigin="7250,5292" coordsize="122,2">
              <v:shape style="position:absolute;left:7250;top:5292;width:122;height:2" coordorigin="7250,5292" coordsize="122,0" path="m7250,5292l7373,5292,7373,5292e" filled="f" stroked="t" strokeweight=".36pt" strokecolor="#FF0000">
                <v:path arrowok="t"/>
              </v:shape>
            </v:group>
            <v:group style="position:absolute;left:7279;top:5314;width:72;height:2" coordorigin="7279,5314" coordsize="72,2">
              <v:shape style="position:absolute;left:7279;top:5314;width:72;height:2" coordorigin="7279,5314" coordsize="72,0" path="m7351,5314l7279,5314,7279,5314e" filled="f" stroked="t" strokeweight=".36pt" strokecolor="#FF0000">
                <v:path arrowok="t"/>
              </v:shape>
            </v:group>
            <v:group style="position:absolute;left:7308;top:5342;width:14;height:2" coordorigin="7308,5342" coordsize="14,2">
              <v:shape style="position:absolute;left:7308;top:5342;width:14;height:2" coordorigin="7308,5342" coordsize="14,0" path="m7308,5342l7322,5342,7322,5342e" filled="f" stroked="t" strokeweight=".36pt" strokecolor="#FF0000">
                <v:path arrowok="t"/>
              </v:shape>
            </v:group>
            <v:group style="position:absolute;left:7315;top:5105;width:2;height:158" coordorigin="7315,5105" coordsize="2,158">
              <v:shape style="position:absolute;left:7315;top:5105;width:2;height:158" coordorigin="7315,5105" coordsize="0,158" path="m7315,5263l7315,5105,7315,5105e" filled="f" stroked="t" strokeweight=".36pt" strokecolor="#800040">
                <v:path arrowok="t"/>
              </v:shape>
            </v:group>
            <v:group style="position:absolute;left:13025;top:6581;width:94;height:2" coordorigin="13025,6581" coordsize="94,2">
              <v:shape style="position:absolute;left:13025;top:6581;width:94;height:2" coordorigin="13025,6581" coordsize="94,0" path="m13118,6581l13025,6581e" filled="f" stroked="t" strokeweight=".36pt" strokecolor="#FF0000">
                <v:path arrowok="t"/>
              </v:shape>
            </v:group>
            <v:group style="position:absolute;left:13291;top:6581;width:86;height:2" coordorigin="13291,6581" coordsize="86,2">
              <v:shape style="position:absolute;left:13291;top:6581;width:86;height:2" coordorigin="13291,6581" coordsize="86,0" path="m13291,6581l13378,6581e" filled="f" stroked="t" strokeweight=".36pt" strokecolor="#FF0000">
                <v:path arrowok="t"/>
              </v:shape>
            </v:group>
            <v:group style="position:absolute;left:13262;top:6581;width:22;height:36" coordorigin="13262,6581" coordsize="22,36">
              <v:shape style="position:absolute;left:13262;top:6581;width:22;height:36" coordorigin="13262,6581" coordsize="22,36" path="m13284,6581l13262,6617,13262,6617e" filled="f" stroked="t" strokeweight=".36pt" strokecolor="#0000FF">
                <v:path arrowok="t"/>
              </v:shape>
            </v:group>
            <v:group style="position:absolute;left:13241;top:6552;width:22;height:65" coordorigin="13241,6552" coordsize="22,65">
              <v:shape style="position:absolute;left:13241;top:6552;width:22;height:65" coordorigin="13241,6552" coordsize="22,65" path="m13262,6617l13241,6552,13241,6552e" filled="f" stroked="t" strokeweight=".36pt" strokecolor="#0000FF">
                <v:path arrowok="t"/>
              </v:shape>
            </v:group>
            <v:group style="position:absolute;left:13212;top:6552;width:29;height:65" coordorigin="13212,6552" coordsize="29,65">
              <v:shape style="position:absolute;left:13212;top:6552;width:29;height:65" coordorigin="13212,6552" coordsize="29,65" path="m13241,6552l13212,6617,13212,6617e" filled="f" stroked="t" strokeweight=".36pt" strokecolor="#0000FF">
                <v:path arrowok="t"/>
              </v:shape>
            </v:group>
            <v:group style="position:absolute;left:13183;top:6552;width:29;height:65" coordorigin="13183,6552" coordsize="29,65">
              <v:shape style="position:absolute;left:13183;top:6552;width:29;height:65" coordorigin="13183,6552" coordsize="29,65" path="m13212,6617l13183,6552,13183,6552e" filled="f" stroked="t" strokeweight=".36pt" strokecolor="#0000FF">
                <v:path arrowok="t"/>
              </v:shape>
            </v:group>
            <v:group style="position:absolute;left:13162;top:6552;width:22;height:65" coordorigin="13162,6552" coordsize="22,65">
              <v:shape style="position:absolute;left:13162;top:6552;width:22;height:65" coordorigin="13162,6552" coordsize="22,65" path="m13183,6552l13162,6617,13162,6617e" filled="f" stroked="t" strokeweight=".36pt" strokecolor="#0000FF">
                <v:path arrowok="t"/>
              </v:shape>
            </v:group>
            <v:group style="position:absolute;left:13133;top:6552;width:29;height:65" coordorigin="13133,6552" coordsize="29,65">
              <v:shape style="position:absolute;left:13133;top:6552;width:29;height:65" coordorigin="13133,6552" coordsize="29,65" path="m13162,6617l13133,6552,13133,6552e" filled="f" stroked="t" strokeweight=".36pt" strokecolor="#0000FF">
                <v:path arrowok="t"/>
              </v:shape>
            </v:group>
            <v:group style="position:absolute;left:13118;top:6552;width:14;height:29" coordorigin="13118,6552" coordsize="14,29">
              <v:shape style="position:absolute;left:13118;top:6552;width:14;height:29" coordorigin="13118,6552" coordsize="14,29" path="m13133,6552l13118,6581,13118,6581e" filled="f" stroked="t" strokeweight=".36pt" strokecolor="#0000FF">
                <v:path arrowok="t"/>
              </v:shape>
            </v:group>
            <v:group style="position:absolute;left:13284;top:6581;width:7;height:2" coordorigin="13284,6581" coordsize="7,2">
              <v:shape style="position:absolute;left:13284;top:6581;width:7;height:2" coordorigin="13284,6581" coordsize="7,0" path="m13291,6581l13284,6581,13284,6581e" filled="f" stroked="t" strokeweight=".36pt" strokecolor="#0000FF">
                <v:path arrowok="t"/>
              </v:shape>
            </v:group>
            <v:group style="position:absolute;left:2635;top:10519;width:29;height:22" coordorigin="2635,10519" coordsize="29,22">
              <v:shape style="position:absolute;left:2635;top:10519;width:29;height:22" coordorigin="2635,10519" coordsize="29,22" path="m2657,10541l2642,10541,2635,10526,2642,10519,2657,10519,2664,10526,2657,10541xe" filled="t" fillcolor="#FF00FF" stroked="f">
                <v:path arrowok="t"/>
                <v:fill type="solid"/>
              </v:shape>
            </v:group>
            <v:group style="position:absolute;left:2635;top:10519;width:29;height:22" coordorigin="2635,10519" coordsize="29,22">
              <v:shape style="position:absolute;left:2635;top:10519;width:29;height:22" coordorigin="2635,10519" coordsize="29,22" path="m2635,10526l2642,10519,2650,10519,2657,10519,2664,10526,2657,10541,2650,10541,2642,10541,2635,10526e" filled="f" stroked="t" strokeweight=".36pt" strokecolor="#FF00FF">
                <v:path arrowok="t"/>
              </v:shape>
            </v:group>
            <v:group style="position:absolute;left:8503;top:11110;width:216;height:86" coordorigin="8503,11110" coordsize="216,86">
              <v:shape style="position:absolute;left:8503;top:11110;width:216;height:86" coordorigin="8503,11110" coordsize="216,86" path="m8503,11196l8546,11110,8719,11110,8676,11196e" filled="f" stroked="t" strokeweight=".36pt" strokecolor="#FF0000">
                <v:path arrowok="t"/>
              </v:shape>
            </v:group>
            <v:group style="position:absolute;left:8590;top:11110;width:43;height:86" coordorigin="8590,11110" coordsize="43,86">
              <v:shape style="position:absolute;left:8590;top:11110;width:43;height:86" coordorigin="8590,11110" coordsize="43,86" path="m8590,11196l8633,11110,8633,11110e" filled="f" stroked="t" strokeweight=".36pt" strokecolor="#FF0000">
                <v:path arrowok="t"/>
              </v:shape>
            </v:group>
            <v:group style="position:absolute;left:13644;top:10123;width:526;height:2" coordorigin="13644,10123" coordsize="526,2">
              <v:shape style="position:absolute;left:13644;top:10123;width:526;height:2" coordorigin="13644,10123" coordsize="526,0" path="m14170,10123l13644,10123,13644,10123e" filled="f" stroked="t" strokeweight=".36pt" strokecolor="#800040">
                <v:path arrowok="t"/>
              </v:shape>
            </v:group>
            <v:group style="position:absolute;left:10915;top:3290;width:3694;height:2" coordorigin="10915,3290" coordsize="3694,2">
              <v:shape style="position:absolute;left:10915;top:3290;width:3694;height:2" coordorigin="10915,3290" coordsize="3694,0" path="m10915,3290l14609,3290e" filled="f" stroked="t" strokeweight=".36pt" strokecolor="#800040">
                <v:path arrowok="t"/>
              </v:shape>
            </v:group>
            <v:group style="position:absolute;left:13903;top:4939;width:792;height:2" coordorigin="13903,4939" coordsize="792,2">
              <v:shape style="position:absolute;left:13903;top:4939;width:792;height:2" coordorigin="13903,4939" coordsize="792,0" path="m14695,4939l13903,4939,13903,4939e" filled="f" stroked="t" strokeweight=".36pt" strokecolor="#800040">
                <v:path arrowok="t"/>
              </v:shape>
            </v:group>
            <v:group style="position:absolute;left:2635;top:10519;width:29;height:22" coordorigin="2635,10519" coordsize="29,22">
              <v:shape style="position:absolute;left:2635;top:10519;width:29;height:22" coordorigin="2635,10519" coordsize="29,22" path="m2657,10541l2642,10541,2635,10526,2642,10519,2657,10519,2664,10526,2657,10541xe" filled="t" fillcolor="#FF00FF" stroked="f">
                <v:path arrowok="t"/>
                <v:fill type="solid"/>
              </v:shape>
            </v:group>
            <v:group style="position:absolute;left:2635;top:10519;width:29;height:22" coordorigin="2635,10519" coordsize="29,22">
              <v:shape style="position:absolute;left:2635;top:10519;width:29;height:22" coordorigin="2635,10519" coordsize="29,22" path="m2635,10526l2642,10519,2650,10519,2657,10519,2664,10526,2657,10541,2650,10541,2642,10541,2635,10526e" filled="f" stroked="t" strokeweight=".36pt" strokecolor="#FF00FF">
                <v:path arrowok="t"/>
              </v:shape>
            </v:group>
            <v:group style="position:absolute;left:12586;top:11275;width:2988;height:2" coordorigin="12586,11275" coordsize="2988,2">
              <v:shape style="position:absolute;left:12586;top:11275;width:2988;height:2" coordorigin="12586,11275" coordsize="2988,0" path="m12586,11275l15574,11275e" filled="f" stroked="t" strokeweight=".360012pt" strokecolor="#000000">
                <v:path arrowok="t"/>
              </v:shape>
            </v:group>
            <v:group style="position:absolute;left:14789;top:11196;width:2;height:130" coordorigin="14789,11196" coordsize="2,130">
              <v:shape style="position:absolute;left:14789;top:11196;width:2;height:130" coordorigin="14789,11196" coordsize="0,130" path="m14789,11196l14789,11326e" filled="f" stroked="t" strokeweight=".36pt" strokecolor="#000000">
                <v:path arrowok="t"/>
              </v:shape>
            </v:group>
            <v:group style="position:absolute;left:12852;top:11196;width:2;height:130" coordorigin="12852,11196" coordsize="2,130">
              <v:shape style="position:absolute;left:12852;top:11196;width:2;height:130" coordorigin="12852,11196" coordsize="0,130" path="m12852,11326l12852,11196e" filled="f" stroked="t" strokeweight=".36pt" strokecolor="#000000">
                <v:path arrowok="t"/>
              </v:shape>
            </v:group>
            <v:group style="position:absolute;left:13118;top:11196;width:2;height:130" coordorigin="13118,11196" coordsize="2,130">
              <v:shape style="position:absolute;left:13118;top:11196;width:2;height:130" coordorigin="13118,11196" coordsize="0,130" path="m13118,11326l13118,11196e" filled="f" stroked="t" strokeweight=".36pt" strokecolor="#000000">
                <v:path arrowok="t"/>
              </v:shape>
            </v:group>
            <v:group style="position:absolute;left:13558;top:11196;width:2;height:130" coordorigin="13558,11196" coordsize="2,130">
              <v:shape style="position:absolute;left:13558;top:11196;width:2;height:130" coordorigin="13558,11196" coordsize="0,130" path="m13558,11326l13558,11196e" filled="f" stroked="t" strokeweight=".36pt" strokecolor="#000000">
                <v:path arrowok="t"/>
              </v:shape>
            </v:group>
            <v:group style="position:absolute;left:13730;top:11196;width:2;height:130" coordorigin="13730,11196" coordsize="2,130">
              <v:shape style="position:absolute;left:13730;top:11196;width:2;height:130" coordorigin="13730,11196" coordsize="0,130" path="m13730,11326l13730,11196e" filled="f" stroked="t" strokeweight=".36pt" strokecolor="#000000">
                <v:path arrowok="t"/>
              </v:shape>
            </v:group>
            <v:group style="position:absolute;left:15134;top:11275;width:2;height:50" coordorigin="15134,11275" coordsize="2,50">
              <v:shape style="position:absolute;left:15134;top:11275;width:2;height:50" coordorigin="15134,11275" coordsize="0,50" path="m15134,11275l15134,11326e" filled="f" stroked="t" strokeweight=".36pt" strokecolor="#000000">
                <v:path arrowok="t"/>
              </v:shape>
            </v:group>
            <v:group style="position:absolute;left:13997;top:11196;width:2;height:130" coordorigin="13997,11196" coordsize="2,130">
              <v:shape style="position:absolute;left:13997;top:11196;width:2;height:130" coordorigin="13997,11196" coordsize="0,130" path="m13997,11196l13997,11326e" filled="f" stroked="t" strokeweight=".36pt" strokecolor="#000000">
                <v:path arrowok="t"/>
              </v:shape>
            </v:group>
            <v:group style="position:absolute;left:13378;top:11196;width:2;height:130" coordorigin="13378,11196" coordsize="2,130">
              <v:shape style="position:absolute;left:13378;top:11196;width:2;height:130" coordorigin="13378,11196" coordsize="0,130" path="m13378,11196l13378,11326e" filled="f" stroked="t" strokeweight=".36pt" strokecolor="#000000">
                <v:path arrowok="t"/>
              </v:shape>
            </v:group>
            <v:group style="position:absolute;left:14256;top:11196;width:2;height:130" coordorigin="14256,11196" coordsize="2,130">
              <v:shape style="position:absolute;left:14256;top:11196;width:2;height:130" coordorigin="14256,11196" coordsize="0,130" path="m14256,11326l14256,11196e" filled="f" stroked="t" strokeweight=".36pt" strokecolor="#000000">
                <v:path arrowok="t"/>
              </v:shape>
            </v:group>
            <v:group style="position:absolute;left:14436;top:11196;width:2;height:130" coordorigin="14436,11196" coordsize="2,130">
              <v:shape style="position:absolute;left:14436;top:11196;width:2;height:130" coordorigin="14436,11196" coordsize="0,130" path="m14436,11326l14436,11196e" filled="f" stroked="t" strokeweight=".36pt" strokecolor="#000000">
                <v:path arrowok="t"/>
              </v:shape>
            </v:group>
            <v:group style="position:absolute;left:14609;top:11196;width:2;height:130" coordorigin="14609,11196" coordsize="2,130">
              <v:shape style="position:absolute;left:14609;top:11196;width:2;height:130" coordorigin="14609,11196" coordsize="0,130" path="m14609,11326l14609,11196e" filled="f" stroked="t" strokeweight=".36pt" strokecolor="#000000">
                <v:path arrowok="t"/>
              </v:shape>
            </v:group>
            <v:group style="position:absolute;left:14962;top:11196;width:2;height:130" coordorigin="14962,11196" coordsize="2,130">
              <v:shape style="position:absolute;left:14962;top:11196;width:2;height:130" coordorigin="14962,11196" coordsize="0,130" path="m14962,11196l14962,11326e" filled="f" stroked="t" strokeweight=".36pt" strokecolor="#000000">
                <v:path arrowok="t"/>
              </v:shape>
            </v:group>
            <v:group style="position:absolute;left:15131;top:11236;width:7;height:2" coordorigin="15131,11236" coordsize="7,2">
              <v:shape style="position:absolute;left:15131;top:11236;width:7;height:2" coordorigin="15131,11236" coordsize="7,0" path="m15131,11236l15138,11236e" filled="f" stroked="t" strokeweight="3.96pt" strokecolor="#000000">
                <v:path arrowok="t"/>
              </v:shape>
            </v:group>
            <v:group style="position:absolute;left:15314;top:11275;width:2;height:50" coordorigin="15314,11275" coordsize="2,50">
              <v:shape style="position:absolute;left:15314;top:11275;width:2;height:50" coordorigin="15314,11275" coordsize="0,50" path="m15314,11275l15314,11326e" filled="f" stroked="t" strokeweight=".36pt" strokecolor="#000000">
                <v:path arrowok="t"/>
              </v:shape>
            </v:group>
            <v:group style="position:absolute;left:12586;top:11196;width:2988;height:2" coordorigin="12586,11196" coordsize="2988,2">
              <v:shape style="position:absolute;left:12586;top:11196;width:2988;height:2" coordorigin="12586,11196" coordsize="2988,0" path="m12586,11196l15574,11196e" filled="f" stroked="t" strokeweight=".36pt" strokecolor="#000000">
                <v:path arrowok="t"/>
              </v:shape>
            </v:group>
            <v:group style="position:absolute;left:15574;top:11196;width:2;height:130" coordorigin="15574,11196" coordsize="2,130">
              <v:shape style="position:absolute;left:15574;top:11196;width:2;height:130" coordorigin="15574,11196" coordsize="0,130" path="m15574,11326l15574,11196e" filled="f" stroked="t" strokeweight=".36pt" strokecolor="#000000">
                <v:path arrowok="t"/>
              </v:shape>
            </v:group>
            <v:group style="position:absolute;left:12586;top:11196;width:2;height:130" coordorigin="12586,11196" coordsize="2,130">
              <v:shape style="position:absolute;left:12586;top:11196;width:2;height:130" coordorigin="12586,11196" coordsize="0,130" path="m12586,11196l12586,11326e" filled="f" stroked="t" strokeweight=".36pt" strokecolor="#000000">
                <v:path arrowok="t"/>
              </v:shape>
            </v:group>
            <v:group style="position:absolute;left:2218;top:9050;width:2;height:86" coordorigin="2218,9050" coordsize="2,86">
              <v:shape style="position:absolute;left:2218;top:9050;width:2;height:86" coordorigin="2218,9050" coordsize="0,86" path="m2218,9137l2218,9050e" filled="f" stroked="t" strokeweight=".36pt" strokecolor="#FF0000">
                <v:path arrowok="t"/>
              </v:shape>
            </v:group>
            <v:group style="position:absolute;left:2153;top:9216;width:122;height:2" coordorigin="2153,9216" coordsize="122,2">
              <v:shape style="position:absolute;left:2153;top:9216;width:122;height:2" coordorigin="2153,9216" coordsize="122,0" path="m2153,9216l2275,9216,2275,9216e" filled="f" stroked="t" strokeweight=".36pt" strokecolor="#0000FF">
                <v:path arrowok="t"/>
              </v:shape>
            </v:group>
            <v:group style="position:absolute;left:2214;top:9342;width:7;height:2" coordorigin="2214,9342" coordsize="7,2">
              <v:shape style="position:absolute;left:2214;top:9342;width:7;height:2" coordorigin="2214,9342" coordsize="7,0" path="m2214,9342l2221,9342e" filled="f" stroked="t" strokeweight="3.96pt" strokecolor="#0000FF">
                <v:path arrowok="t"/>
              </v:shape>
            </v:group>
            <v:group style="position:absolute;left:2214;top:9176;width:7;height:2" coordorigin="2214,9176" coordsize="7,2">
              <v:shape style="position:absolute;left:2214;top:9176;width:7;height:2" coordorigin="2214,9176" coordsize="7,0" path="m2214,9176l2221,9176e" filled="f" stroked="t" strokeweight="3.96pt" strokecolor="#0000FF">
                <v:path arrowok="t"/>
              </v:shape>
            </v:group>
            <v:group style="position:absolute;left:2153;top:9216;width:122;height:86" coordorigin="2153,9216" coordsize="122,86">
              <v:shape style="position:absolute;left:2153;top:9216;width:122;height:86" coordorigin="2153,9216" coordsize="122,86" path="m2275,9302l2153,9302,2218,9216,2275,9302xe" filled="t" fillcolor="#0000FF" stroked="f">
                <v:path arrowok="t"/>
                <v:fill type="solid"/>
              </v:shape>
            </v:group>
            <v:group style="position:absolute;left:2153;top:9216;width:122;height:86" coordorigin="2153,9216" coordsize="122,86">
              <v:shape style="position:absolute;left:2153;top:9216;width:122;height:86" coordorigin="2153,9216" coordsize="122,86" path="m2218,9216l2275,9302,2153,9302,2218,9216xe" filled="f" stroked="t" strokeweight=".36pt" strokecolor="#0000FF">
                <v:path arrowok="t"/>
              </v:shape>
            </v:group>
            <v:group style="position:absolute;left:10987;top:3110;width:29;height:22" coordorigin="10987,3110" coordsize="29,22">
              <v:shape style="position:absolute;left:10987;top:3110;width:29;height:22" coordorigin="10987,3110" coordsize="29,22" path="m11009,3132l10994,3132,10987,3118,10994,3110,11009,3110,11016,3118,11009,3132xe" filled="t" fillcolor="#FF00FF" stroked="f">
                <v:path arrowok="t"/>
                <v:fill type="solid"/>
              </v:shape>
            </v:group>
            <v:group style="position:absolute;left:10987;top:3110;width:29;height:22" coordorigin="10987,3110" coordsize="29,22">
              <v:shape style="position:absolute;left:10987;top:3110;width:29;height:22" coordorigin="10987,3110" coordsize="29,22" path="m10987,3118l10994,3110,11002,3110,11009,3110,11016,3118,11009,3132,11002,3132,10994,3132,10987,3118e" filled="f" stroked="t" strokeweight=".36pt" strokecolor="#FF00FF">
                <v:path arrowok="t"/>
              </v:shape>
            </v:group>
            <v:group style="position:absolute;left:13903;top:5018;width:792;height:2" coordorigin="13903,5018" coordsize="792,2">
              <v:shape style="position:absolute;left:13903;top:5018;width:792;height:2" coordorigin="13903,5018" coordsize="792,0" path="m14695,5018l13903,5018,13903,5018e" filled="f" stroked="t" strokeweight=".36pt" strokecolor="#800040">
                <v:path arrowok="t"/>
              </v:shape>
            </v:group>
            <v:group style="position:absolute;left:8982;top:6541;width:7;height:2" coordorigin="8982,6541" coordsize="7,2">
              <v:shape style="position:absolute;left:8982;top:6541;width:7;height:2" coordorigin="8982,6541" coordsize="7,0" path="m8982,6541l8989,6541e" filled="f" stroked="t" strokeweight="3.96pt" strokecolor="#800040">
                <v:path arrowok="t"/>
              </v:shape>
            </v:group>
            <v:group style="position:absolute;left:12326;top:3787;width:2;height:158" coordorigin="12326,3787" coordsize="2,158">
              <v:shape style="position:absolute;left:12326;top:3787;width:2;height:158" coordorigin="12326,3787" coordsize="0,158" path="m12326,3946l12326,3787,12326,3787e" filled="f" stroked="t" strokeweight=".36pt" strokecolor="#800040">
                <v:path arrowok="t"/>
              </v:shape>
            </v:group>
            <v:group style="position:absolute;left:9072;top:10123;width:526;height:2" coordorigin="9072,10123" coordsize="526,2">
              <v:shape style="position:absolute;left:9072;top:10123;width:526;height:2" coordorigin="9072,10123" coordsize="526,0" path="m9598,10123l9072,10123,9072,10123e" filled="f" stroked="t" strokeweight=".36pt" strokecolor="#800040">
                <v:path arrowok="t"/>
              </v:shape>
            </v:group>
            <v:group style="position:absolute;left:9684;top:5018;width:1764;height:2" coordorigin="9684,5018" coordsize="1764,2">
              <v:shape style="position:absolute;left:9684;top:5018;width:1764;height:2" coordorigin="9684,5018" coordsize="1764,0" path="m9684,5018l11448,5018e" filled="f" stroked="t" strokeweight=".36pt" strokecolor="#800040">
                <v:path arrowok="t"/>
              </v:shape>
            </v:group>
            <v:group style="position:absolute;left:11167;top:5004;width:22;height:22" coordorigin="11167,5004" coordsize="22,22">
              <v:shape style="position:absolute;left:11167;top:5004;width:22;height:22" coordorigin="11167,5004" coordsize="22,22" path="m11174,5026l11167,5011,11174,5004,11189,5011,11174,5026xe" filled="t" fillcolor="#FF00FF" stroked="f">
                <v:path arrowok="t"/>
                <v:fill type="solid"/>
              </v:shape>
            </v:group>
            <v:group style="position:absolute;left:11167;top:5004;width:22;height:22" coordorigin="11167,5004" coordsize="22,22">
              <v:shape style="position:absolute;left:11167;top:5004;width:22;height:22" coordorigin="11167,5004" coordsize="22,22" path="m11167,5011l11174,5004,11189,5011,11174,5026,11167,5011e" filled="f" stroked="t" strokeweight=".36pt" strokecolor="#FF00FF">
                <v:path arrowok="t"/>
              </v:shape>
            </v:group>
            <v:group style="position:absolute;left:6343;top:10865;width:2;height:245" coordorigin="6343,10865" coordsize="2,245">
              <v:shape style="position:absolute;left:6343;top:10865;width:2;height:245" coordorigin="6343,10865" coordsize="0,245" path="m6343,11110l6343,10865,6343,10865e" filled="f" stroked="t" strokeweight=".36pt" strokecolor="#800040">
                <v:path arrowok="t"/>
              </v:shape>
            </v:group>
            <v:group style="position:absolute;left:7574;top:10944;width:2;height:166" coordorigin="7574,10944" coordsize="2,166">
              <v:shape style="position:absolute;left:7574;top:10944;width:2;height:166" coordorigin="7574,10944" coordsize="0,166" path="m7574,11110l7574,10944,7574,10944e" filled="f" stroked="t" strokeweight=".36pt" strokecolor="#800040">
                <v:path arrowok="t"/>
              </v:shape>
            </v:group>
            <v:group style="position:absolute;left:5998;top:10454;width:439;height:2" coordorigin="5998,10454" coordsize="439,2">
              <v:shape style="position:absolute;left:5998;top:10454;width:439;height:2" coordorigin="5998,10454" coordsize="439,0" path="m5998,10454l6437,10454e" filled="f" stroked="t" strokeweight=".36pt" strokecolor="#800040">
                <v:path arrowok="t"/>
              </v:shape>
            </v:group>
            <v:group style="position:absolute;left:7560;top:10440;width:29;height:22" coordorigin="7560,10440" coordsize="29,22">
              <v:shape style="position:absolute;left:7560;top:10440;width:29;height:22" coordorigin="7560,10440" coordsize="29,22" path="m7582,10462l7567,10462,7560,10447,7567,10440,7582,10440,7589,10447,7582,10462xe" filled="t" fillcolor="#FF00FF" stroked="f">
                <v:path arrowok="t"/>
                <v:fill type="solid"/>
              </v:shape>
            </v:group>
            <v:group style="position:absolute;left:7560;top:10440;width:29;height:22" coordorigin="7560,10440" coordsize="29,22">
              <v:shape style="position:absolute;left:7560;top:10440;width:29;height:22" coordorigin="7560,10440" coordsize="29,22" path="m7560,10447l7567,10440,7574,10440,7582,10440,7589,10447,7582,10462,7574,10462,7567,10462,7560,10447e" filled="f" stroked="t" strokeweight=".36pt" strokecolor="#FF00FF">
                <v:path arrowok="t"/>
              </v:shape>
            </v:group>
            <v:group style="position:absolute;left:6343;top:10786;width:2;height:79" coordorigin="6343,10786" coordsize="2,79">
              <v:shape style="position:absolute;left:6343;top:10786;width:2;height:79" coordorigin="6343,10786" coordsize="0,79" path="m6343,10786l6343,10865e" filled="f" stroked="t" strokeweight=".36pt" strokecolor="#FF0000">
                <v:path arrowok="t"/>
              </v:shape>
            </v:group>
            <v:group style="position:absolute;left:6343;top:10620;width:2;height:79" coordorigin="6343,10620" coordsize="2,79">
              <v:shape style="position:absolute;left:6343;top:10620;width:2;height:79" coordorigin="6343,10620" coordsize="0,79" path="m6343,10699l6343,10620e" filled="f" stroked="t" strokeweight=".36pt" strokecolor="#FF0000">
                <v:path arrowok="t"/>
              </v:shape>
            </v:group>
            <v:group style="position:absolute;left:6300;top:10757;width:94;height:2" coordorigin="6300,10757" coordsize="94,2">
              <v:shape style="position:absolute;left:6300;top:10757;width:94;height:2" coordorigin="6300,10757" coordsize="94,0" path="m6300,10757l6394,10757,6394,10757e" filled="f" stroked="t" strokeweight=".36pt" strokecolor="#0000FF">
                <v:path arrowok="t"/>
              </v:shape>
            </v:group>
            <v:group style="position:absolute;left:6300;top:10728;width:94;height:2" coordorigin="6300,10728" coordsize="94,2">
              <v:shape style="position:absolute;left:6300;top:10728;width:94;height:2" coordorigin="6300,10728" coordsize="94,0" path="m6300,10728l6394,10728,6394,10728e" filled="f" stroked="t" strokeweight=".36pt" strokecolor="#0000FF">
                <v:path arrowok="t"/>
              </v:shape>
            </v:group>
            <v:group style="position:absolute;left:6340;top:10714;width:7;height:2" coordorigin="6340,10714" coordsize="7,2">
              <v:shape style="position:absolute;left:6340;top:10714;width:7;height:2" coordorigin="6340,10714" coordsize="7,0" path="m6340,10714l6347,10714e" filled="f" stroked="t" strokeweight="1.44pt" strokecolor="#0000FF">
                <v:path arrowok="t"/>
              </v:shape>
            </v:group>
            <v:group style="position:absolute;left:6340;top:10771;width:7;height:2" coordorigin="6340,10771" coordsize="7,2">
              <v:shape style="position:absolute;left:6340;top:10771;width:7;height:2" coordorigin="6340,10771" coordsize="7,0" path="m6340,10771l6347,10771e" filled="f" stroked="t" strokeweight="1.44pt" strokecolor="#0000FF">
                <v:path arrowok="t"/>
              </v:shape>
            </v:group>
            <v:group style="position:absolute;left:6343;top:10454;width:2;height:166" coordorigin="6343,10454" coordsize="2,166">
              <v:shape style="position:absolute;left:6343;top:10454;width:2;height:166" coordorigin="6343,10454" coordsize="0,166" path="m6343,10620l6343,10454,6343,10454e" filled="f" stroked="t" strokeweight=".36pt" strokecolor="#800040">
                <v:path arrowok="t"/>
              </v:shape>
            </v:group>
            <v:group style="position:absolute;left:3794;top:4939;width:2;height:79" coordorigin="3794,4939" coordsize="2,79">
              <v:shape style="position:absolute;left:3794;top:4939;width:2;height:79" coordorigin="3794,4939" coordsize="0,79" path="m3794,4939l3794,5018e" filled="f" stroked="t" strokeweight=".36pt" strokecolor="#FF0000">
                <v:path arrowok="t"/>
              </v:shape>
            </v:group>
            <v:group style="position:absolute;left:3794;top:4774;width:2;height:79" coordorigin="3794,4774" coordsize="2,79">
              <v:shape style="position:absolute;left:3794;top:4774;width:2;height:79" coordorigin="3794,4774" coordsize="0,79" path="m3794,4853l3794,4774e" filled="f" stroked="t" strokeweight=".36pt" strokecolor="#FF0000">
                <v:path arrowok="t"/>
              </v:shape>
            </v:group>
            <v:group style="position:absolute;left:3751;top:4910;width:86;height:2" coordorigin="3751,4910" coordsize="86,2">
              <v:shape style="position:absolute;left:3751;top:4910;width:86;height:2" coordorigin="3751,4910" coordsize="86,0" path="m3751,4910l3838,4910,3838,4910e" filled="f" stroked="t" strokeweight=".36pt" strokecolor="#0000FF">
                <v:path arrowok="t"/>
              </v:shape>
            </v:group>
            <v:group style="position:absolute;left:3751;top:4882;width:86;height:2" coordorigin="3751,4882" coordsize="86,2">
              <v:shape style="position:absolute;left:3751;top:4882;width:86;height:2" coordorigin="3751,4882" coordsize="86,0" path="m3751,4882l3838,4882,3838,4882e" filled="f" stroked="t" strokeweight=".36pt" strokecolor="#0000FF">
                <v:path arrowok="t"/>
              </v:shape>
            </v:group>
            <v:group style="position:absolute;left:3791;top:4867;width:7;height:2" coordorigin="3791,4867" coordsize="7,2">
              <v:shape style="position:absolute;left:3791;top:4867;width:7;height:2" coordorigin="3791,4867" coordsize="7,0" path="m3791,4867l3798,4867e" filled="f" stroked="t" strokeweight="1.44pt" strokecolor="#0000FF">
                <v:path arrowok="t"/>
              </v:shape>
            </v:group>
            <v:group style="position:absolute;left:3791;top:4925;width:7;height:2" coordorigin="3791,4925" coordsize="7,2">
              <v:shape style="position:absolute;left:3791;top:4925;width:7;height:2" coordorigin="3791,4925" coordsize="7,0" path="m3791,4925l3798,4925e" filled="f" stroked="t" strokeweight="1.44pt" strokecolor="#0000FF">
                <v:path arrowok="t"/>
              </v:shape>
            </v:group>
            <v:group style="position:absolute;left:7574;top:10368;width:2;height:86" coordorigin="7574,10368" coordsize="2,86">
              <v:shape style="position:absolute;left:7574;top:10368;width:2;height:86" coordorigin="7574,10368" coordsize="0,86" path="m7574,10454l7574,10368,7574,10368e" filled="f" stroked="t" strokeweight=".36pt" strokecolor="#800040">
                <v:path arrowok="t"/>
              </v:shape>
            </v:group>
            <v:group style="position:absolute;left:6437;top:10454;width:86;height:2" coordorigin="6437,10454" coordsize="86,2">
              <v:shape style="position:absolute;left:6437;top:10454;width:86;height:2" coordorigin="6437,10454" coordsize="86,0" path="m6523,10454l6437,10454e" filled="f" stroked="t" strokeweight=".36pt" strokecolor="#FF0000">
                <v:path arrowok="t"/>
              </v:shape>
            </v:group>
            <v:group style="position:absolute;left:6782;top:10454;width:94;height:2" coordorigin="6782,10454" coordsize="94,2">
              <v:shape style="position:absolute;left:6782;top:10454;width:94;height:2" coordorigin="6782,10454" coordsize="94,0" path="m6782,10454l6876,10454e" filled="f" stroked="t" strokeweight=".36pt" strokecolor="#FF0000">
                <v:path arrowok="t"/>
              </v:shape>
            </v:group>
            <v:group style="position:absolute;left:6523;top:10426;width:29;height:29" coordorigin="6523,10426" coordsize="29,29">
              <v:shape style="position:absolute;left:6523;top:10426;width:29;height:29" coordorigin="6523,10426" coordsize="29,29" path="m6523,10454l6552,10426,6552,10426e" filled="f" stroked="t" strokeweight=".36pt" strokecolor="#0000FF">
                <v:path arrowok="t"/>
              </v:shape>
            </v:group>
            <v:group style="position:absolute;left:6552;top:10426;width:50;height:50" coordorigin="6552,10426" coordsize="50,50">
              <v:shape style="position:absolute;left:6552;top:10426;width:50;height:50" coordorigin="6552,10426" coordsize="50,50" path="m6552,10426l6602,10476,6602,10476e" filled="f" stroked="t" strokeweight=".36pt" strokecolor="#0000FF">
                <v:path arrowok="t"/>
              </v:shape>
            </v:group>
            <v:group style="position:absolute;left:6602;top:10426;width:50;height:50" coordorigin="6602,10426" coordsize="50,50">
              <v:shape style="position:absolute;left:6602;top:10426;width:50;height:50" coordorigin="6602,10426" coordsize="50,50" path="m6602,10476l6653,10426,6653,10426e" filled="f" stroked="t" strokeweight=".36pt" strokecolor="#0000FF">
                <v:path arrowok="t"/>
              </v:shape>
            </v:group>
            <v:group style="position:absolute;left:6653;top:10426;width:58;height:50" coordorigin="6653,10426" coordsize="58,50">
              <v:shape style="position:absolute;left:6653;top:10426;width:58;height:50" coordorigin="6653,10426" coordsize="58,50" path="m6653,10426l6710,10476,6710,10476e" filled="f" stroked="t" strokeweight=".36pt" strokecolor="#0000FF">
                <v:path arrowok="t"/>
              </v:shape>
            </v:group>
            <v:group style="position:absolute;left:6710;top:10426;width:50;height:50" coordorigin="6710,10426" coordsize="50,50">
              <v:shape style="position:absolute;left:6710;top:10426;width:50;height:50" coordorigin="6710,10426" coordsize="50,50" path="m6710,10476l6761,10426,6761,10426e" filled="f" stroked="t" strokeweight=".36pt" strokecolor="#0000FF">
                <v:path arrowok="t"/>
              </v:shape>
            </v:group>
            <v:group style="position:absolute;left:6761;top:10426;width:22;height:29" coordorigin="6761,10426" coordsize="22,29">
              <v:shape style="position:absolute;left:6761;top:10426;width:22;height:29" coordorigin="6761,10426" coordsize="22,29" path="m6761,10426l6782,10454,6782,10454e" filled="f" stroked="t" strokeweight=".36pt" strokecolor="#0000FF">
                <v:path arrowok="t"/>
              </v:shape>
            </v:group>
            <v:group style="position:absolute;left:4500;top:5105;width:2;height:79" coordorigin="4500,5105" coordsize="2,79">
              <v:shape style="position:absolute;left:4500;top:5105;width:2;height:79" coordorigin="4500,5105" coordsize="0,79" path="m4500,5105l4500,5184e" filled="f" stroked="t" strokeweight=".36pt" strokecolor="#FF0000">
                <v:path arrowok="t"/>
              </v:shape>
            </v:group>
            <v:group style="position:absolute;left:4500;top:4774;width:2;height:79" coordorigin="4500,4774" coordsize="2,79">
              <v:shape style="position:absolute;left:4500;top:4774;width:2;height:79" coordorigin="4500,4774" coordsize="0,79" path="m4500,4853l4500,4774e" filled="f" stroked="t" strokeweight=".36pt" strokecolor="#FF0000">
                <v:path arrowok="t"/>
              </v:shape>
            </v:group>
            <v:group style="position:absolute;left:4471;top:5076;width:29;height:29" coordorigin="4471,5076" coordsize="29,29">
              <v:shape style="position:absolute;left:4471;top:5076;width:29;height:29" coordorigin="4471,5076" coordsize="29,29" path="m4500,5105l4471,5076,4471,5076e" filled="f" stroked="t" strokeweight=".36pt" strokecolor="#0000FF">
                <v:path arrowok="t"/>
              </v:shape>
            </v:group>
            <v:group style="position:absolute;left:4471;top:5026;width:58;height:50" coordorigin="4471,5026" coordsize="58,50">
              <v:shape style="position:absolute;left:4471;top:5026;width:58;height:50" coordorigin="4471,5026" coordsize="58,50" path="m4471,5076l4529,5026,4529,5026e" filled="f" stroked="t" strokeweight=".36pt" strokecolor="#0000FF">
                <v:path arrowok="t"/>
              </v:shape>
            </v:group>
            <v:group style="position:absolute;left:4471;top:4975;width:58;height:50" coordorigin="4471,4975" coordsize="58,50">
              <v:shape style="position:absolute;left:4471;top:4975;width:58;height:50" coordorigin="4471,4975" coordsize="58,50" path="m4529,5026l4471,4975,4471,4975e" filled="f" stroked="t" strokeweight=".36pt" strokecolor="#0000FF">
                <v:path arrowok="t"/>
              </v:shape>
            </v:group>
            <v:group style="position:absolute;left:4471;top:4932;width:58;height:43" coordorigin="4471,4932" coordsize="58,43">
              <v:shape style="position:absolute;left:4471;top:4932;width:58;height:43" coordorigin="4471,4932" coordsize="58,43" path="m4471,4975l4529,4932,4529,4932e" filled="f" stroked="t" strokeweight=".36pt" strokecolor="#0000FF">
                <v:path arrowok="t"/>
              </v:shape>
            </v:group>
            <v:group style="position:absolute;left:4471;top:4882;width:58;height:50" coordorigin="4471,4882" coordsize="58,50">
              <v:shape style="position:absolute;left:4471;top:4882;width:58;height:50" coordorigin="4471,4882" coordsize="58,50" path="m4529,4932l4471,4882,4471,4882e" filled="f" stroked="t" strokeweight=".36pt" strokecolor="#0000FF">
                <v:path arrowok="t"/>
              </v:shape>
            </v:group>
            <v:group style="position:absolute;left:4471;top:4853;width:29;height:29" coordorigin="4471,4853" coordsize="29,29">
              <v:shape style="position:absolute;left:4471;top:4853;width:29;height:29" coordorigin="4471,4853" coordsize="29,29" path="m4471,4882l4500,4853,4500,4853e" filled="f" stroked="t" strokeweight=".36pt" strokecolor="#0000FF">
                <v:path arrowok="t"/>
              </v:shape>
            </v:group>
            <v:group style="position:absolute;left:6329;top:10440;width:29;height:22" coordorigin="6329,10440" coordsize="29,22">
              <v:shape style="position:absolute;left:6329;top:10440;width:29;height:22" coordorigin="6329,10440" coordsize="29,22" path="m6350,10462l6336,10462,6329,10447,6336,10440,6350,10440,6358,10447,6350,10462xe" filled="t" fillcolor="#FF00FF" stroked="f">
                <v:path arrowok="t"/>
                <v:fill type="solid"/>
              </v:shape>
            </v:group>
            <v:group style="position:absolute;left:6329;top:10440;width:29;height:22" coordorigin="6329,10440" coordsize="29,22">
              <v:shape style="position:absolute;left:6329;top:10440;width:29;height:22" coordorigin="6329,10440" coordsize="29,22" path="m6329,10447l6336,10440,6343,10440,6350,10440,6358,10447,6350,10462,6343,10462,6336,10462,6329,10447e" filled="f" stroked="t" strokeweight=".36pt" strokecolor="#FF00FF">
                <v:path arrowok="t"/>
              </v:shape>
            </v:group>
            <v:group style="position:absolute;left:7488;top:11110;width:180;height:2" coordorigin="7488,11110" coordsize="180,2">
              <v:shape style="position:absolute;left:7488;top:11110;width:180;height:2" coordorigin="7488,11110" coordsize="180,0" path="m7488,11110l7668,11110,7668,11110e" filled="f" stroked="t" strokeweight=".36pt" strokecolor="#FF0000">
                <v:path arrowok="t"/>
              </v:shape>
            </v:group>
            <v:group style="position:absolute;left:7517;top:11138;width:122;height:2" coordorigin="7517,11138" coordsize="122,2">
              <v:shape style="position:absolute;left:7517;top:11138;width:122;height:2" coordorigin="7517,11138" coordsize="122,0" path="m7517,11138l7639,11138,7639,11138e" filled="f" stroked="t" strokeweight=".36pt" strokecolor="#FF0000">
                <v:path arrowok="t"/>
              </v:shape>
            </v:group>
            <v:group style="position:absolute;left:7546;top:11160;width:65;height:2" coordorigin="7546,11160" coordsize="65,2">
              <v:shape style="position:absolute;left:7546;top:11160;width:65;height:2" coordorigin="7546,11160" coordsize="65,0" path="m7610,11160l7546,11160,7546,11160e" filled="f" stroked="t" strokeweight=".36pt" strokecolor="#FF0000">
                <v:path arrowok="t"/>
              </v:shape>
            </v:group>
            <v:group style="position:absolute;left:7567;top:11189;width:22;height:2" coordorigin="7567,11189" coordsize="22,2">
              <v:shape style="position:absolute;left:7567;top:11189;width:22;height:2" coordorigin="7567,11189" coordsize="22,0" path="m7567,11189l7589,11189,7589,11189e" filled="f" stroked="t" strokeweight=".36pt" strokecolor="#FF0000">
                <v:path arrowok="t"/>
              </v:shape>
            </v:group>
            <v:group style="position:absolute;left:4766;top:2794;width:259;height:2" coordorigin="4766,2794" coordsize="259,2">
              <v:shape style="position:absolute;left:4766;top:2794;width:259;height:2" coordorigin="4766,2794" coordsize="259,0" path="m4766,2794l5026,2794,5026,2794e" filled="f" stroked="t" strokeweight=".36pt" strokecolor="#800040">
                <v:path arrowok="t"/>
              </v:shape>
            </v:group>
            <v:group style="position:absolute;left:7574;top:10534;width:2;height:86" coordorigin="7574,10534" coordsize="2,86">
              <v:shape style="position:absolute;left:7574;top:10534;width:2;height:86" coordorigin="7574,10534" coordsize="0,86" path="m7574,10620l7574,10534e" filled="f" stroked="t" strokeweight=".36pt" strokecolor="#FF0000">
                <v:path arrowok="t"/>
              </v:shape>
            </v:group>
            <v:group style="position:absolute;left:7574;top:10865;width:2;height:79" coordorigin="7574,10865" coordsize="2,79">
              <v:shape style="position:absolute;left:7574;top:10865;width:2;height:79" coordorigin="7574,10865" coordsize="0,79" path="m7574,10865l7574,10944e" filled="f" stroked="t" strokeweight=".36pt" strokecolor="#FF0000">
                <v:path arrowok="t"/>
              </v:shape>
            </v:group>
            <v:group style="position:absolute;left:7574;top:10620;width:29;height:22" coordorigin="7574,10620" coordsize="29,22">
              <v:shape style="position:absolute;left:7574;top:10620;width:29;height:22" coordorigin="7574,10620" coordsize="29,22" path="m7574,10620l7603,10642,7603,10642e" filled="f" stroked="t" strokeweight=".36pt" strokecolor="#0000FF">
                <v:path arrowok="t"/>
              </v:shape>
            </v:group>
            <v:group style="position:absolute;left:7553;top:10642;width:50;height:50" coordorigin="7553,10642" coordsize="50,50">
              <v:shape style="position:absolute;left:7553;top:10642;width:50;height:50" coordorigin="7553,10642" coordsize="50,50" path="m7603,10642l7553,10692,7553,10692e" filled="f" stroked="t" strokeweight=".36pt" strokecolor="#0000FF">
                <v:path arrowok="t"/>
              </v:shape>
            </v:group>
            <v:group style="position:absolute;left:7553;top:10692;width:50;height:50" coordorigin="7553,10692" coordsize="50,50">
              <v:shape style="position:absolute;left:7553;top:10692;width:50;height:50" coordorigin="7553,10692" coordsize="50,50" path="m7553,10692l7603,10742,7603,10742e" filled="f" stroked="t" strokeweight=".36pt" strokecolor="#0000FF">
                <v:path arrowok="t"/>
              </v:shape>
            </v:group>
            <v:group style="position:absolute;left:7553;top:10742;width:50;height:50" coordorigin="7553,10742" coordsize="50,50">
              <v:shape style="position:absolute;left:7553;top:10742;width:50;height:50" coordorigin="7553,10742" coordsize="50,50" path="m7603,10742l7553,10793,7553,10793e" filled="f" stroked="t" strokeweight=".36pt" strokecolor="#0000FF">
                <v:path arrowok="t"/>
              </v:shape>
            </v:group>
            <v:group style="position:absolute;left:7553;top:10793;width:50;height:50" coordorigin="7553,10793" coordsize="50,50">
              <v:shape style="position:absolute;left:7553;top:10793;width:50;height:50" coordorigin="7553,10793" coordsize="50,50" path="m7553,10793l7603,10843,7603,10843e" filled="f" stroked="t" strokeweight=".36pt" strokecolor="#0000FF">
                <v:path arrowok="t"/>
              </v:shape>
            </v:group>
            <v:group style="position:absolute;left:7574;top:10843;width:29;height:22" coordorigin="7574,10843" coordsize="29,22">
              <v:shape style="position:absolute;left:7574;top:10843;width:29;height:22" coordorigin="7574,10843" coordsize="29,22" path="m7603,10843l7574,10865,7574,10865e" filled="f" stroked="t" strokeweight=".36pt" strokecolor="#0000FF">
                <v:path arrowok="t"/>
              </v:shape>
            </v:group>
            <v:group style="position:absolute;left:3888;top:3290;width:1138;height:2" coordorigin="3888,3290" coordsize="1138,2">
              <v:shape style="position:absolute;left:3888;top:3290;width:1138;height:2" coordorigin="3888,3290" coordsize="1138,0" path="m3888,3290l5026,3290e" filled="f" stroked="t" strokeweight=".360012pt" strokecolor="#800040">
                <v:path arrowok="t"/>
              </v:shape>
            </v:group>
            <v:group style="position:absolute;left:4219;top:3276;width:29;height:22" coordorigin="4219,3276" coordsize="29,22">
              <v:shape style="position:absolute;left:4219;top:3276;width:29;height:22" coordorigin="4219,3276" coordsize="29,22" path="m4241,3298l4226,3298,4219,3283,4226,3276,4241,3276,4248,3283,4241,3298xe" filled="t" fillcolor="#FF00FF" stroked="f">
                <v:path arrowok="t"/>
                <v:fill type="solid"/>
              </v:shape>
            </v:group>
            <v:group style="position:absolute;left:4219;top:3276;width:29;height:22" coordorigin="4219,3276" coordsize="29,22">
              <v:shape style="position:absolute;left:4219;top:3276;width:29;height:22" coordorigin="4219,3276" coordsize="29,22" path="m4219,3283l4226,3276,4234,3276,4241,3276,4248,3283,4241,3298,4234,3298,4226,3298,4219,3283e" filled="f" stroked="t" strokeweight=".36pt" strokecolor="#FF00FF">
                <v:path arrowok="t"/>
              </v:shape>
            </v:group>
            <v:group style="position:absolute;left:6782;top:10210;width:533;height:2" coordorigin="6782,10210" coordsize="533,2">
              <v:shape style="position:absolute;left:6782;top:10210;width:533;height:2" coordorigin="6782,10210" coordsize="533,0" path="m7315,10210l6782,10210,6782,10210e" filled="f" stroked="t" strokeweight=".36pt" strokecolor="#800040">
                <v:path arrowok="t"/>
              </v:shape>
            </v:group>
            <v:group style="position:absolute;left:3794;top:4687;width:2;height:86" coordorigin="3794,4687" coordsize="2,86">
              <v:shape style="position:absolute;left:3794;top:4687;width:2;height:86" coordorigin="3794,4687" coordsize="0,86" path="m3794,4774l3794,4687,3794,4687e" filled="f" stroked="t" strokeweight=".36pt" strokecolor="#800040">
                <v:path arrowok="t"/>
              </v:shape>
            </v:group>
            <v:group style="position:absolute;left:3780;top:4673;width:29;height:29" coordorigin="3780,4673" coordsize="29,29">
              <v:shape style="position:absolute;left:3780;top:4673;width:29;height:29" coordorigin="3780,4673" coordsize="29,29" path="m3802,4702l3787,4702,3780,4694,3780,4680,3787,4673,3802,4673,3809,4680,3809,4694,3802,4702xe" filled="t" fillcolor="#FF00FF" stroked="f">
                <v:path arrowok="t"/>
                <v:fill type="solid"/>
              </v:shape>
            </v:group>
            <v:group style="position:absolute;left:3780;top:4673;width:29;height:29" coordorigin="3780,4673" coordsize="29,29">
              <v:shape style="position:absolute;left:3780;top:4673;width:29;height:29" coordorigin="3780,4673" coordsize="29,29" path="m3780,4687l3780,4680,3787,4673,3794,4673,3802,4673,3809,4680,3809,4687,3809,4694,3802,4702,3794,4702,3787,4702,3780,4694,3780,4687e" filled="f" stroked="t" strokeweight=".36pt" strokecolor="#FF00FF">
                <v:path arrowok="t"/>
              </v:shape>
            </v:group>
            <v:group style="position:absolute;left:1951;top:7243;width:1318;height:2" coordorigin="1951,7243" coordsize="1318,2">
              <v:shape style="position:absolute;left:1951;top:7243;width:1318;height:2" coordorigin="1951,7243" coordsize="1318,0" path="m1951,7243l3269,7243e" filled="f" stroked="t" strokeweight=".36pt" strokecolor="#800040">
                <v:path arrowok="t"/>
              </v:shape>
            </v:group>
            <v:group style="position:absolute;left:1948;top:7283;width:7;height:2" coordorigin="1948,7283" coordsize="7,2">
              <v:shape style="position:absolute;left:1948;top:7283;width:7;height:2" coordorigin="1948,7283" coordsize="7,0" path="m1948,7283l1955,7283e" filled="f" stroked="t" strokeweight="3.96pt" strokecolor="#800040">
                <v:path arrowok="t"/>
              </v:shape>
            </v:group>
            <v:group style="position:absolute;left:2916;top:4442;width:2;height:86" coordorigin="2916,4442" coordsize="2,86">
              <v:shape style="position:absolute;left:2916;top:4442;width:2;height:86" coordorigin="2916,4442" coordsize="0,86" path="m2916,4442l2916,4529e" filled="f" stroked="t" strokeweight=".36pt" strokecolor="#FF0000">
                <v:path arrowok="t"/>
              </v:shape>
            </v:group>
            <v:group style="position:absolute;left:2916;top:4277;width:2;height:86" coordorigin="2916,4277" coordsize="2,86">
              <v:shape style="position:absolute;left:2916;top:4277;width:2;height:86" coordorigin="2916,4277" coordsize="0,86" path="m2916,4363l2916,4277e" filled="f" stroked="t" strokeweight=".36pt" strokecolor="#FF0000">
                <v:path arrowok="t"/>
              </v:shape>
            </v:group>
            <v:group style="position:absolute;left:2912;top:4374;width:7;height:2" coordorigin="2912,4374" coordsize="7,2">
              <v:shape style="position:absolute;left:2912;top:4374;width:7;height:2" coordorigin="2912,4374" coordsize="7,0" path="m2912,4374l2920,4374e" filled="f" stroked="t" strokeweight="1.08pt" strokecolor="#0000FF">
                <v:path arrowok="t"/>
              </v:shape>
            </v:group>
            <v:group style="position:absolute;left:2912;top:4432;width:7;height:2" coordorigin="2912,4432" coordsize="7,2">
              <v:shape style="position:absolute;left:2912;top:4432;width:7;height:2" coordorigin="2912,4432" coordsize="7,0" path="m2912,4432l2920,4432e" filled="f" stroked="t" strokeweight="1.08pt" strokecolor="#0000FF">
                <v:path arrowok="t"/>
              </v:shape>
            </v:group>
            <v:group style="position:absolute;left:12240;top:3946;width:173;height:2" coordorigin="12240,3946" coordsize="173,2">
              <v:shape style="position:absolute;left:12240;top:3946;width:173;height:2" coordorigin="12240,3946" coordsize="173,0" path="m12240,3946l12413,3946,12413,3946e" filled="f" stroked="t" strokeweight=".36pt" strokecolor="#FF0000">
                <v:path arrowok="t"/>
              </v:shape>
            </v:group>
            <v:group style="position:absolute;left:12262;top:3974;width:122;height:2" coordorigin="12262,3974" coordsize="122,2">
              <v:shape style="position:absolute;left:12262;top:3974;width:122;height:2" coordorigin="12262,3974" coordsize="122,0" path="m12262,3974l12384,3974,12384,3974e" filled="f" stroked="t" strokeweight=".36pt" strokecolor="#FF0000">
                <v:path arrowok="t"/>
              </v:shape>
            </v:group>
            <v:group style="position:absolute;left:12290;top:3996;width:72;height:2" coordorigin="12290,3996" coordsize="72,2">
              <v:shape style="position:absolute;left:12290;top:3996;width:72;height:2" coordorigin="12290,3996" coordsize="72,0" path="m12362,3996l12290,3996,12290,3996e" filled="f" stroked="t" strokeweight=".36pt" strokecolor="#FF0000">
                <v:path arrowok="t"/>
              </v:shape>
            </v:group>
            <v:group style="position:absolute;left:12312;top:4025;width:22;height:2" coordorigin="12312,4025" coordsize="22,2">
              <v:shape style="position:absolute;left:12312;top:4025;width:22;height:2" coordorigin="12312,4025" coordsize="22,0" path="m12312,4025l12334,4025,12334,4025e" filled="f" stroked="t" strokeweight=".36pt" strokecolor="#FF0000">
                <v:path arrowok="t"/>
              </v:shape>
            </v:group>
            <v:group style="position:absolute;left:13288;top:4237;width:7;height:2" coordorigin="13288,4237" coordsize="7,2">
              <v:shape style="position:absolute;left:13288;top:4237;width:7;height:2" coordorigin="13288,4237" coordsize="7,0" path="m13288,4237l13295,4237e" filled="f" stroked="t" strokeweight="3.96pt" strokecolor="#800040">
                <v:path arrowok="t"/>
              </v:shape>
            </v:group>
            <v:group style="position:absolute;left:13277;top:4262;width:22;height:22" coordorigin="13277,4262" coordsize="22,22">
              <v:shape style="position:absolute;left:13277;top:4262;width:22;height:22" coordorigin="13277,4262" coordsize="22,22" path="m13284,4284l13277,4270,13284,4262,13298,4270,13284,4284xe" filled="t" fillcolor="#FF00FF" stroked="f">
                <v:path arrowok="t"/>
                <v:fill type="solid"/>
              </v:shape>
            </v:group>
            <v:group style="position:absolute;left:13277;top:4262;width:22;height:22" coordorigin="13277,4262" coordsize="22,22">
              <v:shape style="position:absolute;left:13277;top:4262;width:22;height:22" coordorigin="13277,4262" coordsize="22,22" path="m13277,4270l13284,4262,13298,4270,13284,4284,13277,4270e" filled="f" stroked="t" strokeweight=".36pt" strokecolor="#FF00FF">
                <v:path arrowok="t"/>
              </v:shape>
            </v:group>
            <v:group style="position:absolute;left:5026;top:3787;width:94;height:2" coordorigin="5026,3787" coordsize="94,2">
              <v:shape style="position:absolute;left:5026;top:3787;width:94;height:2" coordorigin="5026,3787" coordsize="94,0" path="m5119,3787l5026,3787e" filled="f" stroked="t" strokeweight=".36pt" strokecolor="#FF0000">
                <v:path arrowok="t"/>
              </v:shape>
            </v:group>
            <v:group style="position:absolute;left:5465;top:3787;width:94;height:2" coordorigin="5465,3787" coordsize="94,2">
              <v:shape style="position:absolute;left:5465;top:3787;width:94;height:2" coordorigin="5465,3787" coordsize="94,0" path="m5465,3787l5558,3787e" filled="f" stroked="t" strokeweight=".36pt" strokecolor="#FF0000">
                <v:path arrowok="t"/>
              </v:shape>
            </v:group>
            <v:group style="position:absolute;left:5119;top:3745;width:43;height:42" coordorigin="5119,3745" coordsize="43,42">
              <v:shape style="position:absolute;left:5119;top:3745;width:43;height:42" coordorigin="5119,3745" coordsize="43,42" path="m5162,3745l5142,3746,5126,3758,5119,3778,5119,3782,5120,3787e" filled="f" stroked="t" strokeweight=".36pt" strokecolor="#0000FF">
                <v:path arrowok="t"/>
              </v:shape>
            </v:group>
            <v:group style="position:absolute;left:5175;top:3750;width:16;height:35" coordorigin="5175,3750" coordsize="16,35">
              <v:shape style="position:absolute;left:5175;top:3750;width:16;height:35" coordorigin="5175,3750" coordsize="16,35" path="m5191,3785l5188,3765,5175,3750e" filled="f" stroked="t" strokeweight=".36pt" strokecolor="#0000FF">
                <v:path arrowok="t"/>
              </v:shape>
            </v:group>
            <v:group style="position:absolute;left:5205;top:3745;width:43;height:42" coordorigin="5205,3745" coordsize="43,42">
              <v:shape style="position:absolute;left:5205;top:3745;width:43;height:42" coordorigin="5205,3745" coordsize="43,42" path="m5249,3745l5229,3746,5213,3758,5205,3778,5205,3782,5206,3787e" filled="f" stroked="t" strokeweight=".36pt" strokecolor="#0000FF">
                <v:path arrowok="t"/>
              </v:shape>
            </v:group>
            <v:group style="position:absolute;left:5261;top:3750;width:16;height:35" coordorigin="5261,3750" coordsize="16,35">
              <v:shape style="position:absolute;left:5261;top:3750;width:16;height:35" coordorigin="5261,3750" coordsize="16,35" path="m5277,3785l5274,3765,5261,3750e" filled="f" stroked="t" strokeweight=".36pt" strokecolor="#0000FF">
                <v:path arrowok="t"/>
              </v:shape>
            </v:group>
            <v:group style="position:absolute;left:5292;top:3745;width:43;height:42" coordorigin="5292,3745" coordsize="43,42">
              <v:shape style="position:absolute;left:5292;top:3745;width:43;height:42" coordorigin="5292,3745" coordsize="43,42" path="m5335,3745l5315,3746,5299,3758,5292,3778,5292,3782,5293,3787e" filled="f" stroked="t" strokeweight=".36pt" strokecolor="#0000FF">
                <v:path arrowok="t"/>
              </v:shape>
            </v:group>
            <v:group style="position:absolute;left:5347;top:3750;width:16;height:35" coordorigin="5347,3750" coordsize="16,35">
              <v:shape style="position:absolute;left:5347;top:3750;width:16;height:35" coordorigin="5347,3750" coordsize="16,35" path="m5364,3785l5361,3765,5347,3750e" filled="f" stroked="t" strokeweight=".36pt" strokecolor="#0000FF">
                <v:path arrowok="t"/>
              </v:shape>
            </v:group>
            <v:group style="position:absolute;left:5378;top:3745;width:43;height:42" coordorigin="5378,3745" coordsize="43,42">
              <v:shape style="position:absolute;left:5378;top:3745;width:43;height:42" coordorigin="5378,3745" coordsize="43,42" path="m5421,3745l5401,3746,5386,3758,5378,3778,5378,3782,5379,3787e" filled="f" stroked="t" strokeweight=".36pt" strokecolor="#0000FF">
                <v:path arrowok="t"/>
              </v:shape>
            </v:group>
            <v:group style="position:absolute;left:5434;top:3750;width:16;height:35" coordorigin="5434,3750" coordsize="16,35">
              <v:shape style="position:absolute;left:5434;top:3750;width:16;height:35" coordorigin="5434,3750" coordsize="16,35" path="m5450,3785l5447,3765,5434,3750e" filled="f" stroked="t" strokeweight=".36pt" strokecolor="#0000FF">
                <v:path arrowok="t"/>
              </v:shape>
            </v:group>
            <v:group style="position:absolute;left:5270;top:4673;width:29;height:29" coordorigin="5270,4673" coordsize="29,29">
              <v:shape style="position:absolute;left:5270;top:4673;width:29;height:29" coordorigin="5270,4673" coordsize="29,29" path="m5292,4702l5278,4702,5270,4694,5270,4680,5278,4673,5292,4673,5299,4680,5299,4694,5292,4702xe" filled="t" fillcolor="#FF00FF" stroked="f">
                <v:path arrowok="t"/>
                <v:fill type="solid"/>
              </v:shape>
            </v:group>
            <v:group style="position:absolute;left:5270;top:4673;width:29;height:29" coordorigin="5270,4673" coordsize="29,29">
              <v:shape style="position:absolute;left:5270;top:4673;width:29;height:29" coordorigin="5270,4673" coordsize="29,29" path="m5270,4687l5270,4680,5278,4673,5285,4673,5292,4673,5299,4680,5299,4687,5299,4694,5292,4702,5285,4702,5278,4702,5270,4694,5270,4687e" filled="f" stroked="t" strokeweight=".36pt" strokecolor="#FF00FF">
                <v:path arrowok="t"/>
              </v:shape>
            </v:group>
            <v:group style="position:absolute;left:1951;top:7654;width:2;height:79" coordorigin="1951,7654" coordsize="2,79">
              <v:shape style="position:absolute;left:1951;top:7654;width:2;height:79" coordorigin="1951,7654" coordsize="0,79" path="m1951,7654l1951,7733e" filled="f" stroked="t" strokeweight=".36pt" strokecolor="#FF0000">
                <v:path arrowok="t"/>
              </v:shape>
            </v:group>
            <v:group style="position:absolute;left:1951;top:7322;width:2;height:86" coordorigin="1951,7322" coordsize="2,86">
              <v:shape style="position:absolute;left:1951;top:7322;width:2;height:86" coordorigin="1951,7322" coordsize="0,86" path="m1951,7409l1951,7322e" filled="f" stroked="t" strokeweight=".36pt" strokecolor="#FF0000">
                <v:path arrowok="t"/>
              </v:shape>
            </v:group>
            <v:group style="position:absolute;left:1922;top:7632;width:29;height:22" coordorigin="1922,7632" coordsize="29,22">
              <v:shape style="position:absolute;left:1922;top:7632;width:29;height:22" coordorigin="1922,7632" coordsize="29,22" path="m1951,7654l1922,7632,1922,7632e" filled="f" stroked="t" strokeweight=".36pt" strokecolor="#0000FF">
                <v:path arrowok="t"/>
              </v:shape>
            </v:group>
            <v:group style="position:absolute;left:1922;top:7582;width:58;height:50" coordorigin="1922,7582" coordsize="58,50">
              <v:shape style="position:absolute;left:1922;top:7582;width:58;height:50" coordorigin="1922,7582" coordsize="58,50" path="m1922,7632l1980,7582,1980,7582e" filled="f" stroked="t" strokeweight=".36pt" strokecolor="#0000FF">
                <v:path arrowok="t"/>
              </v:shape>
            </v:group>
            <v:group style="position:absolute;left:1922;top:7531;width:58;height:50" coordorigin="1922,7531" coordsize="58,50">
              <v:shape style="position:absolute;left:1922;top:7531;width:58;height:50" coordorigin="1922,7531" coordsize="58,50" path="m1980,7582l1922,7531,1922,7531e" filled="f" stroked="t" strokeweight=".36pt" strokecolor="#0000FF">
                <v:path arrowok="t"/>
              </v:shape>
            </v:group>
            <v:group style="position:absolute;left:1922;top:7481;width:58;height:50" coordorigin="1922,7481" coordsize="58,50">
              <v:shape style="position:absolute;left:1922;top:7481;width:58;height:50" coordorigin="1922,7481" coordsize="58,50" path="m1922,7531l1980,7481,1980,7481e" filled="f" stroked="t" strokeweight=".36pt" strokecolor="#0000FF">
                <v:path arrowok="t"/>
              </v:shape>
            </v:group>
            <v:group style="position:absolute;left:1922;top:7430;width:58;height:50" coordorigin="1922,7430" coordsize="58,50">
              <v:shape style="position:absolute;left:1922;top:7430;width:58;height:50" coordorigin="1922,7430" coordsize="58,50" path="m1980,7481l1922,7430,1922,7430e" filled="f" stroked="t" strokeweight=".36pt" strokecolor="#0000FF">
                <v:path arrowok="t"/>
              </v:shape>
            </v:group>
            <v:group style="position:absolute;left:1922;top:7409;width:29;height:22" coordorigin="1922,7409" coordsize="29,22">
              <v:shape style="position:absolute;left:1922;top:7409;width:29;height:22" coordorigin="1922,7409" coordsize="29,22" path="m1922,7430l1951,7409,1951,7409e" filled="f" stroked="t" strokeweight=".36pt" strokecolor="#0000FF">
                <v:path arrowok="t"/>
              </v:shape>
            </v:group>
            <v:group style="position:absolute;left:7924;top:10494;width:7;height:2" coordorigin="7924,10494" coordsize="7,2">
              <v:shape style="position:absolute;left:7924;top:10494;width:7;height:2" coordorigin="7924,10494" coordsize="7,0" path="m7924,10494l7931,10494e" filled="f" stroked="t" strokeweight="3.96pt" strokecolor="#800040">
                <v:path arrowok="t"/>
              </v:shape>
            </v:group>
            <v:group style="position:absolute;left:3794;top:5018;width:2;height:331" coordorigin="3794,5018" coordsize="2,331">
              <v:shape style="position:absolute;left:3794;top:5018;width:2;height:331" coordorigin="3794,5018" coordsize="0,331" path="m3794,5350l3794,5018,3794,5018e" filled="f" stroked="t" strokeweight=".36pt" strokecolor="#800040">
                <v:path arrowok="t"/>
              </v:shape>
            </v:group>
            <v:group style="position:absolute;left:3794;top:4032;width:180;height:2" coordorigin="3794,4032" coordsize="180,2">
              <v:shape style="position:absolute;left:3794;top:4032;width:180;height:2" coordorigin="3794,4032" coordsize="180,0" path="m3794,4032l3974,4032,3974,4032e" filled="f" stroked="t" strokeweight=".36pt" strokecolor="#FF0000">
                <v:path arrowok="t"/>
              </v:shape>
            </v:group>
            <v:group style="position:absolute;left:3823;top:4054;width:122;height:2" coordorigin="3823,4054" coordsize="122,2">
              <v:shape style="position:absolute;left:3823;top:4054;width:122;height:2" coordorigin="3823,4054" coordsize="122,0" path="m3823,4054l3946,4054,3946,4054e" filled="f" stroked="t" strokeweight=".36pt" strokecolor="#FF0000">
                <v:path arrowok="t"/>
              </v:shape>
            </v:group>
            <v:group style="position:absolute;left:3852;top:4082;width:65;height:2" coordorigin="3852,4082" coordsize="65,2">
              <v:shape style="position:absolute;left:3852;top:4082;width:65;height:2" coordorigin="3852,4082" coordsize="65,0" path="m3917,4082l3852,4082,3852,4082e" filled="f" stroked="t" strokeweight=".36pt" strokecolor="#FF0000">
                <v:path arrowok="t"/>
              </v:shape>
            </v:group>
            <v:group style="position:absolute;left:3874;top:4104;width:22;height:2" coordorigin="3874,4104" coordsize="22,2">
              <v:shape style="position:absolute;left:3874;top:4104;width:22;height:2" coordorigin="3874,4104" coordsize="22,0" path="m3874,4104l3895,4104,3895,4104e" filled="f" stroked="t" strokeweight=".36pt" strokecolor="#FF0000">
                <v:path arrowok="t"/>
              </v:shape>
            </v:group>
            <v:group style="position:absolute;left:1951;top:7985;width:2;height:79" coordorigin="1951,7985" coordsize="2,79">
              <v:shape style="position:absolute;left:1951;top:7985;width:2;height:79" coordorigin="1951,7985" coordsize="0,79" path="m1951,7985l1951,8064e" filled="f" stroked="t" strokeweight=".36pt" strokecolor="#FF0000">
                <v:path arrowok="t"/>
              </v:shape>
            </v:group>
            <v:group style="position:absolute;left:1951;top:7819;width:2;height:79" coordorigin="1951,7819" coordsize="2,79">
              <v:shape style="position:absolute;left:1951;top:7819;width:2;height:79" coordorigin="1951,7819" coordsize="0,79" path="m1951,7898l1951,7819e" filled="f" stroked="t" strokeweight=".36pt" strokecolor="#FF0000">
                <v:path arrowok="t"/>
              </v:shape>
            </v:group>
            <v:group style="position:absolute;left:1908;top:7956;width:86;height:2" coordorigin="1908,7956" coordsize="86,2">
              <v:shape style="position:absolute;left:1908;top:7956;width:86;height:2" coordorigin="1908,7956" coordsize="86,0" path="m1908,7956l1994,7956,1994,7956e" filled="f" stroked="t" strokeweight=".36pt" strokecolor="#0000FF">
                <v:path arrowok="t"/>
              </v:shape>
            </v:group>
            <v:group style="position:absolute;left:1908;top:7927;width:86;height:2" coordorigin="1908,7927" coordsize="86,2">
              <v:shape style="position:absolute;left:1908;top:7927;width:86;height:2" coordorigin="1908,7927" coordsize="86,0" path="m1908,7927l1994,7927,1994,7927e" filled="f" stroked="t" strokeweight=".36pt" strokecolor="#0000FF">
                <v:path arrowok="t"/>
              </v:shape>
            </v:group>
            <v:group style="position:absolute;left:1948;top:7913;width:7;height:2" coordorigin="1948,7913" coordsize="7,2">
              <v:shape style="position:absolute;left:1948;top:7913;width:7;height:2" coordorigin="1948,7913" coordsize="7,0" path="m1948,7913l1955,7913e" filled="f" stroked="t" strokeweight="1.44pt" strokecolor="#0000FF">
                <v:path arrowok="t"/>
              </v:shape>
            </v:group>
            <v:group style="position:absolute;left:1948;top:7970;width:7;height:2" coordorigin="1948,7970" coordsize="7,2">
              <v:shape style="position:absolute;left:1948;top:7970;width:7;height:2" coordorigin="1948,7970" coordsize="7,0" path="m1948,7970l1955,7970e" filled="f" stroked="t" strokeweight="1.44pt" strokecolor="#0000FF">
                <v:path arrowok="t"/>
              </v:shape>
            </v:group>
            <v:group style="position:absolute;left:4766;top:6667;width:173;height:2" coordorigin="4766,6667" coordsize="173,2">
              <v:shape style="position:absolute;left:4766;top:6667;width:173;height:2" coordorigin="4766,6667" coordsize="173,0" path="m4939,6667l4766,6667,4766,6667e" filled="f" stroked="t" strokeweight=".36pt" strokecolor="#800040">
                <v:path arrowok="t"/>
              </v:shape>
            </v:group>
            <v:group style="position:absolute;left:4745;top:6653;width:29;height:22" coordorigin="4745,6653" coordsize="29,22">
              <v:shape style="position:absolute;left:4745;top:6653;width:29;height:22" coordorigin="4745,6653" coordsize="29,22" path="m4766,6674l4752,6674,4745,6660,4752,6653,4766,6653,4774,6660,4766,6674xe" filled="t" fillcolor="#FF00FF" stroked="f">
                <v:path arrowok="t"/>
                <v:fill type="solid"/>
              </v:shape>
            </v:group>
            <v:group style="position:absolute;left:4745;top:6653;width:29;height:22" coordorigin="4745,6653" coordsize="29,22">
              <v:shape style="position:absolute;left:4745;top:6653;width:29;height:22" coordorigin="4745,6653" coordsize="29,22" path="m4745,6660l4752,6653,4759,6653,4766,6653,4774,6660,4766,6674,4759,6674,4752,6674,4745,6660e" filled="f" stroked="t" strokeweight=".36pt" strokecolor="#FF00FF">
                <v:path arrowok="t"/>
              </v:shape>
            </v:group>
            <v:group style="position:absolute;left:1951;top:7733;width:2;height:86" coordorigin="1951,7733" coordsize="2,86">
              <v:shape style="position:absolute;left:1951;top:7733;width:2;height:86" coordorigin="1951,7733" coordsize="0,86" path="m1951,7819l1951,7733,1951,7733e" filled="f" stroked="t" strokeweight=".36pt" strokecolor="#800040">
                <v:path arrowok="t"/>
              </v:shape>
            </v:group>
            <v:group style="position:absolute;left:1951;top:8064;width:2;height:252" coordorigin="1951,8064" coordsize="2,252">
              <v:shape style="position:absolute;left:1951;top:8064;width:2;height:252" coordorigin="1951,8064" coordsize="0,252" path="m1951,8316l1951,8064e" filled="f" stroked="t" strokeweight=".36pt" strokecolor="#800040">
                <v:path arrowok="t"/>
              </v:shape>
            </v:group>
            <v:group style="position:absolute;left:3888;top:3946;width:2;height:86" coordorigin="3888,3946" coordsize="2,86">
              <v:shape style="position:absolute;left:3888;top:3946;width:2;height:86" coordorigin="3888,3946" coordsize="0,86" path="m3888,4032l3888,3946,3888,3946e" filled="f" stroked="t" strokeweight=".36pt" strokecolor="#800040">
                <v:path arrowok="t"/>
              </v:shape>
            </v:group>
            <v:group style="position:absolute;left:3866;top:3931;width:29;height:29" coordorigin="3866,3931" coordsize="29,29">
              <v:shape style="position:absolute;left:3866;top:3931;width:29;height:29" coordorigin="3866,3931" coordsize="29,29" path="m3888,3960l3874,3960,3866,3953,3866,3938,3874,3931,3888,3931,3895,3938,3895,3953,3888,3960xe" filled="t" fillcolor="#FF00FF" stroked="f">
                <v:path arrowok="t"/>
                <v:fill type="solid"/>
              </v:shape>
            </v:group>
            <v:group style="position:absolute;left:3866;top:3931;width:29;height:29" coordorigin="3866,3931" coordsize="29,29">
              <v:shape style="position:absolute;left:3866;top:3931;width:29;height:29" coordorigin="3866,3931" coordsize="29,29" path="m3866,3946l3866,3938,3874,3931,3881,3931,3888,3931,3895,3938,3895,3946,3895,3953,3888,3960,3881,3960,3874,3960,3866,3953,3866,3946e" filled="f" stroked="t" strokeweight=".36pt" strokecolor="#FF00FF">
                <v:path arrowok="t"/>
              </v:shape>
            </v:group>
            <v:group style="position:absolute;left:5292;top:6667;width:86;height:2" coordorigin="5292,6667" coordsize="86,2">
              <v:shape style="position:absolute;left:5292;top:6667;width:86;height:2" coordorigin="5292,6667" coordsize="86,0" path="m5292,6667l5378,6667e" filled="f" stroked="t" strokeweight=".36pt" strokecolor="#FF0000">
                <v:path arrowok="t"/>
              </v:shape>
            </v:group>
            <v:group style="position:absolute;left:4939;top:6667;width:86;height:2" coordorigin="4939,6667" coordsize="86,2">
              <v:shape style="position:absolute;left:4939;top:6667;width:86;height:2" coordorigin="4939,6667" coordsize="86,0" path="m5026,6667l4939,6667e" filled="f" stroked="t" strokeweight=".36pt" strokecolor="#FF0000">
                <v:path arrowok="t"/>
              </v:shape>
            </v:group>
            <v:group style="position:absolute;left:5263;top:6667;width:29;height:22" coordorigin="5263,6667" coordsize="29,22">
              <v:shape style="position:absolute;left:5263;top:6667;width:29;height:22" coordorigin="5263,6667" coordsize="29,22" path="m5292,6667l5263,6689,5263,6689e" filled="f" stroked="t" strokeweight=".36pt" strokecolor="#0000FF">
                <v:path arrowok="t"/>
              </v:shape>
            </v:group>
            <v:group style="position:absolute;left:5213;top:6638;width:50;height:50" coordorigin="5213,6638" coordsize="50,50">
              <v:shape style="position:absolute;left:5213;top:6638;width:50;height:50" coordorigin="5213,6638" coordsize="50,50" path="m5263,6689l5213,6638,5213,6638e" filled="f" stroked="t" strokeweight=".36pt" strokecolor="#0000FF">
                <v:path arrowok="t"/>
              </v:shape>
            </v:group>
            <v:group style="position:absolute;left:5162;top:6638;width:50;height:50" coordorigin="5162,6638" coordsize="50,50">
              <v:shape style="position:absolute;left:5162;top:6638;width:50;height:50" coordorigin="5162,6638" coordsize="50,50" path="m5213,6638l5162,6689,5162,6689e" filled="f" stroked="t" strokeweight=".36pt" strokecolor="#0000FF">
                <v:path arrowok="t"/>
              </v:shape>
            </v:group>
            <v:group style="position:absolute;left:5105;top:6638;width:58;height:50" coordorigin="5105,6638" coordsize="58,50">
              <v:shape style="position:absolute;left:5105;top:6638;width:58;height:50" coordorigin="5105,6638" coordsize="58,50" path="m5162,6689l5105,6638,5105,6638e" filled="f" stroked="t" strokeweight=".36pt" strokecolor="#0000FF">
                <v:path arrowok="t"/>
              </v:shape>
            </v:group>
            <v:group style="position:absolute;left:5054;top:6638;width:50;height:50" coordorigin="5054,6638" coordsize="50,50">
              <v:shape style="position:absolute;left:5054;top:6638;width:50;height:50" coordorigin="5054,6638" coordsize="50,50" path="m5105,6638l5054,6689,5054,6689e" filled="f" stroked="t" strokeweight=".36pt" strokecolor="#0000FF">
                <v:path arrowok="t"/>
              </v:shape>
            </v:group>
            <v:group style="position:absolute;left:5026;top:6667;width:29;height:22" coordorigin="5026,6667" coordsize="29,22">
              <v:shape style="position:absolute;left:5026;top:6667;width:29;height:22" coordorigin="5026,6667" coordsize="29,22" path="m5054,6689l5026,6667,5026,6667e" filled="f" stroked="t" strokeweight=".36pt" strokecolor="#0000FF">
                <v:path arrowok="t"/>
              </v:shape>
            </v:group>
            <v:group style="position:absolute;left:5378;top:6667;width:180;height:2" coordorigin="5378,6667" coordsize="180,2">
              <v:shape style="position:absolute;left:5378;top:6667;width:180;height:2" coordorigin="5378,6667" coordsize="180,0" path="m5558,6667l5378,6667,5378,6667e" filled="f" stroked="t" strokeweight=".36pt" strokecolor="#800040">
                <v:path arrowok="t"/>
              </v:shape>
            </v:group>
            <v:group style="position:absolute;left:2124;top:5839;width:353;height:2" coordorigin="2124,5839" coordsize="353,2">
              <v:shape style="position:absolute;left:2124;top:5839;width:353;height:2" coordorigin="2124,5839" coordsize="353,0" path="m2477,5839l2124,5839,2124,5839e" filled="f" stroked="t" strokeweight=".36pt" strokecolor="#800040">
                <v:path arrowok="t"/>
              </v:shape>
            </v:group>
            <v:group style="position:absolute;left:4766;top:6005;width:2;height:1152" coordorigin="4766,6005" coordsize="2,1152">
              <v:shape style="position:absolute;left:4766;top:6005;width:2;height:1152" coordorigin="4766,6005" coordsize="0,1152" path="m4766,7157l4766,6005e" filled="f" stroked="t" strokeweight=".36pt" strokecolor="#800040">
                <v:path arrowok="t"/>
              </v:shape>
            </v:group>
            <v:group style="position:absolute;left:4745;top:6070;width:29;height:29" coordorigin="4745,6070" coordsize="29,29">
              <v:shape style="position:absolute;left:4745;top:6070;width:29;height:29" coordorigin="4745,6070" coordsize="29,29" path="m4766,6098l4752,6098,4745,6091,4745,6077,4752,6070,4766,6070,4774,6077,4774,6091,4766,6098xe" filled="t" fillcolor="#FF00FF" stroked="f">
                <v:path arrowok="t"/>
                <v:fill type="solid"/>
              </v:shape>
            </v:group>
            <v:group style="position:absolute;left:4745;top:6070;width:29;height:29" coordorigin="4745,6070" coordsize="29,29">
              <v:shape style="position:absolute;left:4745;top:6070;width:29;height:29" coordorigin="4745,6070" coordsize="29,29" path="m4745,6084l4745,6077,4752,6070,4759,6070,4766,6070,4774,6077,4774,6084,4774,6091,4766,6098,4759,6098,4752,6098,4745,6091,4745,6084e" filled="f" stroked="t" strokeweight=".36pt" strokecolor="#FF00FF">
                <v:path arrowok="t"/>
              </v:shape>
            </v:group>
            <v:group style="position:absolute;left:8194;top:6998;width:526;height:2" coordorigin="8194,6998" coordsize="526,2">
              <v:shape style="position:absolute;left:8194;top:6998;width:526;height:2" coordorigin="8194,6998" coordsize="526,0" path="m8194,6998l8719,6998e" filled="f" stroked="t" strokeweight=".36pt" strokecolor="#800040">
                <v:path arrowok="t"/>
              </v:shape>
            </v:group>
            <v:group style="position:absolute;left:8546;top:6581;width:2;height:418" coordorigin="8546,6581" coordsize="2,418">
              <v:shape style="position:absolute;left:8546;top:6581;width:2;height:418" coordorigin="8546,6581" coordsize="0,418" path="m8546,6998l8546,6581,8546,6581e" filled="f" stroked="t" strokeweight=".36pt" strokecolor="#800040">
                <v:path arrowok="t"/>
              </v:shape>
            </v:group>
            <v:group style="position:absolute;left:10915;top:2794;width:94;height:2" coordorigin="10915,2794" coordsize="94,2">
              <v:shape style="position:absolute;left:10915;top:2794;width:94;height:2" coordorigin="10915,2794" coordsize="94,0" path="m11009,2794l10915,2794,10915,2794e" filled="f" stroked="t" strokeweight=".36pt" strokecolor="#800040">
                <v:path arrowok="t"/>
              </v:shape>
            </v:group>
            <v:group style="position:absolute;left:11794;top:3290;width:2;height:245" coordorigin="11794,3290" coordsize="2,245">
              <v:shape style="position:absolute;left:11794;top:3290;width:2;height:245" coordorigin="11794,3290" coordsize="0,245" path="m11794,3535l11794,3290,11794,3290e" filled="f" stroked="t" strokeweight=".36pt" strokecolor="#800040">
                <v:path arrowok="t"/>
              </v:shape>
            </v:group>
            <v:group style="position:absolute;left:11794;top:3787;width:2;height:158" coordorigin="11794,3787" coordsize="2,158">
              <v:shape style="position:absolute;left:11794;top:3787;width:2;height:158" coordorigin="11794,3787" coordsize="0,158" path="m11794,3946l11794,3787,11794,3787e" filled="f" stroked="t" strokeweight=".36pt" strokecolor="#800040">
                <v:path arrowok="t"/>
              </v:shape>
            </v:group>
            <v:group style="position:absolute;left:2916;top:6336;width:2;height:86" coordorigin="2916,6336" coordsize="2,86">
              <v:shape style="position:absolute;left:2916;top:6336;width:2;height:86" coordorigin="2916,6336" coordsize="0,86" path="m2916,6336l2916,6422e" filled="f" stroked="t" strokeweight=".36pt" strokecolor="#FF0000">
                <v:path arrowok="t"/>
              </v:shape>
            </v:group>
            <v:group style="position:absolute;left:2916;top:6170;width:2;height:86" coordorigin="2916,6170" coordsize="2,86">
              <v:shape style="position:absolute;left:2916;top:6170;width:2;height:86" coordorigin="2916,6170" coordsize="0,86" path="m2916,6257l2916,6170e" filled="f" stroked="t" strokeweight=".36pt" strokecolor="#FF0000">
                <v:path arrowok="t"/>
              </v:shape>
            </v:group>
            <v:group style="position:absolute;left:2912;top:6268;width:7;height:2" coordorigin="2912,6268" coordsize="7,2">
              <v:shape style="position:absolute;left:2912;top:6268;width:7;height:2" coordorigin="2912,6268" coordsize="7,0" path="m2912,6268l2920,6268e" filled="f" stroked="t" strokeweight="1.08pt" strokecolor="#0000FF">
                <v:path arrowok="t"/>
              </v:shape>
            </v:group>
            <v:group style="position:absolute;left:2912;top:6325;width:7;height:2" coordorigin="2912,6325" coordsize="7,2">
              <v:shape style="position:absolute;left:2912;top:6325;width:7;height:2" coordorigin="2912,6325" coordsize="7,0" path="m2912,6325l2920,6325e" filled="f" stroked="t" strokeweight="1.08pt" strokecolor="#0000FF">
                <v:path arrowok="t"/>
              </v:shape>
            </v:group>
            <v:group style="position:absolute;left:2916;top:9626;width:619;height:2" coordorigin="2916,9626" coordsize="619,2">
              <v:shape style="position:absolute;left:2916;top:9626;width:619;height:2" coordorigin="2916,9626" coordsize="619,0" path="m2916,9626l3535,9626e" filled="f" stroked="t" strokeweight=".36pt" strokecolor="#800040">
                <v:path arrowok="t"/>
              </v:shape>
            </v:group>
            <v:group style="position:absolute;left:5206;top:5350;width:173;height:2" coordorigin="5206,5350" coordsize="173,2">
              <v:shape style="position:absolute;left:5206;top:5350;width:173;height:2" coordorigin="5206,5350" coordsize="173,0" path="m5206,5350l5378,5350,5378,5350e" filled="f" stroked="t" strokeweight=".36pt" strokecolor="#FF0000">
                <v:path arrowok="t"/>
              </v:shape>
            </v:group>
            <v:group style="position:absolute;left:5227;top:5371;width:122;height:2" coordorigin="5227,5371" coordsize="122,2">
              <v:shape style="position:absolute;left:5227;top:5371;width:122;height:2" coordorigin="5227,5371" coordsize="122,0" path="m5227,5371l5350,5371,5350,5371e" filled="f" stroked="t" strokeweight=".36pt" strokecolor="#FF0000">
                <v:path arrowok="t"/>
              </v:shape>
            </v:group>
            <v:group style="position:absolute;left:5256;top:5400;width:72;height:2" coordorigin="5256,5400" coordsize="72,2">
              <v:shape style="position:absolute;left:5256;top:5400;width:72;height:2" coordorigin="5256,5400" coordsize="72,0" path="m5328,5400l5256,5400,5256,5400e" filled="f" stroked="t" strokeweight=".36pt" strokecolor="#FF0000">
                <v:path arrowok="t"/>
              </v:shape>
            </v:group>
            <v:group style="position:absolute;left:5285;top:5422;width:14;height:2" coordorigin="5285,5422" coordsize="14,2">
              <v:shape style="position:absolute;left:5285;top:5422;width:14;height:2" coordorigin="5285,5422" coordsize="14,0" path="m5285,5422l5299,5422,5299,5422e" filled="f" stroked="t" strokeweight=".36pt" strokecolor="#FF0000">
                <v:path arrowok="t"/>
              </v:shape>
            </v:group>
            <v:group style="position:absolute;left:11707;top:3946;width:180;height:2" coordorigin="11707,3946" coordsize="180,2">
              <v:shape style="position:absolute;left:11707;top:3946;width:180;height:2" coordorigin="11707,3946" coordsize="180,0" path="m11707,3946l11887,3946,11887,3946e" filled="f" stroked="t" strokeweight=".36pt" strokecolor="#FF0000">
                <v:path arrowok="t"/>
              </v:shape>
            </v:group>
            <v:group style="position:absolute;left:11736;top:3974;width:122;height:2" coordorigin="11736,3974" coordsize="122,2">
              <v:shape style="position:absolute;left:11736;top:3974;width:122;height:2" coordorigin="11736,3974" coordsize="122,0" path="m11736,3974l11858,3974,11858,3974e" filled="f" stroked="t" strokeweight=".36pt" strokecolor="#FF0000">
                <v:path arrowok="t"/>
              </v:shape>
            </v:group>
            <v:group style="position:absolute;left:11765;top:3996;width:65;height:2" coordorigin="11765,3996" coordsize="65,2">
              <v:shape style="position:absolute;left:11765;top:3996;width:65;height:2" coordorigin="11765,3996" coordsize="65,0" path="m11830,3996l11765,3996,11765,3996e" filled="f" stroked="t" strokeweight=".36pt" strokecolor="#FF0000">
                <v:path arrowok="t"/>
              </v:shape>
            </v:group>
            <v:group style="position:absolute;left:11786;top:4025;width:22;height:2" coordorigin="11786,4025" coordsize="22,2">
              <v:shape style="position:absolute;left:11786;top:4025;width:22;height:2" coordorigin="11786,4025" coordsize="22,0" path="m11786,4025l11808,4025,11808,4025e" filled="f" stroked="t" strokeweight=".36pt" strokecolor="#FF0000">
                <v:path arrowok="t"/>
              </v:shape>
            </v:group>
            <v:group style="position:absolute;left:11794;top:3535;width:2;height:86" coordorigin="11794,3535" coordsize="2,86">
              <v:shape style="position:absolute;left:11794;top:3535;width:2;height:86" coordorigin="11794,3535" coordsize="0,86" path="m11794,3622l11794,3535e" filled="f" stroked="t" strokeweight=".36pt" strokecolor="#FF0000">
                <v:path arrowok="t"/>
              </v:shape>
            </v:group>
            <v:group style="position:absolute;left:11794;top:3701;width:2;height:86" coordorigin="11794,3701" coordsize="2,86">
              <v:shape style="position:absolute;left:11794;top:3701;width:2;height:86" coordorigin="11794,3701" coordsize="0,86" path="m11794,3701l11794,3787e" filled="f" stroked="t" strokeweight=".36pt" strokecolor="#FF0000">
                <v:path arrowok="t"/>
              </v:shape>
            </v:group>
            <v:group style="position:absolute;left:11790;top:3676;width:7;height:2" coordorigin="11790,3676" coordsize="7,2">
              <v:shape style="position:absolute;left:11790;top:3676;width:7;height:2" coordorigin="11790,3676" coordsize="7,0" path="m11790,3676l11797,3676e" filled="f" stroked="t" strokeweight="2.52pt" strokecolor="#0000FF">
                <v:path arrowok="t"/>
              </v:shape>
            </v:group>
            <v:group style="position:absolute;left:11707;top:3622;width:180;height:2" coordorigin="11707,3622" coordsize="180,2">
              <v:shape style="position:absolute;left:11707;top:3622;width:180;height:2" coordorigin="11707,3622" coordsize="180,0" path="m11707,3622l11887,3622,11887,3622e" filled="f" stroked="t" strokeweight=".36pt" strokecolor="#0000FF">
                <v:path arrowok="t"/>
              </v:shape>
            </v:group>
            <v:group style="position:absolute;left:11814;top:3652;width:73;height:33" coordorigin="11814,3652" coordsize="73,33">
              <v:shape style="position:absolute;left:11814;top:3652;width:73;height:33" coordorigin="11814,3652" coordsize="73,33" path="m11887,3685l11870,3673,11853,3663,11834,3656,11814,3652e" filled="f" stroked="t" strokeweight=".363428pt" strokecolor="#0000FF">
                <v:path arrowok="t"/>
              </v:shape>
            </v:group>
            <v:group style="position:absolute;left:11716;top:3650;width:77;height:23" coordorigin="11716,3650" coordsize="77,23">
              <v:shape style="position:absolute;left:11716;top:3650;width:77;height:23" coordorigin="11716,3650" coordsize="77,23" path="m11794,3650l11773,3652,11753,3656,11734,3663,11716,3673e" filled="f" stroked="t" strokeweight=".361584pt" strokecolor="#0000FF">
                <v:path arrowok="t"/>
              </v:shape>
            </v:group>
            <v:group style="position:absolute;left:2473;top:5800;width:7;height:2" coordorigin="2473,5800" coordsize="7,2">
              <v:shape style="position:absolute;left:2473;top:5800;width:7;height:2" coordorigin="2473,5800" coordsize="7,0" path="m2473,5800l2480,5800e" filled="f" stroked="t" strokeweight="3.96pt" strokecolor="#800040">
                <v:path arrowok="t"/>
              </v:shape>
            </v:group>
            <v:group style="position:absolute;left:5558;top:6667;width:2;height:166" coordorigin="5558,6667" coordsize="2,166">
              <v:shape style="position:absolute;left:5558;top:6667;width:2;height:166" coordorigin="5558,6667" coordsize="0,166" path="m5558,6833l5558,6667,5558,6667e" filled="f" stroked="t" strokeweight=".36pt" strokecolor="#800040">
                <v:path arrowok="t"/>
              </v:shape>
            </v:group>
            <v:group style="position:absolute;left:4500;top:6336;width:2;height:86" coordorigin="4500,6336" coordsize="2,86">
              <v:shape style="position:absolute;left:4500;top:6336;width:2;height:86" coordorigin="4500,6336" coordsize="0,86" path="m4500,6336l4500,6422e" filled="f" stroked="t" strokeweight=".36pt" strokecolor="#FF0000">
                <v:path arrowok="t"/>
              </v:shape>
            </v:group>
            <v:group style="position:absolute;left:4500;top:6170;width:2;height:86" coordorigin="4500,6170" coordsize="2,86">
              <v:shape style="position:absolute;left:4500;top:6170;width:2;height:86" coordorigin="4500,6170" coordsize="0,86" path="m4500,6257l4500,6170e" filled="f" stroked="t" strokeweight=".36pt" strokecolor="#FF0000">
                <v:path arrowok="t"/>
              </v:shape>
            </v:group>
            <v:group style="position:absolute;left:4496;top:6268;width:7;height:2" coordorigin="4496,6268" coordsize="7,2">
              <v:shape style="position:absolute;left:4496;top:6268;width:7;height:2" coordorigin="4496,6268" coordsize="7,0" path="m4496,6268l4504,6268e" filled="f" stroked="t" strokeweight="1.08pt" strokecolor="#0000FF">
                <v:path arrowok="t"/>
              </v:shape>
            </v:group>
            <v:group style="position:absolute;left:4496;top:6325;width:7;height:2" coordorigin="4496,6325" coordsize="7,2">
              <v:shape style="position:absolute;left:4496;top:6325;width:7;height:2" coordorigin="4496,6325" coordsize="7,0" path="m4496,6325l4504,6325e" filled="f" stroked="t" strokeweight="1.08pt" strokecolor="#0000FF">
                <v:path arrowok="t"/>
              </v:shape>
            </v:group>
            <v:group style="position:absolute;left:6696;top:5105;width:2;height:245" coordorigin="6696,5105" coordsize="2,245">
              <v:shape style="position:absolute;left:6696;top:5105;width:2;height:245" coordorigin="6696,5105" coordsize="0,245" path="m6696,5350l6696,5105,6696,5105e" filled="f" stroked="t" strokeweight=".36pt" strokecolor="#800040">
                <v:path arrowok="t"/>
              </v:shape>
            </v:group>
            <v:group style="position:absolute;left:6610;top:5350;width:173;height:79" coordorigin="6610,5350" coordsize="173,79">
              <v:shape style="position:absolute;left:6610;top:5350;width:173;height:79" coordorigin="6610,5350" coordsize="173,79" path="m6610,5350l6782,5350,6696,5429,6610,5350e" filled="f" stroked="t" strokeweight=".36pt" strokecolor="#FF0000">
                <v:path arrowok="t"/>
              </v:shape>
            </v:group>
            <v:group style="position:absolute;left:6761;top:5400;width:22;height:2" coordorigin="6761,5400" coordsize="22,2">
              <v:shape style="position:absolute;left:6761;top:5400;width:22;height:2" coordorigin="6761,5400" coordsize="22,0" path="m6761,5400l6782,5400,6782,5400e" filled="f" stroked="t" strokeweight=".36pt" strokecolor="#FF0000">
                <v:path arrowok="t"/>
              </v:shape>
            </v:group>
            <v:group style="position:absolute;left:6757;top:5414;width:7;height:2" coordorigin="6757,5414" coordsize="7,2">
              <v:shape style="position:absolute;left:6757;top:5414;width:7;height:2" coordorigin="6757,5414" coordsize="7,0" path="m6757,5414l6764,5414e" filled="f" stroked="t" strokeweight="1.44pt" strokecolor="#FF0000">
                <v:path arrowok="t"/>
              </v:shape>
            </v:group>
            <v:group style="position:absolute;left:6761;top:5414;width:14;height:2" coordorigin="6761,5414" coordsize="14,2">
              <v:shape style="position:absolute;left:6761;top:5414;width:14;height:2" coordorigin="6761,5414" coordsize="14,0" path="m6775,5414l6761,5414,6761,5414e" filled="f" stroked="t" strokeweight=".36pt" strokecolor="#FF0000">
                <v:path arrowok="t"/>
              </v:shape>
            </v:group>
            <v:group style="position:absolute;left:4234;top:5105;width:2;height:79" coordorigin="4234,5105" coordsize="2,79">
              <v:shape style="position:absolute;left:4234;top:5105;width:2;height:79" coordorigin="4234,5105" coordsize="0,79" path="m4234,5105l4234,5184e" filled="f" stroked="t" strokeweight=".36pt" strokecolor="#FF0000">
                <v:path arrowok="t"/>
              </v:shape>
            </v:group>
            <v:group style="position:absolute;left:4234;top:4774;width:2;height:79" coordorigin="4234,4774" coordsize="2,79">
              <v:shape style="position:absolute;left:4234;top:4774;width:2;height:79" coordorigin="4234,4774" coordsize="0,79" path="m4234,4853l4234,4774e" filled="f" stroked="t" strokeweight=".36pt" strokecolor="#FF0000">
                <v:path arrowok="t"/>
              </v:shape>
            </v:group>
            <v:group style="position:absolute;left:4212;top:5076;width:22;height:29" coordorigin="4212,5076" coordsize="22,29">
              <v:shape style="position:absolute;left:4212;top:5076;width:22;height:29" coordorigin="4212,5076" coordsize="22,29" path="m4234,5105l4212,5076,4212,5076e" filled="f" stroked="t" strokeweight=".36pt" strokecolor="#0000FF">
                <v:path arrowok="t"/>
              </v:shape>
            </v:group>
            <v:group style="position:absolute;left:4212;top:5026;width:50;height:50" coordorigin="4212,5026" coordsize="50,50">
              <v:shape style="position:absolute;left:4212;top:5026;width:50;height:50" coordorigin="4212,5026" coordsize="50,50" path="m4212,5076l4262,5026,4262,5026e" filled="f" stroked="t" strokeweight=".36pt" strokecolor="#0000FF">
                <v:path arrowok="t"/>
              </v:shape>
            </v:group>
            <v:group style="position:absolute;left:4212;top:4975;width:50;height:50" coordorigin="4212,4975" coordsize="50,50">
              <v:shape style="position:absolute;left:4212;top:4975;width:50;height:50" coordorigin="4212,4975" coordsize="50,50" path="m4262,5026l4212,4975,4212,4975e" filled="f" stroked="t" strokeweight=".36pt" strokecolor="#0000FF">
                <v:path arrowok="t"/>
              </v:shape>
            </v:group>
            <v:group style="position:absolute;left:4212;top:4932;width:50;height:43" coordorigin="4212,4932" coordsize="50,43">
              <v:shape style="position:absolute;left:4212;top:4932;width:50;height:43" coordorigin="4212,4932" coordsize="50,43" path="m4212,4975l4262,4932,4262,4932e" filled="f" stroked="t" strokeweight=".36pt" strokecolor="#0000FF">
                <v:path arrowok="t"/>
              </v:shape>
            </v:group>
            <v:group style="position:absolute;left:4212;top:4882;width:50;height:50" coordorigin="4212,4882" coordsize="50,50">
              <v:shape style="position:absolute;left:4212;top:4882;width:50;height:50" coordorigin="4212,4882" coordsize="50,50" path="m4262,4932l4212,4882,4212,4882e" filled="f" stroked="t" strokeweight=".36pt" strokecolor="#0000FF">
                <v:path arrowok="t"/>
              </v:shape>
            </v:group>
            <v:group style="position:absolute;left:4212;top:4853;width:22;height:29" coordorigin="4212,4853" coordsize="22,29">
              <v:shape style="position:absolute;left:4212;top:4853;width:22;height:29" coordorigin="4212,4853" coordsize="22,29" path="m4212,4882l4234,4853,4234,4853e" filled="f" stroked="t" strokeweight=".36pt" strokecolor="#0000FF">
                <v:path arrowok="t"/>
              </v:shape>
            </v:group>
            <v:group style="position:absolute;left:2912;top:6462;width:7;height:2" coordorigin="2912,6462" coordsize="7,2">
              <v:shape style="position:absolute;left:2912;top:6462;width:7;height:2" coordorigin="2912,6462" coordsize="7,0" path="m2912,6462l2920,6462e" filled="f" stroked="t" strokeweight="3.96pt" strokecolor="#800040">
                <v:path arrowok="t"/>
              </v:shape>
            </v:group>
            <v:group style="position:absolute;left:13205;top:10865;width:2;height:166" coordorigin="13205,10865" coordsize="2,166">
              <v:shape style="position:absolute;left:13205;top:10865;width:2;height:166" coordorigin="13205,10865" coordsize="0,166" path="m13205,11030l13205,10865,13205,10865e" filled="f" stroked="t" strokeweight=".36pt" strokecolor="#800040">
                <v:path arrowok="t"/>
              </v:shape>
            </v:group>
            <v:group style="position:absolute;left:6696;top:5018;width:2;height:86" coordorigin="6696,5018" coordsize="2,86">
              <v:shape style="position:absolute;left:6696;top:5018;width:2;height:86" coordorigin="6696,5018" coordsize="0,86" path="m6696,5018l6696,5105e" filled="f" stroked="t" strokeweight=".36pt" strokecolor="#FF0000">
                <v:path arrowok="t"/>
              </v:shape>
            </v:group>
            <v:group style="position:absolute;left:6696;top:4853;width:2;height:86" coordorigin="6696,4853" coordsize="2,86">
              <v:shape style="position:absolute;left:6696;top:4853;width:2;height:86" coordorigin="6696,4853" coordsize="0,86" path="m6696,4939l6696,4853e" filled="f" stroked="t" strokeweight=".36pt" strokecolor="#FF0000">
                <v:path arrowok="t"/>
              </v:shape>
            </v:group>
            <v:group style="position:absolute;left:6653;top:4997;width:86;height:2" coordorigin="6653,4997" coordsize="86,2">
              <v:shape style="position:absolute;left:6653;top:4997;width:86;height:2" coordorigin="6653,4997" coordsize="86,0" path="m6653,4997l6739,4997,6739,4997e" filled="f" stroked="t" strokeweight=".36pt" strokecolor="#0000FF">
                <v:path arrowok="t"/>
              </v:shape>
            </v:group>
            <v:group style="position:absolute;left:6653;top:4961;width:86;height:2" coordorigin="6653,4961" coordsize="86,2">
              <v:shape style="position:absolute;left:6653;top:4961;width:86;height:2" coordorigin="6653,4961" coordsize="86,0" path="m6653,4961l6739,4961,6739,4961e" filled="f" stroked="t" strokeweight=".36pt" strokecolor="#0000FF">
                <v:path arrowok="t"/>
              </v:shape>
            </v:group>
            <v:group style="position:absolute;left:6692;top:4950;width:7;height:2" coordorigin="6692,4950" coordsize="7,2">
              <v:shape style="position:absolute;left:6692;top:4950;width:7;height:2" coordorigin="6692,4950" coordsize="7,0" path="m6692,4950l6700,4950e" filled="f" stroked="t" strokeweight="1.08pt" strokecolor="#0000FF">
                <v:path arrowok="t"/>
              </v:shape>
            </v:group>
            <v:group style="position:absolute;left:6692;top:5008;width:7;height:2" coordorigin="6692,5008" coordsize="7,2">
              <v:shape style="position:absolute;left:6692;top:5008;width:7;height:2" coordorigin="6692,5008" coordsize="7,0" path="m6692,5008l6700,5008e" filled="f" stroked="t" strokeweight="1.08pt" strokecolor="#0000FF">
                <v:path arrowok="t"/>
              </v:shape>
            </v:group>
            <v:group style="position:absolute;left:2218;top:8971;width:965;height:2" coordorigin="2218,8971" coordsize="965,2">
              <v:shape style="position:absolute;left:2218;top:8971;width:965;height:2" coordorigin="2218,8971" coordsize="965,0" path="m3182,8971l2218,8971,2218,8971e" filled="f" stroked="t" strokeweight=".36pt" strokecolor="#800040">
                <v:path arrowok="t"/>
              </v:shape>
            </v:group>
            <v:group style="position:absolute;left:2196;top:8957;width:29;height:22" coordorigin="2196,8957" coordsize="29,22">
              <v:shape style="position:absolute;left:2196;top:8957;width:29;height:22" coordorigin="2196,8957" coordsize="29,22" path="m2218,8978l2203,8978,2196,8964,2203,8957,2218,8957,2225,8964,2218,8978xe" filled="t" fillcolor="#FF00FF" stroked="f">
                <v:path arrowok="t"/>
                <v:fill type="solid"/>
              </v:shape>
            </v:group>
            <v:group style="position:absolute;left:2196;top:8957;width:29;height:22" coordorigin="2196,8957" coordsize="29,22">
              <v:shape style="position:absolute;left:2196;top:8957;width:29;height:22" coordorigin="2196,8957" coordsize="29,22" path="m2196,8964l2203,8957,2210,8957,2218,8957,2225,8964,2218,8978,2210,8978,2203,8978,2196,8964e" filled="f" stroked="t" strokeweight=".36pt" strokecolor="#FF00FF">
                <v:path arrowok="t"/>
              </v:shape>
            </v:group>
            <v:group style="position:absolute;left:3182;top:8971;width:2;height:166" coordorigin="3182,8971" coordsize="2,166">
              <v:shape style="position:absolute;left:3182;top:8971;width:2;height:166" coordorigin="3182,8971" coordsize="0,166" path="m3182,9137l3182,8971,3182,8971e" filled="f" stroked="t" strokeweight=".36pt" strokecolor="#800040">
                <v:path arrowok="t"/>
              </v:shape>
            </v:group>
            <v:group style="position:absolute;left:12852;top:10123;width:353;height:2" coordorigin="12852,10123" coordsize="353,2">
              <v:shape style="position:absolute;left:12852;top:10123;width:353;height:2" coordorigin="12852,10123" coordsize="353,0" path="m13205,10123l12852,10123,12852,10123e" filled="f" stroked="t" strokeweight=".36pt" strokecolor="#800040">
                <v:path arrowok="t"/>
              </v:shape>
            </v:group>
            <v:group style="position:absolute;left:6696;top:4687;width:86;height:2" coordorigin="6696,4687" coordsize="86,2">
              <v:shape style="position:absolute;left:6696;top:4687;width:86;height:2" coordorigin="6696,4687" coordsize="86,0" path="m6782,4687l6696,4687e" filled="f" stroked="t" strokeweight=".36pt" strokecolor="#FF0000">
                <v:path arrowok="t"/>
              </v:shape>
            </v:group>
            <v:group style="position:absolute;left:7049;top:4687;width:86;height:2" coordorigin="7049,4687" coordsize="86,2">
              <v:shape style="position:absolute;left:7049;top:4687;width:86;height:2" coordorigin="7049,4687" coordsize="86,0" path="m7049,4687l7135,4687e" filled="f" stroked="t" strokeweight=".36pt" strokecolor="#FF0000">
                <v:path arrowok="t"/>
              </v:shape>
            </v:group>
            <v:group style="position:absolute;left:6782;top:4666;width:29;height:22" coordorigin="6782,4666" coordsize="29,22">
              <v:shape style="position:absolute;left:6782;top:4666;width:29;height:22" coordorigin="6782,4666" coordsize="29,22" path="m6782,4687l6811,4666,6811,4666e" filled="f" stroked="t" strokeweight=".36pt" strokecolor="#0000FF">
                <v:path arrowok="t"/>
              </v:shape>
            </v:group>
            <v:group style="position:absolute;left:6811;top:4666;width:50;height:50" coordorigin="6811,4666" coordsize="50,50">
              <v:shape style="position:absolute;left:6811;top:4666;width:50;height:50" coordorigin="6811,4666" coordsize="50,50" path="m6811,4666l6862,4716,6862,4716e" filled="f" stroked="t" strokeweight=".36pt" strokecolor="#0000FF">
                <v:path arrowok="t"/>
              </v:shape>
            </v:group>
            <v:group style="position:absolute;left:6862;top:4666;width:58;height:50" coordorigin="6862,4666" coordsize="58,50">
              <v:shape style="position:absolute;left:6862;top:4666;width:58;height:50" coordorigin="6862,4666" coordsize="58,50" path="m6862,4716l6919,4666,6919,4666e" filled="f" stroked="t" strokeweight=".36pt" strokecolor="#0000FF">
                <v:path arrowok="t"/>
              </v:shape>
            </v:group>
            <v:group style="position:absolute;left:6919;top:4666;width:50;height:50" coordorigin="6919,4666" coordsize="50,50">
              <v:shape style="position:absolute;left:6919;top:4666;width:50;height:50" coordorigin="6919,4666" coordsize="50,50" path="m6919,4666l6970,4716,6970,4716e" filled="f" stroked="t" strokeweight=".36pt" strokecolor="#0000FF">
                <v:path arrowok="t"/>
              </v:shape>
            </v:group>
            <v:group style="position:absolute;left:6970;top:4666;width:50;height:50" coordorigin="6970,4666" coordsize="50,50">
              <v:shape style="position:absolute;left:6970;top:4666;width:50;height:50" coordorigin="6970,4666" coordsize="50,50" path="m6970,4716l7020,4666,7020,4666e" filled="f" stroked="t" strokeweight=".36pt" strokecolor="#0000FF">
                <v:path arrowok="t"/>
              </v:shape>
            </v:group>
            <v:group style="position:absolute;left:7020;top:4666;width:29;height:22" coordorigin="7020,4666" coordsize="29,22">
              <v:shape style="position:absolute;left:7020;top:4666;width:29;height:22" coordorigin="7020,4666" coordsize="29,22" path="m7020,4666l7049,4687,7049,4687e" filled="f" stroked="t" strokeweight=".36pt" strokecolor="#0000FF">
                <v:path arrowok="t"/>
              </v:shape>
            </v:group>
            <v:group style="position:absolute;left:4496;top:6462;width:7;height:2" coordorigin="4496,6462" coordsize="7,2">
              <v:shape style="position:absolute;left:4496;top:6462;width:7;height:2" coordorigin="4496,6462" coordsize="7,0" path="m4496,6462l4504,6462e" filled="f" stroked="t" strokeweight="3.96pt" strokecolor="#800040">
                <v:path arrowok="t"/>
              </v:shape>
            </v:group>
            <v:group style="position:absolute;left:2912;top:6131;width:7;height:2" coordorigin="2912,6131" coordsize="7,2">
              <v:shape style="position:absolute;left:2912;top:6131;width:7;height:2" coordorigin="2912,6131" coordsize="7,0" path="m2912,6131l2920,6131e" filled="f" stroked="t" strokeweight="3.96pt" strokecolor="#800040">
                <v:path arrowok="t"/>
              </v:shape>
            </v:group>
            <v:group style="position:absolute;left:5378;top:9626;width:526;height:2" coordorigin="5378,9626" coordsize="526,2">
              <v:shape style="position:absolute;left:5378;top:9626;width:526;height:2" coordorigin="5378,9626" coordsize="526,0" path="m5378,9626l5904,9626e" filled="f" stroked="t" strokeweight=".36pt" strokecolor="#800040">
                <v:path arrowok="t"/>
              </v:shape>
            </v:group>
            <v:group style="position:absolute;left:5537;top:9612;width:29;height:29" coordorigin="5537,9612" coordsize="29,29">
              <v:shape style="position:absolute;left:5537;top:9612;width:29;height:29" coordorigin="5537,9612" coordsize="29,29" path="m5558,9641l5544,9641,5537,9634,5537,9619,5544,9612,5558,9612,5566,9619,5566,9634,5558,9641xe" filled="t" fillcolor="#FF00FF" stroked="f">
                <v:path arrowok="t"/>
                <v:fill type="solid"/>
              </v:shape>
            </v:group>
            <v:group style="position:absolute;left:5537;top:9612;width:29;height:29" coordorigin="5537,9612" coordsize="29,29">
              <v:shape style="position:absolute;left:5537;top:9612;width:29;height:29" coordorigin="5537,9612" coordsize="29,29" path="m5537,9626l5537,9619,5544,9612,5551,9612,5558,9612,5566,9619,5566,9626,5566,9634,5558,9641,5551,9641,5544,9641,5537,9634,5537,9626e" filled="f" stroked="t" strokeweight=".36pt" strokecolor="#FF00FF">
                <v:path arrowok="t"/>
              </v:shape>
            </v:group>
            <v:group style="position:absolute;left:3182;top:6005;width:2;height:1728" coordorigin="3182,6005" coordsize="2,1728">
              <v:shape style="position:absolute;left:3182;top:6005;width:2;height:1728" coordorigin="3182,6005" coordsize="0,1728" path="m3182,7733l3182,6005e" filled="f" stroked="t" strokeweight=".36pt" strokecolor="#800040">
                <v:path arrowok="t"/>
              </v:shape>
            </v:group>
            <v:group style="position:absolute;left:2902;top:6070;width:22;height:29" coordorigin="2902,6070" coordsize="22,29">
              <v:shape style="position:absolute;left:2902;top:6070;width:22;height:29" coordorigin="2902,6070" coordsize="22,29" path="m2909,6098l2902,6091,2902,6077,2909,6070,2923,6077,2923,6091,2909,6098xe" filled="t" fillcolor="#FF00FF" stroked="f">
                <v:path arrowok="t"/>
                <v:fill type="solid"/>
              </v:shape>
            </v:group>
            <v:group style="position:absolute;left:2902;top:6070;width:22;height:29" coordorigin="2902,6070" coordsize="22,29">
              <v:shape style="position:absolute;left:2902;top:6070;width:22;height:29" coordorigin="2902,6070" coordsize="22,29" path="m2902,6084l2902,6077,2909,6070,2923,6077,2923,6084,2923,6091,2909,6098,2902,6091,2902,6084e" filled="f" stroked="t" strokeweight=".36pt" strokecolor="#FF00FF">
                <v:path arrowok="t"/>
              </v:shape>
            </v:group>
            <v:group style="position:absolute;left:4500;top:6091;width:2376;height:2" coordorigin="4500,6091" coordsize="2376,2">
              <v:shape style="position:absolute;left:4500;top:6091;width:2376;height:2" coordorigin="4500,6091" coordsize="2376,0" path="m4500,6091l6876,6091e" filled="f" stroked="t" strokeweight=".36pt" strokecolor="#800040">
                <v:path arrowok="t"/>
              </v:shape>
            </v:group>
            <v:group style="position:absolute;left:4745;top:6070;width:29;height:29" coordorigin="4745,6070" coordsize="29,29">
              <v:shape style="position:absolute;left:4745;top:6070;width:29;height:29" coordorigin="4745,6070" coordsize="29,29" path="m4766,6098l4752,6098,4745,6091,4745,6077,4752,6070,4766,6070,4774,6077,4774,6091,4766,6098xe" filled="t" fillcolor="#FF00FF" stroked="f">
                <v:path arrowok="t"/>
                <v:fill type="solid"/>
              </v:shape>
            </v:group>
            <v:group style="position:absolute;left:4745;top:6070;width:29;height:29" coordorigin="4745,6070" coordsize="29,29">
              <v:shape style="position:absolute;left:4745;top:6070;width:29;height:29" coordorigin="4745,6070" coordsize="29,29" path="m4745,6084l4745,6077,4752,6070,4759,6070,4766,6070,4774,6077,4774,6084,4774,6091,4766,6098,4759,6098,4752,6098,4745,6091,4745,6084e" filled="f" stroked="t" strokeweight=".36pt" strokecolor="#FF00FF">
                <v:path arrowok="t"/>
              </v:shape>
            </v:group>
            <v:group style="position:absolute;left:4496;top:6131;width:7;height:2" coordorigin="4496,6131" coordsize="7,2">
              <v:shape style="position:absolute;left:4496;top:6131;width:7;height:2" coordorigin="4496,6131" coordsize="7,0" path="m4496,6131l4504,6131e" filled="f" stroked="t" strokeweight="3.96pt" strokecolor="#800040">
                <v:path arrowok="t"/>
              </v:shape>
            </v:group>
            <v:group style="position:absolute;left:1332;top:5839;width:353;height:2" coordorigin="1332,5839" coordsize="353,2">
              <v:shape style="position:absolute;left:1332;top:5839;width:353;height:2" coordorigin="1332,5839" coordsize="353,0" path="m1685,5839l1332,5839,1332,5839e" filled="f" stroked="t" strokeweight=".36pt" strokecolor="#800040">
                <v:path arrowok="t"/>
              </v:shape>
            </v:group>
            <v:group style="position:absolute;left:10570;top:10123;width:346;height:2" coordorigin="10570,10123" coordsize="346,2">
              <v:shape style="position:absolute;left:10570;top:10123;width:346;height:2" coordorigin="10570,10123" coordsize="346,0" path="m10915,10123l10570,10123,10570,10123e" filled="f" stroked="t" strokeweight=".36pt" strokecolor="#800040">
                <v:path arrowok="t"/>
              </v:shape>
            </v:group>
            <v:group style="position:absolute;left:7668;top:9626;width:612;height:2" coordorigin="7668,9626" coordsize="612,2">
              <v:shape style="position:absolute;left:7668;top:9626;width:612;height:2" coordorigin="7668,9626" coordsize="612,0" path="m7668,9626l8280,9626e" filled="f" stroked="t" strokeweight=".36pt" strokecolor="#800040">
                <v:path arrowok="t"/>
              </v:shape>
            </v:group>
            <v:group style="position:absolute;left:7913;top:9612;width:22;height:29" coordorigin="7913,9612" coordsize="22,29">
              <v:shape style="position:absolute;left:7913;top:9612;width:22;height:29" coordorigin="7913,9612" coordsize="22,29" path="m7920,9641l7913,9634,7913,9619,7920,9612,7934,9619,7934,9634,7920,9641xe" filled="t" fillcolor="#FF00FF" stroked="f">
                <v:path arrowok="t"/>
                <v:fill type="solid"/>
              </v:shape>
            </v:group>
            <v:group style="position:absolute;left:7913;top:9612;width:22;height:29" coordorigin="7913,9612" coordsize="22,29">
              <v:shape style="position:absolute;left:7913;top:9612;width:22;height:29" coordorigin="7913,9612" coordsize="22,29" path="m7913,9626l7913,9619,7920,9612,7934,9619,7934,9626,7934,9634,7920,9641,7913,9634,7913,9626e" filled="f" stroked="t" strokeweight=".36pt" strokecolor="#FF00FF">
                <v:path arrowok="t"/>
              </v:shape>
            </v:group>
            <v:group style="position:absolute;left:8280;top:10123;width:353;height:2" coordorigin="8280,10123" coordsize="353,2">
              <v:shape style="position:absolute;left:8280;top:10123;width:353;height:2" coordorigin="8280,10123" coordsize="353,0" path="m8633,10123l8280,10123,8280,10123e" filled="f" stroked="t" strokeweight=".36pt" strokecolor="#800040">
                <v:path arrowok="t"/>
              </v:shape>
            </v:group>
            <v:group style="position:absolute;left:4673;top:7322;width:533;height:2" coordorigin="4673,7322" coordsize="533,2">
              <v:shape style="position:absolute;left:4673;top:7322;width:533;height:2" coordorigin="4673,7322" coordsize="533,0" path="m5206,7322l4673,7322,4673,7322e" filled="f" stroked="t" strokeweight=".36pt" strokecolor="#800040">
                <v:path arrowok="t"/>
              </v:shape>
            </v:group>
            <v:group style="position:absolute;left:4673;top:6998;width:2729;height:2" coordorigin="4673,6998" coordsize="2729,2">
              <v:shape style="position:absolute;left:4673;top:6998;width:2729;height:2" coordorigin="4673,6998" coordsize="2729,0" path="m4673,6998l7402,6998e" filled="f" stroked="t" strokeweight=".36pt" strokecolor="#800040">
                <v:path arrowok="t"/>
              </v:shape>
            </v:group>
            <v:group style="position:absolute;left:4673;top:7243;width:533;height:2" coordorigin="4673,7243" coordsize="533,2">
              <v:shape style="position:absolute;left:4673;top:7243;width:533;height:2" coordorigin="4673,7243" coordsize="533,0" path="m5206,7243l4673,7243,4673,7243e" filled="f" stroked="t" strokeweight=".36pt" strokecolor="#800040">
                <v:path arrowok="t"/>
              </v:shape>
            </v:group>
            <v:group style="position:absolute;left:4766;top:3787;width:259;height:2" coordorigin="4766,3787" coordsize="259,2">
              <v:shape style="position:absolute;left:4766;top:3787;width:259;height:2" coordorigin="4766,3787" coordsize="259,0" path="m4766,3787l5026,3787,5026,3787e" filled="f" stroked="t" strokeweight=".36pt" strokecolor="#800040">
                <v:path arrowok="t"/>
              </v:shape>
            </v:group>
            <v:group style="position:absolute;left:5206;top:11030;width:2;height:166" coordorigin="5206,11030" coordsize="2,166">
              <v:shape style="position:absolute;left:5206;top:11030;width:2;height:166" coordorigin="5206,11030" coordsize="0,166" path="m5206,11196l5206,11030,5206,11030e" filled="f" stroked="t" strokeweight=".36pt" strokecolor="#800040">
                <v:path arrowok="t"/>
              </v:shape>
            </v:group>
            <v:group style="position:absolute;left:12146;top:10944;width:2;height:166" coordorigin="12146,10944" coordsize="2,166">
              <v:shape style="position:absolute;left:12146;top:10944;width:2;height:166" coordorigin="12146,10944" coordsize="0,166" path="m12146,11110l12146,10944,12146,10944e" filled="f" stroked="t" strokeweight=".36pt" strokecolor="#800040">
                <v:path arrowok="t"/>
              </v:shape>
            </v:group>
            <v:group style="position:absolute;left:3888;top:10944;width:2;height:252" coordorigin="3888,10944" coordsize="2,252">
              <v:shape style="position:absolute;left:3888;top:10944;width:2;height:252" coordorigin="3888,10944" coordsize="0,252" path="m3888,11196l3888,10944,3888,10944e" filled="f" stroked="t" strokeweight=".36pt" strokecolor="#800040">
                <v:path arrowok="t"/>
              </v:shape>
            </v:group>
            <v:group style="position:absolute;left:9338;top:2635;width:526;height:2" coordorigin="9338,2635" coordsize="526,2">
              <v:shape style="position:absolute;left:9338;top:2635;width:526;height:2" coordorigin="9338,2635" coordsize="526,0" path="m9864,2635l9338,2635,9338,2635e" filled="f" stroked="t" strokeweight=".36pt" strokecolor="#800040">
                <v:path arrowok="t"/>
              </v:shape>
            </v:group>
            <v:group style="position:absolute;left:3535;top:10534;width:439;height:2" coordorigin="3535,10534" coordsize="439,2">
              <v:shape style="position:absolute;left:3535;top:10534;width:439;height:2" coordorigin="3535,10534" coordsize="439,0" path="m3535,10534l3974,10534e" filled="f" stroked="t" strokeweight=".36pt" strokecolor="#800040">
                <v:path arrowok="t"/>
              </v:shape>
            </v:group>
            <v:group style="position:absolute;left:3866;top:10519;width:29;height:22" coordorigin="3866,10519" coordsize="29,22">
              <v:shape style="position:absolute;left:3866;top:10519;width:29;height:22" coordorigin="3866,10519" coordsize="29,22" path="m3888,10541l3874,10541,3866,10526,3874,10519,3888,10519,3895,10526,3888,10541xe" filled="t" fillcolor="#FF00FF" stroked="f">
                <v:path arrowok="t"/>
                <v:fill type="solid"/>
              </v:shape>
            </v:group>
            <v:group style="position:absolute;left:3866;top:10519;width:29;height:22" coordorigin="3866,10519" coordsize="29,22">
              <v:shape style="position:absolute;left:3866;top:10519;width:29;height:22" coordorigin="3866,10519" coordsize="29,22" path="m3866,10526l3874,10519,3881,10519,3888,10519,3895,10526,3888,10541,3881,10541,3874,10541,3866,10526e" filled="f" stroked="t" strokeweight=".36pt" strokecolor="#FF00FF">
                <v:path arrowok="t"/>
              </v:shape>
            </v:group>
            <v:group style="position:absolute;left:4673;top:7409;width:533;height:2" coordorigin="4673,7409" coordsize="533,2">
              <v:shape style="position:absolute;left:4673;top:7409;width:533;height:2" coordorigin="4673,7409" coordsize="533,0" path="m5206,7409l4673,7409,4673,7409e" filled="f" stroked="t" strokeweight=".36pt" strokecolor="#800040">
                <v:path arrowok="t"/>
              </v:shape>
            </v:group>
            <v:group style="position:absolute;left:5184;top:10519;width:29;height:22" coordorigin="5184,10519" coordsize="29,22">
              <v:shape style="position:absolute;left:5184;top:10519;width:29;height:22" coordorigin="5184,10519" coordsize="29,22" path="m5206,10541l5191,10541,5184,10526,5191,10519,5206,10519,5213,10526,5206,10541xe" filled="t" fillcolor="#FF00FF" stroked="f">
                <v:path arrowok="t"/>
                <v:fill type="solid"/>
              </v:shape>
            </v:group>
            <v:group style="position:absolute;left:5184;top:10519;width:29;height:22" coordorigin="5184,10519" coordsize="29,22">
              <v:shape style="position:absolute;left:5184;top:10519;width:29;height:22" coordorigin="5184,10519" coordsize="29,22" path="m5184,10526l5191,10519,5198,10519,5206,10519,5213,10526,5206,10541,5198,10541,5191,10541,5184,10526e" filled="f" stroked="t" strokeweight=".36pt" strokecolor="#FF00FF">
                <v:path arrowok="t"/>
              </v:shape>
            </v:group>
            <v:group style="position:absolute;left:3888;top:10865;width:2;height:79" coordorigin="3888,10865" coordsize="2,79">
              <v:shape style="position:absolute;left:3888;top:10865;width:2;height:79" coordorigin="3888,10865" coordsize="0,79" path="m3888,10865l3888,10944e" filled="f" stroked="t" strokeweight=".36pt" strokecolor="#FF0000">
                <v:path arrowok="t"/>
              </v:shape>
            </v:group>
            <v:group style="position:absolute;left:3888;top:10699;width:2;height:86" coordorigin="3888,10699" coordsize="2,86">
              <v:shape style="position:absolute;left:3888;top:10699;width:2;height:86" coordorigin="3888,10699" coordsize="0,86" path="m3888,10786l3888,10699e" filled="f" stroked="t" strokeweight=".36pt" strokecolor="#FF0000">
                <v:path arrowok="t"/>
              </v:shape>
            </v:group>
            <v:group style="position:absolute;left:3838;top:10843;width:94;height:2" coordorigin="3838,10843" coordsize="94,2">
              <v:shape style="position:absolute;left:3838;top:10843;width:94;height:2" coordorigin="3838,10843" coordsize="94,0" path="m3838,10843l3931,10843,3931,10843e" filled="f" stroked="t" strokeweight=".36pt" strokecolor="#0000FF">
                <v:path arrowok="t"/>
              </v:shape>
            </v:group>
            <v:group style="position:absolute;left:3884;top:10796;width:7;height:2" coordorigin="3884,10796" coordsize="7,2">
              <v:shape style="position:absolute;left:3884;top:10796;width:7;height:2" coordorigin="3884,10796" coordsize="7,0" path="m3884,10796l3892,10796e" filled="f" stroked="t" strokeweight="1.08pt" strokecolor="#0000FF">
                <v:path arrowok="t"/>
              </v:shape>
            </v:group>
            <v:group style="position:absolute;left:3884;top:10854;width:7;height:2" coordorigin="3884,10854" coordsize="7,2">
              <v:shape style="position:absolute;left:3884;top:10854;width:7;height:2" coordorigin="3884,10854" coordsize="7,0" path="m3884,10854l3892,10854e" filled="f" stroked="t" strokeweight="1.08pt" strokecolor="#0000FF">
                <v:path arrowok="t"/>
              </v:shape>
            </v:group>
            <v:group style="position:absolute;left:4673;top:7488;width:533;height:2" coordorigin="4673,7488" coordsize="533,2">
              <v:shape style="position:absolute;left:4673;top:7488;width:533;height:2" coordorigin="4673,7488" coordsize="533,0" path="m5206,7488l4673,7488,4673,7488e" filled="f" stroked="t" strokeweight=".36pt" strokecolor="#800040">
                <v:path arrowok="t"/>
              </v:shape>
            </v:group>
            <v:group style="position:absolute;left:3888;top:10534;width:2;height:166" coordorigin="3888,10534" coordsize="2,166">
              <v:shape style="position:absolute;left:3888;top:10534;width:2;height:166" coordorigin="3888,10534" coordsize="0,166" path="m3888,10699l3888,10534,3888,10534e" filled="f" stroked="t" strokeweight=".36pt" strokecolor="#800040">
                <v:path arrowok="t"/>
              </v:shape>
            </v:group>
            <v:group style="position:absolute;left:3974;top:10534;width:86;height:2" coordorigin="3974,10534" coordsize="86,2">
              <v:shape style="position:absolute;left:3974;top:10534;width:86;height:2" coordorigin="3974,10534" coordsize="86,0" path="m4061,10534l3974,10534e" filled="f" stroked="t" strokeweight=".36pt" strokecolor="#FF0000">
                <v:path arrowok="t"/>
              </v:shape>
            </v:group>
            <v:group style="position:absolute;left:4327;top:10534;width:86;height:2" coordorigin="4327,10534" coordsize="86,2">
              <v:shape style="position:absolute;left:4327;top:10534;width:86;height:2" coordorigin="4327,10534" coordsize="86,0" path="m4327,10534l4414,10534e" filled="f" stroked="t" strokeweight=".36pt" strokecolor="#FF0000">
                <v:path arrowok="t"/>
              </v:shape>
            </v:group>
            <v:group style="position:absolute;left:4061;top:10512;width:29;height:22" coordorigin="4061,10512" coordsize="29,22">
              <v:shape style="position:absolute;left:4061;top:10512;width:29;height:22" coordorigin="4061,10512" coordsize="29,22" path="m4061,10534l4090,10512,4090,10512e" filled="f" stroked="t" strokeweight=".36pt" strokecolor="#0000FF">
                <v:path arrowok="t"/>
              </v:shape>
            </v:group>
            <v:group style="position:absolute;left:4090;top:10512;width:50;height:50" coordorigin="4090,10512" coordsize="50,50">
              <v:shape style="position:absolute;left:4090;top:10512;width:50;height:50" coordorigin="4090,10512" coordsize="50,50" path="m4090,10512l4140,10562,4140,10562e" filled="f" stroked="t" strokeweight=".36pt" strokecolor="#0000FF">
                <v:path arrowok="t"/>
              </v:shape>
            </v:group>
            <v:group style="position:absolute;left:4140;top:10512;width:50;height:50" coordorigin="4140,10512" coordsize="50,50">
              <v:shape style="position:absolute;left:4140;top:10512;width:50;height:50" coordorigin="4140,10512" coordsize="50,50" path="m4140,10562l4190,10512,4190,10512e" filled="f" stroked="t" strokeweight=".36pt" strokecolor="#0000FF">
                <v:path arrowok="t"/>
              </v:shape>
            </v:group>
            <v:group style="position:absolute;left:4190;top:10512;width:58;height:50" coordorigin="4190,10512" coordsize="58,50">
              <v:shape style="position:absolute;left:4190;top:10512;width:58;height:50" coordorigin="4190,10512" coordsize="58,50" path="m4190,10512l4248,10562,4248,10562e" filled="f" stroked="t" strokeweight=".36pt" strokecolor="#0000FF">
                <v:path arrowok="t"/>
              </v:shape>
            </v:group>
            <v:group style="position:absolute;left:4248;top:10512;width:50;height:50" coordorigin="4248,10512" coordsize="50,50">
              <v:shape style="position:absolute;left:4248;top:10512;width:50;height:50" coordorigin="4248,10512" coordsize="50,50" path="m4248,10562l4298,10512,4298,10512e" filled="f" stroked="t" strokeweight=".36pt" strokecolor="#0000FF">
                <v:path arrowok="t"/>
              </v:shape>
            </v:group>
            <v:group style="position:absolute;left:4298;top:10512;width:29;height:22" coordorigin="4298,10512" coordsize="29,22">
              <v:shape style="position:absolute;left:4298;top:10512;width:29;height:22" coordorigin="4298,10512" coordsize="29,22" path="m4298,10512l4327,10534,4327,10534e" filled="f" stroked="t" strokeweight=".36pt" strokecolor="#0000FF">
                <v:path arrowok="t"/>
              </v:shape>
            </v:group>
            <v:group style="position:absolute;left:4673;top:7654;width:533;height:2" coordorigin="4673,7654" coordsize="533,2">
              <v:shape style="position:absolute;left:4673;top:7654;width:533;height:2" coordorigin="4673,7654" coordsize="533,0" path="m5206,7654l4673,7654,4673,7654e" filled="f" stroked="t" strokeweight=".36pt" strokecolor="#800040">
                <v:path arrowok="t"/>
              </v:shape>
            </v:group>
            <v:group style="position:absolute;left:4673;top:7574;width:533;height:2" coordorigin="4673,7574" coordsize="533,2">
              <v:shape style="position:absolute;left:4673;top:7574;width:533;height:2" coordorigin="4673,7574" coordsize="533,0" path="m5206,7574l4673,7574,4673,7574e" filled="f" stroked="t" strokeweight=".36pt" strokecolor="#800040">
                <v:path arrowok="t"/>
              </v:shape>
            </v:group>
            <v:group style="position:absolute;left:3002;top:8150;width:180;height:79" coordorigin="3002,8150" coordsize="180,79">
              <v:shape style="position:absolute;left:3002;top:8150;width:180;height:79" coordorigin="3002,8150" coordsize="180,79" path="m3002,8150l3182,8150,3096,8230,3002,8150e" filled="f" stroked="t" strokeweight=".36pt" strokecolor="#FF0000">
                <v:path arrowok="t"/>
              </v:shape>
            </v:group>
            <v:group style="position:absolute;left:3154;top:8201;width:29;height:2" coordorigin="3154,8201" coordsize="29,2">
              <v:shape style="position:absolute;left:3154;top:8201;width:29;height:2" coordorigin="3154,8201" coordsize="29,0" path="m3154,8201l3182,8201,3182,8201e" filled="f" stroked="t" strokeweight=".36pt" strokecolor="#FF0000">
                <v:path arrowok="t"/>
              </v:shape>
            </v:group>
            <v:group style="position:absolute;left:3150;top:8215;width:7;height:2" coordorigin="3150,8215" coordsize="7,2">
              <v:shape style="position:absolute;left:3150;top:8215;width:7;height:2" coordorigin="3150,8215" coordsize="7,0" path="m3150,8215l3157,8215e" filled="f" stroked="t" strokeweight="1.44pt" strokecolor="#FF0000">
                <v:path arrowok="t"/>
              </v:shape>
            </v:group>
            <v:group style="position:absolute;left:3154;top:8215;width:22;height:2" coordorigin="3154,8215" coordsize="22,2">
              <v:shape style="position:absolute;left:3154;top:8215;width:22;height:2" coordorigin="3154,8215" coordsize="22,0" path="m3175,8215l3154,8215,3154,8215e" filled="f" stroked="t" strokeweight=".36pt" strokecolor="#FF0000">
                <v:path arrowok="t"/>
              </v:shape>
            </v:group>
            <v:group style="position:absolute;left:5119;top:11196;width:173;height:2" coordorigin="5119,11196" coordsize="173,2">
              <v:shape style="position:absolute;left:5119;top:11196;width:173;height:2" coordorigin="5119,11196" coordsize="173,0" path="m5119,11196l5292,11196,5292,11196e" filled="f" stroked="t" strokeweight=".36pt" strokecolor="#FF0000">
                <v:path arrowok="t"/>
              </v:shape>
            </v:group>
            <v:group style="position:absolute;left:5141;top:11218;width:122;height:2" coordorigin="5141,11218" coordsize="122,2">
              <v:shape style="position:absolute;left:5141;top:11218;width:122;height:2" coordorigin="5141,11218" coordsize="122,0" path="m5141,11218l5263,11218,5263,11218e" filled="f" stroked="t" strokeweight=".36pt" strokecolor="#FF0000">
                <v:path arrowok="t"/>
              </v:shape>
            </v:group>
            <v:group style="position:absolute;left:5170;top:11246;width:72;height:2" coordorigin="5170,11246" coordsize="72,2">
              <v:shape style="position:absolute;left:5170;top:11246;width:72;height:2" coordorigin="5170,11246" coordsize="72,0" path="m5242,11246l5170,11246,5170,11246e" filled="f" stroked="t" strokeweight=".36pt" strokecolor="#FF0000">
                <v:path arrowok="t"/>
              </v:shape>
            </v:group>
            <v:group style="position:absolute;left:5198;top:11268;width:14;height:2" coordorigin="5198,11268" coordsize="14,2">
              <v:shape style="position:absolute;left:5198;top:11268;width:14;height:2" coordorigin="5198,11268" coordsize="14,0" path="m5198,11268l5213,11268,5213,11268e" filled="f" stroked="t" strokeweight=".36pt" strokecolor="#FF0000">
                <v:path arrowok="t"/>
              </v:shape>
            </v:group>
            <v:group style="position:absolute;left:5206;top:10620;width:2;height:79" coordorigin="5206,10620" coordsize="2,79">
              <v:shape style="position:absolute;left:5206;top:10620;width:2;height:79" coordorigin="5206,10620" coordsize="0,79" path="m5206,10699l5206,10620e" filled="f" stroked="t" strokeweight=".36pt" strokecolor="#FF0000">
                <v:path arrowok="t"/>
              </v:shape>
            </v:group>
            <v:group style="position:absolute;left:5206;top:10944;width:2;height:86" coordorigin="5206,10944" coordsize="2,86">
              <v:shape style="position:absolute;left:5206;top:10944;width:2;height:86" coordorigin="5206,10944" coordsize="0,86" path="m5206,10944l5206,11030e" filled="f" stroked="t" strokeweight=".36pt" strokecolor="#FF0000">
                <v:path arrowok="t"/>
              </v:shape>
            </v:group>
            <v:group style="position:absolute;left:5206;top:10699;width:22;height:29" coordorigin="5206,10699" coordsize="22,29">
              <v:shape style="position:absolute;left:5206;top:10699;width:22;height:29" coordorigin="5206,10699" coordsize="22,29" path="m5206,10699l5227,10728,5227,10728e" filled="f" stroked="t" strokeweight=".36pt" strokecolor="#0000FF">
                <v:path arrowok="t"/>
              </v:shape>
            </v:group>
            <v:group style="position:absolute;left:5177;top:10728;width:50;height:43" coordorigin="5177,10728" coordsize="50,43">
              <v:shape style="position:absolute;left:5177;top:10728;width:50;height:43" coordorigin="5177,10728" coordsize="50,43" path="m5227,10728l5177,10771,5177,10771e" filled="f" stroked="t" strokeweight=".36pt" strokecolor="#0000FF">
                <v:path arrowok="t"/>
              </v:shape>
            </v:group>
            <v:group style="position:absolute;left:5177;top:10771;width:50;height:50" coordorigin="5177,10771" coordsize="50,50">
              <v:shape style="position:absolute;left:5177;top:10771;width:50;height:50" coordorigin="5177,10771" coordsize="50,50" path="m5177,10771l5227,10822,5227,10822e" filled="f" stroked="t" strokeweight=".36pt" strokecolor="#0000FF">
                <v:path arrowok="t"/>
              </v:shape>
            </v:group>
            <v:group style="position:absolute;left:5177;top:10822;width:50;height:50" coordorigin="5177,10822" coordsize="50,50">
              <v:shape style="position:absolute;left:5177;top:10822;width:50;height:50" coordorigin="5177,10822" coordsize="50,50" path="m5227,10822l5177,10872,5177,10872e" filled="f" stroked="t" strokeweight=".36pt" strokecolor="#0000FF">
                <v:path arrowok="t"/>
              </v:shape>
            </v:group>
            <v:group style="position:absolute;left:5177;top:10872;width:50;height:50" coordorigin="5177,10872" coordsize="50,50">
              <v:shape style="position:absolute;left:5177;top:10872;width:50;height:50" coordorigin="5177,10872" coordsize="50,50" path="m5177,10872l5227,10922,5227,10922e" filled="f" stroked="t" strokeweight=".36pt" strokecolor="#0000FF">
                <v:path arrowok="t"/>
              </v:shape>
            </v:group>
            <v:group style="position:absolute;left:5206;top:10922;width:22;height:22" coordorigin="5206,10922" coordsize="22,22">
              <v:shape style="position:absolute;left:5206;top:10922;width:22;height:22" coordorigin="5206,10922" coordsize="22,22" path="m5227,10922l5206,10944,5206,10944e" filled="f" stroked="t" strokeweight=".36pt" strokecolor="#0000FF">
                <v:path arrowok="t"/>
              </v:shape>
            </v:group>
            <v:group style="position:absolute;left:5998;top:10210;width:346;height:2" coordorigin="5998,10210" coordsize="346,2">
              <v:shape style="position:absolute;left:5998;top:10210;width:346;height:2" coordorigin="5998,10210" coordsize="346,0" path="m6343,10210l5998,10210,5998,10210e" filled="f" stroked="t" strokeweight=".36pt" strokecolor="#800040">
                <v:path arrowok="t"/>
              </v:shape>
            </v:group>
            <v:group style="position:absolute;left:4673;top:7819;width:533;height:2" coordorigin="4673,7819" coordsize="533,2">
              <v:shape style="position:absolute;left:4673;top:7819;width:533;height:2" coordorigin="4673,7819" coordsize="533,0" path="m5206,7819l4673,7819,4673,7819e" filled="f" stroked="t" strokeweight=".36pt" strokecolor="#800040">
                <v:path arrowok="t"/>
              </v:shape>
            </v:group>
            <v:group style="position:absolute;left:4673;top:7898;width:533;height:2" coordorigin="4673,7898" coordsize="533,2">
              <v:shape style="position:absolute;left:4673;top:7898;width:533;height:2" coordorigin="4673,7898" coordsize="533,0" path="m5206,7898l4673,7898,4673,7898e" filled="f" stroked="t" strokeweight=".36pt" strokecolor="#800040">
                <v:path arrowok="t"/>
              </v:shape>
            </v:group>
            <v:group style="position:absolute;left:10786;top:11110;width:223;height:86" coordorigin="10786,11110" coordsize="223,86">
              <v:shape style="position:absolute;left:10786;top:11110;width:223;height:86" coordorigin="10786,11110" coordsize="223,86" path="m10786,11196l10829,11110,11009,11110,10958,11196e" filled="f" stroked="t" strokeweight=".36pt" strokecolor="#FF0000">
                <v:path arrowok="t"/>
              </v:shape>
            </v:group>
            <v:group style="position:absolute;left:10872;top:11110;width:43;height:86" coordorigin="10872,11110" coordsize="43,86">
              <v:shape style="position:absolute;left:10872;top:11110;width:43;height:86" coordorigin="10872,11110" coordsize="43,86" path="m10872,11196l10915,11110,10915,11110e" filled="f" stroked="t" strokeweight=".36pt" strokecolor="#FF0000">
                <v:path arrowok="t"/>
              </v:shape>
            </v:group>
            <v:group style="position:absolute;left:2473;top:5742;width:7;height:2" coordorigin="2473,5742" coordsize="7,2">
              <v:shape style="position:absolute;left:2473;top:5742;width:7;height:2" coordorigin="2473,5742" coordsize="7,0" path="m2473,5742l2480,5742e" filled="f" stroked="t" strokeweight="1.8pt" strokecolor="#FF0000">
                <v:path arrowok="t"/>
              </v:shape>
            </v:group>
            <v:group style="position:absolute;left:2455;top:5681;width:43;height:36" coordorigin="2455,5681" coordsize="43,36">
              <v:shape style="position:absolute;left:2455;top:5681;width:43;height:36" coordorigin="2455,5681" coordsize="43,36" path="m2455,5695l2455,5688,2470,5681,2477,5681,2484,5681,2498,5688,2498,5695,2498,5702,2484,5717,2477,5717,2470,5717,2455,5702,2455,5695e" filled="f" stroked="t" strokeweight=".36pt" strokecolor="#FF0000">
                <v:path arrowok="t"/>
              </v:shape>
            </v:group>
            <v:group style="position:absolute;left:4673;top:7985;width:533;height:2" coordorigin="4673,7985" coordsize="533,2">
              <v:shape style="position:absolute;left:4673;top:7985;width:533;height:2" coordorigin="4673,7985" coordsize="533,0" path="m5206,7985l4673,7985,4673,7985e" filled="f" stroked="t" strokeweight=".36pt" strokecolor="#800040">
                <v:path arrowok="t"/>
              </v:shape>
            </v:group>
            <v:group style="position:absolute;left:2743;top:7985;width:526;height:2" coordorigin="2743,7985" coordsize="526,2">
              <v:shape style="position:absolute;left:2743;top:7985;width:526;height:2" coordorigin="2743,7985" coordsize="526,0" path="m3269,7985l2743,7985,2743,7985e" filled="f" stroked="t" strokeweight=".36pt" strokecolor="#800040">
                <v:path arrowok="t"/>
              </v:shape>
            </v:group>
            <v:group style="position:absolute;left:2743;top:7898;width:526;height:2" coordorigin="2743,7898" coordsize="526,2">
              <v:shape style="position:absolute;left:2743;top:7898;width:526;height:2" coordorigin="2743,7898" coordsize="526,0" path="m3269,7898l2743,7898,2743,7898e" filled="f" stroked="t" strokeweight=".36pt" strokecolor="#800040">
                <v:path arrowok="t"/>
              </v:shape>
            </v:group>
            <v:group style="position:absolute;left:14414;top:10440;width:29;height:22" coordorigin="14414,10440" coordsize="29,22">
              <v:shape style="position:absolute;left:14414;top:10440;width:29;height:22" coordorigin="14414,10440" coordsize="29,22" path="m14436,10462l14422,10462,14414,10447,14422,10440,14436,10440,14443,10447,14436,10462xe" filled="t" fillcolor="#FF00FF" stroked="f">
                <v:path arrowok="t"/>
                <v:fill type="solid"/>
              </v:shape>
            </v:group>
            <v:group style="position:absolute;left:14414;top:10440;width:29;height:22" coordorigin="14414,10440" coordsize="29,22">
              <v:shape style="position:absolute;left:14414;top:10440;width:29;height:22" coordorigin="14414,10440" coordsize="29,22" path="m14414,10447l14422,10440,14429,10440,14436,10440,14443,10447,14436,10462,14429,10462,14422,10462,14414,10447e" filled="f" stroked="t" strokeweight=".36pt" strokecolor="#FF00FF">
                <v:path arrowok="t"/>
              </v:shape>
            </v:group>
            <v:group style="position:absolute;left:8899;top:5018;width:346;height:2" coordorigin="8899,5018" coordsize="346,2">
              <v:shape style="position:absolute;left:8899;top:5018;width:346;height:2" coordorigin="8899,5018" coordsize="346,0" path="m9245,5018l8899,5018,8899,5018e" filled="f" stroked="t" strokeweight=".36pt" strokecolor="#800040">
                <v:path arrowok="t"/>
              </v:shape>
            </v:group>
            <v:group style="position:absolute;left:2743;top:7819;width:526;height:2" coordorigin="2743,7819" coordsize="526,2">
              <v:shape style="position:absolute;left:2743;top:7819;width:526;height:2" coordorigin="2743,7819" coordsize="526,0" path="m3269,7819l2743,7819,2743,7819e" filled="f" stroked="t" strokeweight=".36pt" strokecolor="#800040">
                <v:path arrowok="t"/>
              </v:shape>
            </v:group>
            <v:group style="position:absolute;left:6854;top:6977;width:29;height:29" coordorigin="6854,6977" coordsize="29,29">
              <v:shape style="position:absolute;left:6854;top:6977;width:29;height:29" coordorigin="6854,6977" coordsize="29,29" path="m6876,7006l6862,7006,6854,6998,6854,6984,6862,6977,6876,6977,6883,6984,6883,6998,6876,7006xe" filled="t" fillcolor="#FF00FF" stroked="f">
                <v:path arrowok="t"/>
                <v:fill type="solid"/>
              </v:shape>
            </v:group>
            <v:group style="position:absolute;left:6854;top:6977;width:29;height:29" coordorigin="6854,6977" coordsize="29,29">
              <v:shape style="position:absolute;left:6854;top:6977;width:29;height:29" coordorigin="6854,6977" coordsize="29,29" path="m6854,6991l6854,6984,6862,6977,6869,6977,6876,6977,6883,6984,6883,6991,6883,6998,6876,7006,6869,7006,6862,7006,6854,6998,6854,6991e" filled="f" stroked="t" strokeweight=".36pt" strokecolor="#FF00FF">
                <v:path arrowok="t"/>
              </v:shape>
            </v:group>
            <v:group style="position:absolute;left:9072;top:6998;width:526;height:2" coordorigin="9072,6998" coordsize="526,2">
              <v:shape style="position:absolute;left:9072;top:6998;width:526;height:2" coordorigin="9072,6998" coordsize="526,0" path="m9072,6998l9598,6998e" filled="f" stroked="t" strokeweight=".36pt" strokecolor="#800040">
                <v:path arrowok="t"/>
              </v:shape>
            </v:group>
            <v:group style="position:absolute;left:9338;top:6581;width:2;height:418" coordorigin="9338,6581" coordsize="2,418">
              <v:shape style="position:absolute;left:9338;top:6581;width:2;height:418" coordorigin="9338,6581" coordsize="0,418" path="m9338,6998l9338,6581,9338,6581e" filled="f" stroked="t" strokeweight=".36pt" strokecolor="#800040">
                <v:path arrowok="t"/>
              </v:shape>
            </v:group>
            <v:group style="position:absolute;left:9245;top:5018;width:2;height:166" coordorigin="9245,5018" coordsize="2,166">
              <v:shape style="position:absolute;left:9245;top:5018;width:2;height:166" coordorigin="9245,5018" coordsize="0,166" path="m9245,5184l9245,5018,9245,5018e" filled="f" stroked="t" strokeweight=".36pt" strokecolor="#800040">
                <v:path arrowok="t"/>
              </v:shape>
            </v:group>
            <v:group style="position:absolute;left:9230;top:5004;width:29;height:22" coordorigin="9230,5004" coordsize="29,22">
              <v:shape style="position:absolute;left:9230;top:5004;width:29;height:22" coordorigin="9230,5004" coordsize="29,22" path="m9252,5026l9238,5026,9230,5011,9238,5004,9252,5004,9259,5011,9252,5026xe" filled="t" fillcolor="#FF00FF" stroked="f">
                <v:path arrowok="t"/>
                <v:fill type="solid"/>
              </v:shape>
            </v:group>
            <v:group style="position:absolute;left:9230;top:5004;width:29;height:22" coordorigin="9230,5004" coordsize="29,22">
              <v:shape style="position:absolute;left:9230;top:5004;width:29;height:22" coordorigin="9230,5004" coordsize="29,22" path="m9230,5011l9238,5004,9245,5004,9252,5004,9259,5011,9252,5026,9245,5026,9238,5026,9230,5011e" filled="f" stroked="t" strokeweight=".36pt" strokecolor="#FF00FF">
                <v:path arrowok="t"/>
              </v:shape>
            </v:group>
            <v:group style="position:absolute;left:9245;top:5350;width:2;height:79" coordorigin="9245,5350" coordsize="2,79">
              <v:shape style="position:absolute;left:9245;top:5350;width:2;height:79" coordorigin="9245,5350" coordsize="0,79" path="m9245,5350l9245,5429e" filled="f" stroked="t" strokeweight=".36pt" strokecolor="#FF0000">
                <v:path arrowok="t"/>
              </v:shape>
            </v:group>
            <v:group style="position:absolute;left:9245;top:5184;width:2;height:79" coordorigin="9245,5184" coordsize="2,79">
              <v:shape style="position:absolute;left:9245;top:5184;width:2;height:79" coordorigin="9245,5184" coordsize="0,79" path="m9245,5263l9245,5184e" filled="f" stroked="t" strokeweight=".36pt" strokecolor="#FF0000">
                <v:path arrowok="t"/>
              </v:shape>
            </v:group>
            <v:group style="position:absolute;left:9202;top:5321;width:86;height:2" coordorigin="9202,5321" coordsize="86,2">
              <v:shape style="position:absolute;left:9202;top:5321;width:86;height:2" coordorigin="9202,5321" coordsize="86,0" path="m9202,5321l9288,5321,9288,5321e" filled="f" stroked="t" strokeweight=".36pt" strokecolor="#0000FF">
                <v:path arrowok="t"/>
              </v:shape>
            </v:group>
            <v:group style="position:absolute;left:9241;top:5278;width:7;height:2" coordorigin="9241,5278" coordsize="7,2">
              <v:shape style="position:absolute;left:9241;top:5278;width:7;height:2" coordorigin="9241,5278" coordsize="7,0" path="m9241,5278l9248,5278e" filled="f" stroked="t" strokeweight="1.44pt" strokecolor="#0000FF">
                <v:path arrowok="t"/>
              </v:shape>
            </v:group>
            <v:group style="position:absolute;left:9241;top:5335;width:7;height:2" coordorigin="9241,5335" coordsize="7,2">
              <v:shape style="position:absolute;left:9241;top:5335;width:7;height:2" coordorigin="9241,5335" coordsize="7,0" path="m9241,5335l9248,5335e" filled="f" stroked="t" strokeweight="1.44pt" strokecolor="#0000FF">
                <v:path arrowok="t"/>
              </v:shape>
            </v:group>
            <v:group style="position:absolute;left:9245;top:5429;width:2;height:252" coordorigin="9245,5429" coordsize="2,252">
              <v:shape style="position:absolute;left:9245;top:5429;width:2;height:252" coordorigin="9245,5429" coordsize="0,252" path="m9245,5681l9245,5429,9245,5429e" filled="f" stroked="t" strokeweight=".36pt" strokecolor="#800040">
                <v:path arrowok="t"/>
              </v:shape>
            </v:group>
            <v:group style="position:absolute;left:9158;top:5681;width:180;height:79" coordorigin="9158,5681" coordsize="180,79">
              <v:shape style="position:absolute;left:9158;top:5681;width:180;height:79" coordorigin="9158,5681" coordsize="180,79" path="m9158,5681l9338,5681,9245,5760,9158,5681e" filled="f" stroked="t" strokeweight=".36pt" strokecolor="#FF0000">
                <v:path arrowok="t"/>
              </v:shape>
            </v:group>
            <v:group style="position:absolute;left:9310;top:5724;width:29;height:2" coordorigin="9310,5724" coordsize="29,2">
              <v:shape style="position:absolute;left:9310;top:5724;width:29;height:2" coordorigin="9310,5724" coordsize="29,0" path="m9310,5724l9338,5724,9338,5724e" filled="f" stroked="t" strokeweight=".36pt" strokecolor="#FF0000">
                <v:path arrowok="t"/>
              </v:shape>
            </v:group>
            <v:group style="position:absolute;left:9306;top:5742;width:7;height:2" coordorigin="9306,5742" coordsize="7,2">
              <v:shape style="position:absolute;left:9306;top:5742;width:7;height:2" coordorigin="9306,5742" coordsize="7,0" path="m9306,5742l9313,5742e" filled="f" stroked="t" strokeweight="1.8pt" strokecolor="#FF0000">
                <v:path arrowok="t"/>
              </v:shape>
            </v:group>
            <v:group style="position:absolute;left:9310;top:5746;width:14;height:2" coordorigin="9310,5746" coordsize="14,2">
              <v:shape style="position:absolute;left:9310;top:5746;width:14;height:2" coordorigin="9310,5746" coordsize="14,0" path="m9324,5746l9310,5746,9310,5746e" filled="f" stroked="t" strokeweight=".36pt" strokecolor="#FF0000">
                <v:path arrowok="t"/>
              </v:shape>
            </v:group>
            <v:group style="position:absolute;left:13903;top:5105;width:792;height:2" coordorigin="13903,5105" coordsize="792,2">
              <v:shape style="position:absolute;left:13903;top:5105;width:792;height:2" coordorigin="13903,5105" coordsize="792,0" path="m14695,5105l13903,5105,13903,5105e" filled="f" stroked="t" strokeweight=".36pt" strokecolor="#800040">
                <v:path arrowok="t"/>
              </v:shape>
            </v:group>
            <v:group style="position:absolute;left:9245;top:5018;width:94;height:2" coordorigin="9245,5018" coordsize="94,2">
              <v:shape style="position:absolute;left:9245;top:5018;width:94;height:2" coordorigin="9245,5018" coordsize="94,0" path="m9338,5018l9245,5018e" filled="f" stroked="t" strokeweight=".36pt" strokecolor="#FF0000">
                <v:path arrowok="t"/>
              </v:shape>
            </v:group>
            <v:group style="position:absolute;left:9598;top:5018;width:86;height:2" coordorigin="9598,5018" coordsize="86,2">
              <v:shape style="position:absolute;left:9598;top:5018;width:86;height:2" coordorigin="9598,5018" coordsize="86,0" path="m9598,5018l9684,5018e" filled="f" stroked="t" strokeweight=".36pt" strokecolor="#FF0000">
                <v:path arrowok="t"/>
              </v:shape>
            </v:group>
            <v:group style="position:absolute;left:9338;top:4997;width:22;height:22" coordorigin="9338,4997" coordsize="22,22">
              <v:shape style="position:absolute;left:9338;top:4997;width:22;height:22" coordorigin="9338,4997" coordsize="22,22" path="m9338,5018l9360,4997,9360,4997e" filled="f" stroked="t" strokeweight=".36pt" strokecolor="#0000FF">
                <v:path arrowok="t"/>
              </v:shape>
            </v:group>
            <v:group style="position:absolute;left:9360;top:4997;width:58;height:50" coordorigin="9360,4997" coordsize="58,50">
              <v:shape style="position:absolute;left:9360;top:4997;width:58;height:50" coordorigin="9360,4997" coordsize="58,50" path="m9360,4997l9418,5047,9418,5047e" filled="f" stroked="t" strokeweight=".36pt" strokecolor="#0000FF">
                <v:path arrowok="t"/>
              </v:shape>
            </v:group>
            <v:group style="position:absolute;left:9418;top:4997;width:50;height:50" coordorigin="9418,4997" coordsize="50,50">
              <v:shape style="position:absolute;left:9418;top:4997;width:50;height:50" coordorigin="9418,4997" coordsize="50,50" path="m9418,5047l9468,4997,9468,4997e" filled="f" stroked="t" strokeweight=".36pt" strokecolor="#0000FF">
                <v:path arrowok="t"/>
              </v:shape>
            </v:group>
            <v:group style="position:absolute;left:9468;top:4997;width:50;height:50" coordorigin="9468,4997" coordsize="50,50">
              <v:shape style="position:absolute;left:9468;top:4997;width:50;height:50" coordorigin="9468,4997" coordsize="50,50" path="m9468,4997l9518,5047,9518,5047e" filled="f" stroked="t" strokeweight=".36pt" strokecolor="#0000FF">
                <v:path arrowok="t"/>
              </v:shape>
            </v:group>
            <v:group style="position:absolute;left:9518;top:4997;width:58;height:50" coordorigin="9518,4997" coordsize="58,50">
              <v:shape style="position:absolute;left:9518;top:4997;width:58;height:50" coordorigin="9518,4997" coordsize="58,50" path="m9518,5047l9576,4997,9576,4997e" filled="f" stroked="t" strokeweight=".36pt" strokecolor="#0000FF">
                <v:path arrowok="t"/>
              </v:shape>
            </v:group>
            <v:group style="position:absolute;left:9576;top:4997;width:22;height:22" coordorigin="9576,4997" coordsize="22,22">
              <v:shape style="position:absolute;left:9576;top:4997;width:22;height:22" coordorigin="9576,4997" coordsize="22,22" path="m9576,4997l9598,5018,9598,5018e" filled="f" stroked="t" strokeweight=".36pt" strokecolor="#0000FF">
                <v:path arrowok="t"/>
              </v:shape>
            </v:group>
            <v:group style="position:absolute;left:3535;top:10210;width:353;height:2" coordorigin="3535,10210" coordsize="353,2">
              <v:shape style="position:absolute;left:3535;top:10210;width:353;height:2" coordorigin="3535,10210" coordsize="353,0" path="m3888,10210l3535,10210,3535,10210e" filled="f" stroked="t" strokeweight=".36pt" strokecolor="#800040">
                <v:path arrowok="t"/>
              </v:shape>
            </v:group>
            <v:group style="position:absolute;left:11009;top:2635;width:2;height:1152" coordorigin="11009,2635" coordsize="2,1152">
              <v:shape style="position:absolute;left:11009;top:2635;width:2;height:1152" coordorigin="11009,2635" coordsize="0,1152" path="m11009,3787l11009,2635e" filled="f" stroked="t" strokeweight=".36pt" strokecolor="#800040">
                <v:path arrowok="t"/>
              </v:shape>
            </v:group>
            <v:group style="position:absolute;left:10987;top:3600;width:29;height:29" coordorigin="10987,3600" coordsize="29,29">
              <v:shape style="position:absolute;left:10987;top:3600;width:29;height:29" coordorigin="10987,3600" coordsize="29,29" path="m11009,3629l10994,3629,10987,3622,10987,3607,10994,3600,11009,3600,11016,3607,11016,3622,11009,3629xe" filled="t" fillcolor="#FF00FF" stroked="f">
                <v:path arrowok="t"/>
                <v:fill type="solid"/>
              </v:shape>
            </v:group>
            <v:group style="position:absolute;left:10987;top:3600;width:29;height:29" coordorigin="10987,3600" coordsize="29,29">
              <v:shape style="position:absolute;left:10987;top:3600;width:29;height:29" coordorigin="10987,3600" coordsize="29,29" path="m10987,3614l10987,3607,10994,3600,11002,3600,11009,3600,11016,3607,11016,3614,11016,3622,11009,3629,11002,3629,10994,3629,10987,3622,10987,3614e" filled="f" stroked="t" strokeweight=".36pt" strokecolor="#FF00FF">
                <v:path arrowok="t"/>
              </v:shape>
            </v:group>
            <v:group style="position:absolute;left:10915;top:3787;width:94;height:2" coordorigin="10915,3787" coordsize="94,2">
              <v:shape style="position:absolute;left:10915;top:3787;width:94;height:2" coordorigin="10915,3787" coordsize="94,0" path="m11009,3787l10915,3787,10915,3787e" filled="f" stroked="t" strokeweight=".36pt" strokecolor="#800040">
                <v:path arrowok="t"/>
              </v:shape>
            </v:group>
            <v:group style="position:absolute;left:1642;top:3910;width:43;height:36" coordorigin="1642,3910" coordsize="43,36">
              <v:shape style="position:absolute;left:1642;top:3910;width:43;height:36" coordorigin="1642,3910" coordsize="43,36" path="m1685,3946l1642,3910,1642,3910e" filled="f" stroked="t" strokeweight=".36pt" strokecolor="#FF0000">
                <v:path arrowok="t"/>
              </v:shape>
            </v:group>
            <v:group style="position:absolute;left:1642;top:3946;width:43;height:43" coordorigin="1642,3946" coordsize="43,43">
              <v:shape style="position:absolute;left:1642;top:3946;width:43;height:43" coordorigin="1642,3946" coordsize="43,43" path="m1685,3946l1642,3989,1642,3989e" filled="f" stroked="t" strokeweight=".36pt" strokecolor="#FF0000">
                <v:path arrowok="t"/>
              </v:shape>
            </v:group>
            <v:group style="position:absolute;left:1598;top:3946;width:43;height:43" coordorigin="1598,3946" coordsize="43,43">
              <v:shape style="position:absolute;left:1598;top:3946;width:43;height:43" coordorigin="1598,3946" coordsize="43,43" path="m1642,3946l1598,3989,1598,3989e" filled="f" stroked="t" strokeweight=".36pt" strokecolor="#FF0000">
                <v:path arrowok="t"/>
              </v:shape>
            </v:group>
            <v:group style="position:absolute;left:1598;top:3910;width:43;height:36" coordorigin="1598,3910" coordsize="43,36">
              <v:shape style="position:absolute;left:1598;top:3910;width:43;height:36" coordorigin="1598,3910" coordsize="43,36" path="m1642,3946l1598,3910,1598,3910e" filled="f" stroked="t" strokeweight=".36pt" strokecolor="#FF0000">
                <v:path arrowok="t"/>
              </v:shape>
            </v:group>
            <v:group style="position:absolute;left:1642;top:3658;width:43;height:43" coordorigin="1642,3658" coordsize="43,43">
              <v:shape style="position:absolute;left:1642;top:3658;width:43;height:43" coordorigin="1642,3658" coordsize="43,43" path="m1685,3701l1642,3658,1642,3658e" filled="f" stroked="t" strokeweight=".36pt" strokecolor="#FF0000">
                <v:path arrowok="t"/>
              </v:shape>
            </v:group>
            <v:group style="position:absolute;left:1642;top:3701;width:43;height:43" coordorigin="1642,3701" coordsize="43,43">
              <v:shape style="position:absolute;left:1642;top:3701;width:43;height:43" coordorigin="1642,3701" coordsize="43,43" path="m1685,3701l1642,3744,1642,3744e" filled="f" stroked="t" strokeweight=".36pt" strokecolor="#FF0000">
                <v:path arrowok="t"/>
              </v:shape>
            </v:group>
            <v:group style="position:absolute;left:1598;top:3701;width:43;height:43" coordorigin="1598,3701" coordsize="43,43">
              <v:shape style="position:absolute;left:1598;top:3701;width:43;height:43" coordorigin="1598,3701" coordsize="43,43" path="m1642,3701l1598,3744,1598,3744e" filled="f" stroked="t" strokeweight=".36pt" strokecolor="#FF0000">
                <v:path arrowok="t"/>
              </v:shape>
            </v:group>
            <v:group style="position:absolute;left:1598;top:3658;width:43;height:43" coordorigin="1598,3658" coordsize="43,43">
              <v:shape style="position:absolute;left:1598;top:3658;width:43;height:43" coordorigin="1598,3658" coordsize="43,43" path="m1642,3701l1598,3658,1598,3658e" filled="f" stroked="t" strokeweight=".36pt" strokecolor="#FF0000">
                <v:path arrowok="t"/>
              </v:shape>
            </v:group>
            <v:group style="position:absolute;left:12326;top:9547;width:792;height:2" coordorigin="12326,9547" coordsize="792,2">
              <v:shape style="position:absolute;left:12326;top:9547;width:792;height:2" coordorigin="12326,9547" coordsize="792,0" path="m12326,9547l13118,9547e" filled="f" stroked="t" strokeweight=".36pt" strokecolor="#800040">
                <v:path arrowok="t"/>
              </v:shape>
            </v:group>
            <v:group style="position:absolute;left:3708;top:5350;width:180;height:79" coordorigin="3708,5350" coordsize="180,79">
              <v:shape style="position:absolute;left:3708;top:5350;width:180;height:79" coordorigin="3708,5350" coordsize="180,79" path="m3708,5350l3888,5350,3794,5429,3708,5350e" filled="f" stroked="t" strokeweight=".36pt" strokecolor="#FF0000">
                <v:path arrowok="t"/>
              </v:shape>
            </v:group>
            <v:group style="position:absolute;left:3859;top:5400;width:29;height:2" coordorigin="3859,5400" coordsize="29,2">
              <v:shape style="position:absolute;left:3859;top:5400;width:29;height:2" coordorigin="3859,5400" coordsize="29,0" path="m3859,5400l3888,5400,3888,5400e" filled="f" stroked="t" strokeweight=".36pt" strokecolor="#FF0000">
                <v:path arrowok="t"/>
              </v:shape>
            </v:group>
            <v:group style="position:absolute;left:3856;top:5414;width:7;height:2" coordorigin="3856,5414" coordsize="7,2">
              <v:shape style="position:absolute;left:3856;top:5414;width:7;height:2" coordorigin="3856,5414" coordsize="7,0" path="m3856,5414l3863,5414e" filled="f" stroked="t" strokeweight="1.44pt" strokecolor="#FF0000">
                <v:path arrowok="t"/>
              </v:shape>
            </v:group>
            <v:group style="position:absolute;left:3859;top:5414;width:14;height:2" coordorigin="3859,5414" coordsize="14,2">
              <v:shape style="position:absolute;left:3859;top:5414;width:14;height:2" coordorigin="3859,5414" coordsize="14,0" path="m3874,5414l3859,5414,3859,5414e" filled="f" stroked="t" strokeweight=".36pt" strokecolor="#FF0000">
                <v:path arrowok="t"/>
              </v:shape>
            </v:group>
            <v:group style="position:absolute;left:1685;top:3946;width:94;height:2" coordorigin="1685,3946" coordsize="94,2">
              <v:shape style="position:absolute;left:1685;top:3946;width:94;height:2" coordorigin="1685,3946" coordsize="94,0" path="m1778,3946l1685,3946,1685,3946e" filled="f" stroked="t" strokeweight=".36pt" strokecolor="#800040">
                <v:path arrowok="t"/>
              </v:shape>
            </v:group>
            <v:group style="position:absolute;left:2743;top:7488;width:526;height:2" coordorigin="2743,7488" coordsize="526,2">
              <v:shape style="position:absolute;left:2743;top:7488;width:526;height:2" coordorigin="2743,7488" coordsize="526,0" path="m3269,7488l2743,7488,2743,7488e" filled="f" stroked="t" strokeweight=".36pt" strokecolor="#800040">
                <v:path arrowok="t"/>
              </v:shape>
            </v:group>
            <v:group style="position:absolute;left:1332;top:10210;width:353;height:2" coordorigin="1332,10210" coordsize="353,2">
              <v:shape style="position:absolute;left:1332;top:10210;width:353;height:2" coordorigin="1332,10210" coordsize="353,0" path="m1685,10210l1332,10210,1332,10210e" filled="f" stroked="t" strokeweight=".36pt" strokecolor="#800040">
                <v:path arrowok="t"/>
              </v:shape>
            </v:group>
            <v:group style="position:absolute;left:13291;top:4774;width:2;height:79" coordorigin="13291,4774" coordsize="2,79">
              <v:shape style="position:absolute;left:13291;top:4774;width:2;height:79" coordorigin="13291,4774" coordsize="0,79" path="m13291,4774l13291,4853e" filled="f" stroked="t" strokeweight=".36pt" strokecolor="#FF0000">
                <v:path arrowok="t"/>
              </v:shape>
            </v:group>
            <v:group style="position:absolute;left:13291;top:4442;width:2;height:86" coordorigin="13291,4442" coordsize="2,86">
              <v:shape style="position:absolute;left:13291;top:4442;width:2;height:86" coordorigin="13291,4442" coordsize="0,86" path="m13291,4529l13291,4442e" filled="f" stroked="t" strokeweight=".36pt" strokecolor="#FF0000">
                <v:path arrowok="t"/>
              </v:shape>
            </v:group>
            <v:group style="position:absolute;left:13262;top:4745;width:29;height:29" coordorigin="13262,4745" coordsize="29,29">
              <v:shape style="position:absolute;left:13262;top:4745;width:29;height:29" coordorigin="13262,4745" coordsize="29,29" path="m13291,4774l13262,4745,13262,4745e" filled="f" stroked="t" strokeweight=".36pt" strokecolor="#0000FF">
                <v:path arrowok="t"/>
              </v:shape>
            </v:group>
            <v:group style="position:absolute;left:13262;top:4702;width:58;height:43" coordorigin="13262,4702" coordsize="58,43">
              <v:shape style="position:absolute;left:13262;top:4702;width:58;height:43" coordorigin="13262,4702" coordsize="58,43" path="m13262,4745l13320,4702,13320,4702e" filled="f" stroked="t" strokeweight=".36pt" strokecolor="#0000FF">
                <v:path arrowok="t"/>
              </v:shape>
            </v:group>
            <v:group style="position:absolute;left:13262;top:4651;width:58;height:50" coordorigin="13262,4651" coordsize="58,50">
              <v:shape style="position:absolute;left:13262;top:4651;width:58;height:50" coordorigin="13262,4651" coordsize="58,50" path="m13320,4702l13262,4651,13262,4651e" filled="f" stroked="t" strokeweight=".36pt" strokecolor="#0000FF">
                <v:path arrowok="t"/>
              </v:shape>
            </v:group>
            <v:group style="position:absolute;left:13262;top:4601;width:58;height:50" coordorigin="13262,4601" coordsize="58,50">
              <v:shape style="position:absolute;left:13262;top:4601;width:58;height:50" coordorigin="13262,4601" coordsize="58,50" path="m13262,4651l13320,4601,13320,4601e" filled="f" stroked="t" strokeweight=".36pt" strokecolor="#0000FF">
                <v:path arrowok="t"/>
              </v:shape>
            </v:group>
            <v:group style="position:absolute;left:13262;top:4550;width:58;height:50" coordorigin="13262,4550" coordsize="58,50">
              <v:shape style="position:absolute;left:13262;top:4550;width:58;height:50" coordorigin="13262,4550" coordsize="58,50" path="m13320,4601l13262,4550,13262,4550e" filled="f" stroked="t" strokeweight=".36pt" strokecolor="#0000FF">
                <v:path arrowok="t"/>
              </v:shape>
            </v:group>
            <v:group style="position:absolute;left:13262;top:4529;width:29;height:22" coordorigin="13262,4529" coordsize="29,22">
              <v:shape style="position:absolute;left:13262;top:4529;width:29;height:22" coordorigin="13262,4529" coordsize="29,22" path="m13262,4550l13291,4529,13291,4529e" filled="f" stroked="t" strokeweight=".36pt" strokecolor="#0000FF">
                <v:path arrowok="t"/>
              </v:shape>
            </v:group>
            <v:group style="position:absolute;left:13291;top:4277;width:266;height:2" coordorigin="13291,4277" coordsize="266,2">
              <v:shape style="position:absolute;left:13291;top:4277;width:266;height:2" coordorigin="13291,4277" coordsize="266,0" path="m13558,4277l13291,4277,13291,4277e" filled="f" stroked="t" strokeweight=".36pt" strokecolor="#800040">
                <v:path arrowok="t"/>
              </v:shape>
            </v:group>
            <v:group style="position:absolute;left:13288;top:3330;width:7;height:2" coordorigin="13288,3330" coordsize="7,2">
              <v:shape style="position:absolute;left:13288;top:3330;width:7;height:2" coordorigin="13288,3330" coordsize="7,0" path="m13288,3330l13295,3330e" filled="f" stroked="t" strokeweight="3.96pt" strokecolor="#800040">
                <v:path arrowok="t"/>
              </v:shape>
            </v:group>
            <v:group style="position:absolute;left:13291;top:3370;width:2;height:86" coordorigin="13291,3370" coordsize="2,86">
              <v:shape style="position:absolute;left:13291;top:3370;width:2;height:86" coordorigin="13291,3370" coordsize="0,86" path="m13291,3456l13291,3370e" filled="f" stroked="t" strokeweight=".36pt" strokecolor="#FF0000">
                <v:path arrowok="t"/>
              </v:shape>
            </v:group>
            <v:group style="position:absolute;left:13262;top:3679;width:29;height:22" coordorigin="13262,3679" coordsize="29,22">
              <v:shape style="position:absolute;left:13262;top:3679;width:29;height:22" coordorigin="13262,3679" coordsize="29,22" path="m13291,3701l13262,3679,13262,3679e" filled="f" stroked="t" strokeweight=".36pt" strokecolor="#0000FF">
                <v:path arrowok="t"/>
              </v:shape>
            </v:group>
            <v:group style="position:absolute;left:13262;top:3629;width:58;height:50" coordorigin="13262,3629" coordsize="58,50">
              <v:shape style="position:absolute;left:13262;top:3629;width:58;height:50" coordorigin="13262,3629" coordsize="58,50" path="m13262,3679l13320,3629,13320,3629e" filled="f" stroked="t" strokeweight=".36pt" strokecolor="#0000FF">
                <v:path arrowok="t"/>
              </v:shape>
            </v:group>
            <v:group style="position:absolute;left:13262;top:3578;width:58;height:50" coordorigin="13262,3578" coordsize="58,50">
              <v:shape style="position:absolute;left:13262;top:3578;width:58;height:50" coordorigin="13262,3578" coordsize="58,50" path="m13320,3629l13262,3578,13262,3578e" filled="f" stroked="t" strokeweight=".36pt" strokecolor="#0000FF">
                <v:path arrowok="t"/>
              </v:shape>
            </v:group>
            <v:group style="position:absolute;left:13262;top:3528;width:58;height:50" coordorigin="13262,3528" coordsize="58,50">
              <v:shape style="position:absolute;left:13262;top:3528;width:58;height:50" coordorigin="13262,3528" coordsize="58,50" path="m13262,3578l13320,3528,13320,3528e" filled="f" stroked="t" strokeweight=".36pt" strokecolor="#0000FF">
                <v:path arrowok="t"/>
              </v:shape>
            </v:group>
            <v:group style="position:absolute;left:13262;top:3478;width:58;height:50" coordorigin="13262,3478" coordsize="58,50">
              <v:shape style="position:absolute;left:13262;top:3478;width:58;height:50" coordorigin="13262,3478" coordsize="58,50" path="m13320,3528l13262,3478,13262,3478e" filled="f" stroked="t" strokeweight=".36pt" strokecolor="#0000FF">
                <v:path arrowok="t"/>
              </v:shape>
            </v:group>
            <v:group style="position:absolute;left:13262;top:3456;width:29;height:22" coordorigin="13262,3456" coordsize="29,22">
              <v:shape style="position:absolute;left:13262;top:3456;width:29;height:22" coordorigin="13262,3456" coordsize="29,22" path="m13262,3478l13291,3456,13291,3456e" filled="f" stroked="t" strokeweight=".36pt" strokecolor="#0000FF">
                <v:path arrowok="t"/>
              </v:shape>
            </v:group>
            <v:group style="position:absolute;left:12240;top:6998;width:612;height:2" coordorigin="12240,6998" coordsize="612,2">
              <v:shape style="position:absolute;left:12240;top:6998;width:612;height:2" coordorigin="12240,6998" coordsize="612,0" path="m12240,6998l12852,6998e" filled="f" stroked="t" strokeweight=".36pt" strokecolor="#800040">
                <v:path arrowok="t"/>
              </v:shape>
            </v:group>
            <v:group style="position:absolute;left:13205;top:10786;width:2;height:79" coordorigin="13205,10786" coordsize="2,79">
              <v:shape style="position:absolute;left:13205;top:10786;width:2;height:79" coordorigin="13205,10786" coordsize="0,79" path="m13205,10786l13205,10865e" filled="f" stroked="t" strokeweight=".36pt" strokecolor="#FF0000">
                <v:path arrowok="t"/>
              </v:shape>
            </v:group>
            <v:group style="position:absolute;left:13205;top:10620;width:2;height:79" coordorigin="13205,10620" coordsize="2,79">
              <v:shape style="position:absolute;left:13205;top:10620;width:2;height:79" coordorigin="13205,10620" coordsize="0,79" path="m13205,10699l13205,10620e" filled="f" stroked="t" strokeweight=".36pt" strokecolor="#FF0000">
                <v:path arrowok="t"/>
              </v:shape>
            </v:group>
            <v:group style="position:absolute;left:13162;top:10757;width:86;height:2" coordorigin="13162,10757" coordsize="86,2">
              <v:shape style="position:absolute;left:13162;top:10757;width:86;height:2" coordorigin="13162,10757" coordsize="86,0" path="m13162,10757l13248,10757,13248,10757e" filled="f" stroked="t" strokeweight=".36pt" strokecolor="#0000FF">
                <v:path arrowok="t"/>
              </v:shape>
            </v:group>
            <v:group style="position:absolute;left:13162;top:10728;width:86;height:2" coordorigin="13162,10728" coordsize="86,2">
              <v:shape style="position:absolute;left:13162;top:10728;width:86;height:2" coordorigin="13162,10728" coordsize="86,0" path="m13162,10728l13248,10728,13248,10728e" filled="f" stroked="t" strokeweight=".36pt" strokecolor="#0000FF">
                <v:path arrowok="t"/>
              </v:shape>
            </v:group>
            <v:group style="position:absolute;left:13201;top:10714;width:7;height:2" coordorigin="13201,10714" coordsize="7,2">
              <v:shape style="position:absolute;left:13201;top:10714;width:7;height:2" coordorigin="13201,10714" coordsize="7,0" path="m13201,10714l13208,10714e" filled="f" stroked="t" strokeweight="1.44pt" strokecolor="#0000FF">
                <v:path arrowok="t"/>
              </v:shape>
            </v:group>
            <v:group style="position:absolute;left:13201;top:10771;width:7;height:2" coordorigin="13201,10771" coordsize="7,2">
              <v:shape style="position:absolute;left:13201;top:10771;width:7;height:2" coordorigin="13201,10771" coordsize="7,0" path="m13201,10771l13208,10771e" filled="f" stroked="t" strokeweight="1.44pt" strokecolor="#0000FF">
                <v:path arrowok="t"/>
              </v:shape>
            </v:group>
            <v:group style="position:absolute;left:9864;top:10289;width:2;height:166" coordorigin="9864,10289" coordsize="2,166">
              <v:shape style="position:absolute;left:9864;top:10289;width:2;height:166" coordorigin="9864,10289" coordsize="0,166" path="m9864,10454l9864,10289,9864,10289e" filled="f" stroked="t" strokeweight=".36pt" strokecolor="#800040">
                <v:path arrowok="t"/>
              </v:shape>
            </v:group>
            <v:group style="position:absolute;left:12852;top:6998;width:86;height:2" coordorigin="12852,6998" coordsize="86,2">
              <v:shape style="position:absolute;left:12852;top:6998;width:86;height:2" coordorigin="12852,6998" coordsize="86,0" path="m12938,6998l12852,6998e" filled="f" stroked="t" strokeweight=".36pt" strokecolor="#FF0000">
                <v:path arrowok="t"/>
              </v:shape>
            </v:group>
            <v:group style="position:absolute;left:13118;top:6998;width:86;height:2" coordorigin="13118,6998" coordsize="86,2">
              <v:shape style="position:absolute;left:13118;top:6998;width:86;height:2" coordorigin="13118,6998" coordsize="86,0" path="m13118,6998l13205,6998e" filled="f" stroked="t" strokeweight=".36pt" strokecolor="#FF0000">
                <v:path arrowok="t"/>
              </v:shape>
            </v:group>
            <v:group style="position:absolute;left:13090;top:6998;width:14;height:29" coordorigin="13090,6998" coordsize="14,29">
              <v:shape style="position:absolute;left:13090;top:6998;width:14;height:29" coordorigin="13090,6998" coordsize="14,29" path="m13104,6998l13090,7027,13090,7027e" filled="f" stroked="t" strokeweight=".36pt" strokecolor="#0000FF">
                <v:path arrowok="t"/>
              </v:shape>
            </v:group>
            <v:group style="position:absolute;left:13061;top:6962;width:29;height:65" coordorigin="13061,6962" coordsize="29,65">
              <v:shape style="position:absolute;left:13061;top:6962;width:29;height:65" coordorigin="13061,6962" coordsize="29,65" path="m13090,7027l13061,6962,13061,6962e" filled="f" stroked="t" strokeweight=".36pt" strokecolor="#0000FF">
                <v:path arrowok="t"/>
              </v:shape>
            </v:group>
            <v:group style="position:absolute;left:13039;top:6962;width:22;height:65" coordorigin="13039,6962" coordsize="22,65">
              <v:shape style="position:absolute;left:13039;top:6962;width:22;height:65" coordorigin="13039,6962" coordsize="22,65" path="m13061,6962l13039,7027,13039,7027e" filled="f" stroked="t" strokeweight=".36pt" strokecolor="#0000FF">
                <v:path arrowok="t"/>
              </v:shape>
            </v:group>
            <v:group style="position:absolute;left:13010;top:6962;width:29;height:65" coordorigin="13010,6962" coordsize="29,65">
              <v:shape style="position:absolute;left:13010;top:6962;width:29;height:65" coordorigin="13010,6962" coordsize="29,65" path="m13039,7027l13010,6962,13010,6962e" filled="f" stroked="t" strokeweight=".36pt" strokecolor="#0000FF">
                <v:path arrowok="t"/>
              </v:shape>
            </v:group>
            <v:group style="position:absolute;left:12982;top:6962;width:29;height:65" coordorigin="12982,6962" coordsize="29,65">
              <v:shape style="position:absolute;left:12982;top:6962;width:29;height:65" coordorigin="12982,6962" coordsize="29,65" path="m13010,6962l12982,7027,12982,7027e" filled="f" stroked="t" strokeweight=".36pt" strokecolor="#0000FF">
                <v:path arrowok="t"/>
              </v:shape>
            </v:group>
            <v:group style="position:absolute;left:12960;top:6962;width:22;height:65" coordorigin="12960,6962" coordsize="22,65">
              <v:shape style="position:absolute;left:12960;top:6962;width:22;height:65" coordorigin="12960,6962" coordsize="22,65" path="m12982,7027l12960,6962,12960,6962e" filled="f" stroked="t" strokeweight=".36pt" strokecolor="#0000FF">
                <v:path arrowok="t"/>
              </v:shape>
            </v:group>
            <v:group style="position:absolute;left:12938;top:6962;width:22;height:36" coordorigin="12938,6962" coordsize="22,36">
              <v:shape style="position:absolute;left:12938;top:6962;width:22;height:36" coordorigin="12938,6962" coordsize="22,36" path="m12960,6962l12938,6998,12938,6998e" filled="f" stroked="t" strokeweight=".36pt" strokecolor="#0000FF">
                <v:path arrowok="t"/>
              </v:shape>
            </v:group>
            <v:group style="position:absolute;left:13104;top:6998;width:14;height:2" coordorigin="13104,6998" coordsize="14,2">
              <v:shape style="position:absolute;left:13104;top:6998;width:14;height:2" coordorigin="13104,6998" coordsize="14,0" path="m13118,6998l13104,6998,13104,6998e" filled="f" stroked="t" strokeweight=".36pt" strokecolor="#0000FF">
                <v:path arrowok="t"/>
              </v:shape>
            </v:group>
            <v:group style="position:absolute;left:9598;top:10123;width:86;height:2" coordorigin="9598,10123" coordsize="86,2">
              <v:shape style="position:absolute;left:9598;top:10123;width:86;height:2" coordorigin="9598,10123" coordsize="86,0" path="m9684,10123l9598,10123e" filled="f" stroked="t" strokeweight=".36pt" strokecolor="#FF0000">
                <v:path arrowok="t"/>
              </v:shape>
            </v:group>
            <v:group style="position:absolute;left:9864;top:10210;width:2;height:79" coordorigin="9864,10210" coordsize="2,79">
              <v:shape style="position:absolute;left:9864;top:10210;width:2;height:79" coordorigin="9864,10210" coordsize="0,79" path="m9864,10210l9864,10289e" filled="f" stroked="t" strokeweight=".36pt" strokecolor="#FF0000">
                <v:path arrowok="t"/>
              </v:shape>
            </v:group>
            <v:group style="position:absolute;left:9778;top:10044;width:86;height:58" coordorigin="9778,10044" coordsize="86,58">
              <v:shape style="position:absolute;left:9778;top:10044;width:86;height:58" coordorigin="9778,10044" coordsize="86,58" path="m9864,10044l9778,10102,9778,10102e" filled="f" stroked="t" strokeweight=".36pt" strokecolor="#0000FF">
                <v:path arrowok="t"/>
              </v:shape>
            </v:group>
            <v:group style="position:absolute;left:9778;top:10152;width:86;height:58" coordorigin="9778,10152" coordsize="86,58">
              <v:shape style="position:absolute;left:9778;top:10152;width:86;height:58" coordorigin="9778,10152" coordsize="86,58" path="m9778,10152l9864,10210,9864,10210e" filled="f" stroked="t" strokeweight=".36pt" strokecolor="#0000FF">
                <v:path arrowok="t"/>
              </v:shape>
            </v:group>
            <v:group style="position:absolute;left:9778;top:10044;width:2;height:166" coordorigin="9778,10044" coordsize="2,166">
              <v:shape style="position:absolute;left:9778;top:10044;width:2;height:166" coordorigin="9778,10044" coordsize="0,166" path="m9778,10044l9778,10210,9778,10210e" filled="f" stroked="t" strokeweight=".36pt" strokecolor="#0000FF">
                <v:path arrowok="t"/>
              </v:shape>
            </v:group>
            <v:group style="position:absolute;left:9684;top:10123;width:94;height:2" coordorigin="9684,10123" coordsize="94,2">
              <v:shape style="position:absolute;left:9684;top:10123;width:94;height:2" coordorigin="9684,10123" coordsize="94,0" path="m9778,10123l9684,10123,9684,10123e" filled="f" stroked="t" strokeweight=".36pt" strokecolor="#0000FF">
                <v:path arrowok="t"/>
              </v:shape>
            </v:group>
            <v:group style="position:absolute;left:9814;top:10166;width:50;height:43" coordorigin="9814,10166" coordsize="50,43">
              <v:shape style="position:absolute;left:9814;top:10166;width:50;height:43" coordorigin="9814,10166" coordsize="50,43" path="m9864,10210l9814,10188,9828,10166,9864,10210xe" filled="t" fillcolor="#0000FF" stroked="f">
                <v:path arrowok="t"/>
                <v:fill type="solid"/>
              </v:shape>
            </v:group>
            <v:group style="position:absolute;left:9814;top:10166;width:50;height:43" coordorigin="9814,10166" coordsize="50,43">
              <v:shape style="position:absolute;left:9814;top:10166;width:50;height:43" coordorigin="9814,10166" coordsize="50,43" path="m9864,10210l9828,10166,9814,10188,9864,10210xe" filled="f" stroked="t" strokeweight=".36pt" strokecolor="#0000FF">
                <v:path arrowok="t"/>
              </v:shape>
            </v:group>
            <v:group style="position:absolute;left:10303;top:2635;width:706;height:2" coordorigin="10303,2635" coordsize="706,2">
              <v:shape style="position:absolute;left:10303;top:2635;width:706;height:2" coordorigin="10303,2635" coordsize="706,0" path="m11009,2635l10303,2635,10303,2635e" filled="f" stroked="t" strokeweight=".36pt" strokecolor="#800040">
                <v:path arrowok="t"/>
              </v:shape>
            </v:group>
            <v:group style="position:absolute;left:13363;top:6977;width:22;height:29" coordorigin="13363,6977" coordsize="22,29">
              <v:shape style="position:absolute;left:13363;top:6977;width:22;height:29" coordorigin="13363,6977" coordsize="22,29" path="m13370,7006l13363,6998,13363,6984,13370,6977,13385,6984,13385,6998,13370,7006xe" filled="t" fillcolor="#FF00FF" stroked="f">
                <v:path arrowok="t"/>
                <v:fill type="solid"/>
              </v:shape>
            </v:group>
            <v:group style="position:absolute;left:13363;top:6977;width:22;height:29" coordorigin="13363,6977" coordsize="22,29">
              <v:shape style="position:absolute;left:13363;top:6977;width:22;height:29" coordorigin="13363,6977" coordsize="22,29" path="m13363,6991l13363,6984,13370,6977,13385,6984,13385,6991,13385,6998,13370,7006,13363,6998,13363,6991e" filled="f" stroked="t" strokeweight=".36pt" strokecolor="#FF00FF">
                <v:path arrowok="t"/>
              </v:shape>
            </v:group>
            <v:group style="position:absolute;left:2743;top:7409;width:526;height:2" coordorigin="2743,7409" coordsize="526,2">
              <v:shape style="position:absolute;left:2743;top:7409;width:526;height:2" coordorigin="2743,7409" coordsize="526,0" path="m3269,7409l2743,7409,2743,7409e" filled="f" stroked="t" strokeweight=".36pt" strokecolor="#800040">
                <v:path arrowok="t"/>
              </v:shape>
            </v:group>
            <v:group style="position:absolute;left:8525;top:6977;width:29;height:29" coordorigin="8525,6977" coordsize="29,29">
              <v:shape style="position:absolute;left:8525;top:6977;width:29;height:29" coordorigin="8525,6977" coordsize="29,29" path="m8546,7006l8532,7006,8525,6998,8525,6984,8532,6977,8546,6977,8554,6984,8554,6998,8546,7006xe" filled="t" fillcolor="#FF00FF" stroked="f">
                <v:path arrowok="t"/>
                <v:fill type="solid"/>
              </v:shape>
            </v:group>
            <v:group style="position:absolute;left:8525;top:6977;width:29;height:29" coordorigin="8525,6977" coordsize="29,29">
              <v:shape style="position:absolute;left:8525;top:6977;width:29;height:29" coordorigin="8525,6977" coordsize="29,29" path="m8525,6991l8525,6984,8532,6977,8539,6977,8546,6977,8554,6984,8554,6991,8554,6998,8546,7006,8539,7006,8532,7006,8525,6998,8525,6991e" filled="f" stroked="t" strokeweight=".36pt" strokecolor="#FF00FF">
                <v:path arrowok="t"/>
              </v:shape>
            </v:group>
            <v:group style="position:absolute;left:3888;top:2880;width:2;height:742" coordorigin="3888,2880" coordsize="2,742">
              <v:shape style="position:absolute;left:3888;top:2880;width:2;height:742" coordorigin="3888,2880" coordsize="0,742" path="m3888,3622l3888,2880e" filled="f" stroked="t" strokeweight=".36pt" strokecolor="#800040">
                <v:path arrowok="t"/>
              </v:shape>
            </v:group>
            <v:group style="position:absolute;left:8719;top:6998;width:86;height:2" coordorigin="8719,6998" coordsize="86,2">
              <v:shape style="position:absolute;left:8719;top:6998;width:86;height:2" coordorigin="8719,6998" coordsize="86,0" path="m8806,6998l8719,6998e" filled="f" stroked="t" strokeweight=".36pt" strokecolor="#FF0000">
                <v:path arrowok="t"/>
              </v:shape>
            </v:group>
            <v:group style="position:absolute;left:8986;top:6998;width:86;height:2" coordorigin="8986,6998" coordsize="86,2">
              <v:shape style="position:absolute;left:8986;top:6998;width:86;height:2" coordorigin="8986,6998" coordsize="86,0" path="m8986,6998l9072,6998e" filled="f" stroked="t" strokeweight=".36pt" strokecolor="#FF0000">
                <v:path arrowok="t"/>
              </v:shape>
            </v:group>
            <v:group style="position:absolute;left:8957;top:6998;width:22;height:29" coordorigin="8957,6998" coordsize="22,29">
              <v:shape style="position:absolute;left:8957;top:6998;width:22;height:29" coordorigin="8957,6998" coordsize="22,29" path="m8978,6998l8957,7027,8957,7027e" filled="f" stroked="t" strokeweight=".36pt" strokecolor="#0000FF">
                <v:path arrowok="t"/>
              </v:shape>
            </v:group>
            <v:group style="position:absolute;left:8928;top:6962;width:29;height:65" coordorigin="8928,6962" coordsize="29,65">
              <v:shape style="position:absolute;left:8928;top:6962;width:29;height:65" coordorigin="8928,6962" coordsize="29,65" path="m8957,7027l8928,6962,8928,6962e" filled="f" stroked="t" strokeweight=".36pt" strokecolor="#0000FF">
                <v:path arrowok="t"/>
              </v:shape>
            </v:group>
            <v:group style="position:absolute;left:8906;top:6962;width:22;height:65" coordorigin="8906,6962" coordsize="22,65">
              <v:shape style="position:absolute;left:8906;top:6962;width:22;height:65" coordorigin="8906,6962" coordsize="22,65" path="m8928,6962l8906,7027,8906,7027e" filled="f" stroked="t" strokeweight=".36pt" strokecolor="#0000FF">
                <v:path arrowok="t"/>
              </v:shape>
            </v:group>
            <v:group style="position:absolute;left:8878;top:6962;width:29;height:65" coordorigin="8878,6962" coordsize="29,65">
              <v:shape style="position:absolute;left:8878;top:6962;width:29;height:65" coordorigin="8878,6962" coordsize="29,65" path="m8906,7027l8878,6962,8878,6962e" filled="f" stroked="t" strokeweight=".36pt" strokecolor="#0000FF">
                <v:path arrowok="t"/>
              </v:shape>
            </v:group>
            <v:group style="position:absolute;left:8849;top:6962;width:29;height:65" coordorigin="8849,6962" coordsize="29,65">
              <v:shape style="position:absolute;left:8849;top:6962;width:29;height:65" coordorigin="8849,6962" coordsize="29,65" path="m8878,6962l8849,7027,8849,7027e" filled="f" stroked="t" strokeweight=".36pt" strokecolor="#0000FF">
                <v:path arrowok="t"/>
              </v:shape>
            </v:group>
            <v:group style="position:absolute;left:8827;top:6962;width:22;height:65" coordorigin="8827,6962" coordsize="22,65">
              <v:shape style="position:absolute;left:8827;top:6962;width:22;height:65" coordorigin="8827,6962" coordsize="22,65" path="m8849,7027l8827,6962,8827,6962e" filled="f" stroked="t" strokeweight=".36pt" strokecolor="#0000FF">
                <v:path arrowok="t"/>
              </v:shape>
            </v:group>
            <v:group style="position:absolute;left:8806;top:6962;width:22;height:36" coordorigin="8806,6962" coordsize="22,36">
              <v:shape style="position:absolute;left:8806;top:6962;width:22;height:36" coordorigin="8806,6962" coordsize="22,36" path="m8827,6962l8806,6998,8806,6998e" filled="f" stroked="t" strokeweight=".36pt" strokecolor="#0000FF">
                <v:path arrowok="t"/>
              </v:shape>
            </v:group>
            <v:group style="position:absolute;left:8978;top:6998;width:7;height:2" coordorigin="8978,6998" coordsize="7,2">
              <v:shape style="position:absolute;left:8978;top:6998;width:7;height:2" coordorigin="8978,6998" coordsize="7,0" path="m8986,6998l8978,6998,8978,6998e" filled="f" stroked="t" strokeweight=".36pt" strokecolor="#0000FF">
                <v:path arrowok="t"/>
              </v:shape>
            </v:group>
            <v:group style="position:absolute;left:14522;top:9547;width:706;height:2" coordorigin="14522,9547" coordsize="706,2">
              <v:shape style="position:absolute;left:14522;top:9547;width:706;height:2" coordorigin="14522,9547" coordsize="706,0" path="m14522,9547l15228,9547e" filled="f" stroked="t" strokeweight=".36pt" strokecolor="#800040">
                <v:path arrowok="t"/>
              </v:shape>
            </v:group>
            <v:group style="position:absolute;left:14681;top:9533;width:29;height:22" coordorigin="14681,9533" coordsize="29,22">
              <v:shape style="position:absolute;left:14681;top:9533;width:29;height:22" coordorigin="14681,9533" coordsize="29,22" path="m14702,9554l14688,9554,14681,9540,14688,9533,14702,9533,14710,9540,14702,9554xe" filled="t" fillcolor="#FF00FF" stroked="f">
                <v:path arrowok="t"/>
                <v:fill type="solid"/>
              </v:shape>
            </v:group>
            <v:group style="position:absolute;left:14681;top:9533;width:29;height:22" coordorigin="14681,9533" coordsize="29,22">
              <v:shape style="position:absolute;left:14681;top:9533;width:29;height:22" coordorigin="14681,9533" coordsize="29,22" path="m14681,9540l14688,9533,14695,9533,14702,9533,14710,9540,14702,9554,14695,9554,14688,9554,14681,9540e" filled="f" stroked="t" strokeweight=".36pt" strokecolor="#FF00FF">
                <v:path arrowok="t"/>
              </v:shape>
            </v:group>
            <v:group style="position:absolute;left:5558;top:3290;width:4918;height:2" coordorigin="5558,3290" coordsize="4918,2">
              <v:shape style="position:absolute;left:5558;top:3290;width:4918;height:2" coordorigin="5558,3290" coordsize="4918,0" path="m5558,3290l10476,3290e" filled="f" stroked="t" strokeweight=".360012pt" strokecolor="#800040">
                <v:path arrowok="t"/>
              </v:shape>
            </v:group>
            <v:group style="position:absolute;left:9317;top:6977;width:29;height:29" coordorigin="9317,6977" coordsize="29,29">
              <v:shape style="position:absolute;left:9317;top:6977;width:29;height:29" coordorigin="9317,6977" coordsize="29,29" path="m9338,7006l9324,7006,9317,6998,9317,6984,9324,6977,9338,6977,9346,6984,9346,6998,9338,7006xe" filled="t" fillcolor="#FF00FF" stroked="f">
                <v:path arrowok="t"/>
                <v:fill type="solid"/>
              </v:shape>
            </v:group>
            <v:group style="position:absolute;left:9317;top:6977;width:29;height:29" coordorigin="9317,6977" coordsize="29,29">
              <v:shape style="position:absolute;left:9317;top:6977;width:29;height:29" coordorigin="9317,6977" coordsize="29,29" path="m9317,6991l9317,6984,9324,6977,9331,6977,9338,6977,9346,6984,9346,6991,9346,6998,9338,7006,9331,7006,9324,7006,9317,6998,9317,6991e" filled="f" stroked="t" strokeweight=".36pt" strokecolor="#FF00FF">
                <v:path arrowok="t"/>
              </v:shape>
              <v:shape style="position:absolute;left:4936;top:3078;width:10382;height:3953" type="#_x0000_t75" stroked="false">
                <v:imagedata r:id="rId36" o:title=""/>
              </v:shape>
            </v:group>
            <v:group style="position:absolute;left:2743;top:7078;width:612;height:2" coordorigin="2743,7078" coordsize="612,2">
              <v:shape style="position:absolute;left:2743;top:7078;width:612;height:2" coordorigin="2743,7078" coordsize="612,0" path="m2743,7078l3355,7078e" filled="f" stroked="t" strokeweight=".36pt" strokecolor="#800040">
                <v:path arrowok="t"/>
              </v:shape>
            </v:group>
            <v:group style="position:absolute;left:3254;top:7063;width:22;height:22" coordorigin="3254,7063" coordsize="22,22">
              <v:shape style="position:absolute;left:3254;top:7063;width:22;height:22" coordorigin="3254,7063" coordsize="22,22" path="m3262,7085l3254,7070,3262,7063,3276,7070,3262,7085xe" filled="t" fillcolor="#FF00FF" stroked="f">
                <v:path arrowok="t"/>
                <v:fill type="solid"/>
              </v:shape>
            </v:group>
            <v:group style="position:absolute;left:3254;top:7063;width:22;height:22" coordorigin="3254,7063" coordsize="22,22">
              <v:shape style="position:absolute;left:3254;top:7063;width:22;height:22" coordorigin="3254,7063" coordsize="22,22" path="m3254,7070l3262,7063,3276,7070,3262,7085,3254,7070e" filled="f" stroked="t" strokeweight=".36pt" strokecolor="#FF00FF">
                <v:path arrowok="t"/>
              </v:shape>
            </v:group>
            <v:group style="position:absolute;left:2830;top:9626;width:86;height:2" coordorigin="2830,9626" coordsize="86,2">
              <v:shape style="position:absolute;left:2830;top:9626;width:86;height:2" coordorigin="2830,9626" coordsize="86,0" path="m2830,9626l2916,9626e" filled="f" stroked="t" strokeweight=".36pt" strokecolor="#FF0000">
                <v:path arrowok="t"/>
              </v:shape>
            </v:group>
            <v:group style="position:absolute;left:2477;top:9591;width:43;height:35" coordorigin="2477,9591" coordsize="43,35">
              <v:shape style="position:absolute;left:2477;top:9591;width:43;height:35" coordorigin="2477,9591" coordsize="43,35" path="m2520,9591l2500,9593,2484,9605,2477,9622,2477,9624,2477,9626e" filled="f" stroked="t" strokeweight=".36pt" strokecolor="#0000FF">
                <v:path arrowok="t"/>
              </v:shape>
            </v:group>
            <v:group style="position:absolute;left:2526;top:9593;width:23;height:34" coordorigin="2526,9593" coordsize="23,34">
              <v:shape style="position:absolute;left:2526;top:9593;width:23;height:34" coordorigin="2526,9593" coordsize="23,34" path="m2549,9626l2542,9606,2526,9593e" filled="f" stroked="t" strokeweight=".36pt" strokecolor="#0000FF">
                <v:path arrowok="t"/>
              </v:shape>
            </v:group>
            <v:group style="position:absolute;left:2563;top:9591;width:49;height:36" coordorigin="2563,9591" coordsize="49,36">
              <v:shape style="position:absolute;left:2563;top:9591;width:49;height:36" coordorigin="2563,9591" coordsize="49,36" path="m2613,9593l2593,9591,2576,9599,2564,9617,2563,9622,2563,9626e" filled="f" stroked="t" strokeweight=".36pt" strokecolor="#0000FF">
                <v:path arrowok="t"/>
              </v:shape>
            </v:group>
            <v:group style="position:absolute;left:2613;top:9593;width:22;height:33" coordorigin="2613,9593" coordsize="22,33">
              <v:shape style="position:absolute;left:2613;top:9593;width:22;height:33" coordorigin="2613,9593" coordsize="22,33" path="m2635,9626l2629,9606,2613,9593e" filled="f" stroked="t" strokeweight=".36pt" strokecolor="#0000FF">
                <v:path arrowok="t"/>
              </v:shape>
            </v:group>
            <v:group style="position:absolute;left:2657;top:9591;width:43;height:35" coordorigin="2657,9591" coordsize="43,35">
              <v:shape style="position:absolute;left:2657;top:9591;width:43;height:35" coordorigin="2657,9591" coordsize="43,35" path="m2700,9591l2680,9593,2664,9605,2657,9622,2657,9624,2657,9626e" filled="f" stroked="t" strokeweight=".36pt" strokecolor="#0000FF">
                <v:path arrowok="t"/>
              </v:shape>
            </v:group>
            <v:group style="position:absolute;left:2706;top:9593;width:23;height:34" coordorigin="2706,9593" coordsize="23,34">
              <v:shape style="position:absolute;left:2706;top:9593;width:23;height:34" coordorigin="2706,9593" coordsize="23,34" path="m2729,9626l2722,9606,2706,9593e" filled="f" stroked="t" strokeweight=".36pt" strokecolor="#0000FF">
                <v:path arrowok="t"/>
              </v:shape>
            </v:group>
            <v:group style="position:absolute;left:2743;top:9591;width:43;height:35" coordorigin="2743,9591" coordsize="43,35">
              <v:shape style="position:absolute;left:2743;top:9591;width:43;height:35" coordorigin="2743,9591" coordsize="43,35" path="m2786,9591l2766,9593,2750,9605,2743,9622,2743,9624,2743,9626e" filled="f" stroked="t" strokeweight=".36pt" strokecolor="#0000FF">
                <v:path arrowok="t"/>
              </v:shape>
            </v:group>
            <v:group style="position:absolute;left:2792;top:9593;width:23;height:34" coordorigin="2792,9593" coordsize="23,34">
              <v:shape style="position:absolute;left:2792;top:9593;width:23;height:34" coordorigin="2792,9593" coordsize="23,34" path="m2815,9626l2809,9606,2792,9593e" filled="f" stroked="t" strokeweight=".36pt" strokecolor="#0000FF">
                <v:path arrowok="t"/>
              </v:shape>
            </v:group>
            <v:group style="position:absolute;left:13291;top:10454;width:86;height:2" coordorigin="13291,10454" coordsize="86,2">
              <v:shape style="position:absolute;left:13291;top:10454;width:86;height:2" coordorigin="13291,10454" coordsize="86,0" path="m13378,10454l13291,10454e" filled="f" stroked="t" strokeweight=".36pt" strokecolor="#FF0000">
                <v:path arrowok="t"/>
              </v:shape>
            </v:group>
            <v:group style="position:absolute;left:13644;top:10454;width:86;height:2" coordorigin="13644,10454" coordsize="86,2">
              <v:shape style="position:absolute;left:13644;top:10454;width:86;height:2" coordorigin="13644,10454" coordsize="86,0" path="m13644,10454l13730,10454e" filled="f" stroked="t" strokeweight=".36pt" strokecolor="#FF0000">
                <v:path arrowok="t"/>
              </v:shape>
            </v:group>
            <v:group style="position:absolute;left:13378;top:10426;width:29;height:29" coordorigin="13378,10426" coordsize="29,29">
              <v:shape style="position:absolute;left:13378;top:10426;width:29;height:29" coordorigin="13378,10426" coordsize="29,29" path="m13378,10454l13406,10426,13406,10426e" filled="f" stroked="t" strokeweight=".36pt" strokecolor="#0000FF">
                <v:path arrowok="t"/>
              </v:shape>
            </v:group>
            <v:group style="position:absolute;left:13406;top:10426;width:50;height:50" coordorigin="13406,10426" coordsize="50,50">
              <v:shape style="position:absolute;left:13406;top:10426;width:50;height:50" coordorigin="13406,10426" coordsize="50,50" path="m13406,10426l13457,10476,13457,10476e" filled="f" stroked="t" strokeweight=".36pt" strokecolor="#0000FF">
                <v:path arrowok="t"/>
              </v:shape>
            </v:group>
            <v:group style="position:absolute;left:13457;top:10426;width:58;height:50" coordorigin="13457,10426" coordsize="58,50">
              <v:shape style="position:absolute;left:13457;top:10426;width:58;height:50" coordorigin="13457,10426" coordsize="58,50" path="m13457,10476l13514,10426,13514,10426e" filled="f" stroked="t" strokeweight=".36pt" strokecolor="#0000FF">
                <v:path arrowok="t"/>
              </v:shape>
            </v:group>
            <v:group style="position:absolute;left:13514;top:10426;width:50;height:50" coordorigin="13514,10426" coordsize="50,50">
              <v:shape style="position:absolute;left:13514;top:10426;width:50;height:50" coordorigin="13514,10426" coordsize="50,50" path="m13514,10426l13565,10476,13565,10476e" filled="f" stroked="t" strokeweight=".36pt" strokecolor="#0000FF">
                <v:path arrowok="t"/>
              </v:shape>
            </v:group>
            <v:group style="position:absolute;left:13565;top:10426;width:50;height:50" coordorigin="13565,10426" coordsize="50,50">
              <v:shape style="position:absolute;left:13565;top:10426;width:50;height:50" coordorigin="13565,10426" coordsize="50,50" path="m13565,10476l13615,10426,13615,10426e" filled="f" stroked="t" strokeweight=".36pt" strokecolor="#0000FF">
                <v:path arrowok="t"/>
              </v:shape>
            </v:group>
            <v:group style="position:absolute;left:13615;top:10426;width:29;height:29" coordorigin="13615,10426" coordsize="29,29">
              <v:shape style="position:absolute;left:13615;top:10426;width:29;height:29" coordorigin="13615,10426" coordsize="29,29" path="m13615,10426l13644,10454,13644,10454e" filled="f" stroked="t" strokeweight=".36pt" strokecolor="#0000FF">
                <v:path arrowok="t"/>
              </v:shape>
            </v:group>
            <v:group style="position:absolute;left:2743;top:6998;width:612;height:2" coordorigin="2743,6998" coordsize="612,2">
              <v:shape style="position:absolute;left:2743;top:6998;width:612;height:2" coordorigin="2743,6998" coordsize="612,0" path="m2743,6998l3355,6998e" filled="f" stroked="t" strokeweight=".36pt" strokecolor="#800040">
                <v:path arrowok="t"/>
              </v:shape>
            </v:group>
            <v:group style="position:absolute;left:3254;top:6977;width:22;height:29" coordorigin="3254,6977" coordsize="22,29">
              <v:shape style="position:absolute;left:3254;top:6977;width:22;height:29" coordorigin="3254,6977" coordsize="22,29" path="m3262,7006l3254,6998,3254,6984,3262,6977,3276,6984,3276,6998,3262,7006xe" filled="t" fillcolor="#FF00FF" stroked="f">
                <v:path arrowok="t"/>
                <v:fill type="solid"/>
              </v:shape>
            </v:group>
            <v:group style="position:absolute;left:3254;top:6977;width:22;height:29" coordorigin="3254,6977" coordsize="22,29">
              <v:shape style="position:absolute;left:3254;top:6977;width:22;height:29" coordorigin="3254,6977" coordsize="22,29" path="m3254,6991l3254,6984,3262,6977,3276,6984,3276,6991,3276,6998,3262,7006,3254,6998,3254,6991e" filled="f" stroked="t" strokeweight=".36pt" strokecolor="#FF00FF">
                <v:path arrowok="t"/>
              </v:shape>
            </v:group>
            <v:group style="position:absolute;left:3535;top:4687;width:259;height:2" coordorigin="3535,4687" coordsize="259,2">
              <v:shape style="position:absolute;left:3535;top:4687;width:259;height:2" coordorigin="3535,4687" coordsize="259,0" path="m3794,4687l3535,4687,3535,4687e" filled="f" stroked="t" strokeweight=".36pt" strokecolor="#800040">
                <v:path arrowok="t"/>
              </v:shape>
            </v:group>
            <v:group style="position:absolute;left:14432;top:10494;width:7;height:2" coordorigin="14432,10494" coordsize="7,2">
              <v:shape style="position:absolute;left:14432;top:10494;width:7;height:2" coordorigin="14432,10494" coordsize="7,0" path="m14432,10494l14440,10494e" filled="f" stroked="t" strokeweight="3.96pt" strokecolor="#800040">
                <v:path arrowok="t"/>
              </v:shape>
            </v:group>
            <v:group style="position:absolute;left:2743;top:7157;width:526;height:2" coordorigin="2743,7157" coordsize="526,2">
              <v:shape style="position:absolute;left:2743;top:7157;width:526;height:2" coordorigin="2743,7157" coordsize="526,0" path="m3269,7157l2743,7157,2743,7157e" filled="f" stroked="t" strokeweight=".36pt" strokecolor="#800040">
                <v:path arrowok="t"/>
              </v:shape>
            </v:group>
            <v:group style="position:absolute;left:12852;top:10454;width:439;height:2" coordorigin="12852,10454" coordsize="439,2">
              <v:shape style="position:absolute;left:12852;top:10454;width:439;height:2" coordorigin="12852,10454" coordsize="439,0" path="m12852,10454l13291,10454e" filled="f" stroked="t" strokeweight=".36pt" strokecolor="#800040">
                <v:path arrowok="t"/>
              </v:shape>
            </v:group>
            <v:group style="position:absolute;left:3179;top:4237;width:7;height:2" coordorigin="3179,4237" coordsize="7,2">
              <v:shape style="position:absolute;left:3179;top:4237;width:7;height:2" coordorigin="3179,4237" coordsize="7,0" path="m3179,4237l3186,4237e" filled="f" stroked="t" strokeweight="3.96pt" strokecolor="#800040">
                <v:path arrowok="t"/>
              </v:shape>
            </v:group>
            <v:group style="position:absolute;left:13205;top:10454;width:2;height:166" coordorigin="13205,10454" coordsize="2,166">
              <v:shape style="position:absolute;left:13205;top:10454;width:2;height:166" coordorigin="13205,10454" coordsize="0,166" path="m13205,10620l13205,10454,13205,10454e" filled="f" stroked="t" strokeweight=".36pt" strokecolor="#800040">
                <v:path arrowok="t"/>
              </v:shape>
            </v:group>
            <v:group style="position:absolute;left:14609;top:3787;width:266;height:2" coordorigin="14609,3787" coordsize="266,2">
              <v:shape style="position:absolute;left:14609;top:3787;width:266;height:2" coordorigin="14609,3787" coordsize="266,0" path="m14875,3787l14609,3787e" filled="f" stroked="t" strokeweight=".36pt" strokecolor="#FF0000">
                <v:path arrowok="t"/>
              </v:shape>
            </v:group>
            <v:group style="position:absolute;left:14609;top:3701;width:266;height:2" coordorigin="14609,3701" coordsize="266,2">
              <v:shape style="position:absolute;left:14609;top:3701;width:266;height:2" coordorigin="14609,3701" coordsize="266,0" path="m14875,3701l14609,3701e" filled="f" stroked="t" strokeweight=".36pt" strokecolor="#FF0000">
                <v:path arrowok="t"/>
              </v:shape>
            </v:group>
            <v:group style="position:absolute;left:14609;top:3622;width:266;height:2" coordorigin="14609,3622" coordsize="266,2">
              <v:shape style="position:absolute;left:14609;top:3622;width:266;height:2" coordorigin="14609,3622" coordsize="266,0" path="m14875,3622l14609,3622e" filled="f" stroked="t" strokeweight=".36pt" strokecolor="#FF0000">
                <v:path arrowok="t"/>
              </v:shape>
            </v:group>
            <v:group style="position:absolute;left:14609;top:3535;width:266;height:2" coordorigin="14609,3535" coordsize="266,2">
              <v:shape style="position:absolute;left:14609;top:3535;width:266;height:2" coordorigin="14609,3535" coordsize="266,0" path="m14875,3535l14609,3535e" filled="f" stroked="t" strokeweight=".36pt" strokecolor="#FF0000">
                <v:path arrowok="t"/>
              </v:shape>
            </v:group>
            <v:group style="position:absolute;left:14587;top:3514;width:58;height:58" coordorigin="14587,3514" coordsize="58,58">
              <v:shape style="position:absolute;left:14587;top:3514;width:58;height:58" coordorigin="14587,3514" coordsize="58,58" path="m14587,3514l14645,3571e" filled="f" stroked="t" strokeweight=".36pt" strokecolor="#804000">
                <v:path arrowok="t"/>
              </v:shape>
            </v:group>
            <v:group style="position:absolute;left:14573;top:3514;width:65;height:58" coordorigin="14573,3514" coordsize="65,58">
              <v:shape style="position:absolute;left:14573;top:3514;width:65;height:58" coordorigin="14573,3514" coordsize="65,58" path="m14638,3514l14573,3571e" filled="f" stroked="t" strokeweight=".36pt" strokecolor="#804000">
                <v:path arrowok="t"/>
              </v:shape>
            </v:group>
            <v:group style="position:absolute;left:14609;top:3456;width:266;height:2" coordorigin="14609,3456" coordsize="266,2">
              <v:shape style="position:absolute;left:14609;top:3456;width:266;height:2" coordorigin="14609,3456" coordsize="266,0" path="m14875,3456l14609,3456e" filled="f" stroked="t" strokeweight=".36pt" strokecolor="#FF0000">
                <v:path arrowok="t"/>
              </v:shape>
            </v:group>
            <v:group style="position:absolute;left:14587;top:3427;width:58;height:58" coordorigin="14587,3427" coordsize="58,58">
              <v:shape style="position:absolute;left:14587;top:3427;width:58;height:58" coordorigin="14587,3427" coordsize="58,58" path="m14587,3427l14645,3485e" filled="f" stroked="t" strokeweight=".36pt" strokecolor="#804000">
                <v:path arrowok="t"/>
              </v:shape>
            </v:group>
            <v:group style="position:absolute;left:14573;top:3427;width:65;height:58" coordorigin="14573,3427" coordsize="65,58">
              <v:shape style="position:absolute;left:14573;top:3427;width:65;height:58" coordorigin="14573,3427" coordsize="65,58" path="m14638,3427l14573,3485e" filled="f" stroked="t" strokeweight=".36pt" strokecolor="#804000">
                <v:path arrowok="t"/>
              </v:shape>
            </v:group>
            <v:group style="position:absolute;left:14609;top:3370;width:266;height:2" coordorigin="14609,3370" coordsize="266,2">
              <v:shape style="position:absolute;left:14609;top:3370;width:266;height:2" coordorigin="14609,3370" coordsize="266,0" path="m14875,3370l14609,3370e" filled="f" stroked="t" strokeweight=".36pt" strokecolor="#FF0000">
                <v:path arrowok="t"/>
              </v:shape>
            </v:group>
            <v:group style="position:absolute;left:14609;top:3290;width:266;height:2" coordorigin="14609,3290" coordsize="266,2">
              <v:shape style="position:absolute;left:14609;top:3290;width:266;height:2" coordorigin="14609,3290" coordsize="266,0" path="m14875,3290l14609,3290e" filled="f" stroked="t" strokeweight=".36pt" strokecolor="#FF0000">
                <v:path arrowok="t"/>
              </v:shape>
            </v:group>
            <v:group style="position:absolute;left:14875;top:3211;width:353;height:655" coordorigin="14875,3211" coordsize="353,655">
              <v:shape style="position:absolute;left:14875;top:3211;width:353;height:655" coordorigin="14875,3211" coordsize="353,655" path="m14875,3866l15228,3866,15228,3211,14875,3211,14875,3866xe" filled="f" stroked="t" strokeweight=".36pt" strokecolor="#0000FF">
                <v:path arrowok="t"/>
              </v:shape>
            </v:group>
            <v:group style="position:absolute;left:5292;top:9626;width:86;height:2" coordorigin="5292,9626" coordsize="86,2">
              <v:shape style="position:absolute;left:5292;top:9626;width:86;height:2" coordorigin="5292,9626" coordsize="86,0" path="m5292,9626l5378,9626e" filled="f" stroked="t" strokeweight=".36pt" strokecolor="#FF0000">
                <v:path arrowok="t"/>
              </v:shape>
            </v:group>
            <v:group style="position:absolute;left:4939;top:9591;width:43;height:35" coordorigin="4939,9591" coordsize="43,35">
              <v:shape style="position:absolute;left:4939;top:9591;width:43;height:35" coordorigin="4939,9591" coordsize="43,35" path="m4982,9591l4962,9593,4946,9605,4939,9622,4939,9624,4939,9626e" filled="f" stroked="t" strokeweight=".36pt" strokecolor="#0000FF">
                <v:path arrowok="t"/>
              </v:shape>
            </v:group>
            <v:group style="position:absolute;left:4988;top:9593;width:23;height:34" coordorigin="4988,9593" coordsize="23,34">
              <v:shape style="position:absolute;left:4988;top:9593;width:23;height:34" coordorigin="4988,9593" coordsize="23,34" path="m5011,9626l5005,9606,4988,9593e" filled="f" stroked="t" strokeweight=".36pt" strokecolor="#0000FF">
                <v:path arrowok="t"/>
              </v:shape>
            </v:group>
            <v:group style="position:absolute;left:5026;top:9591;width:43;height:35" coordorigin="5026,9591" coordsize="43,35">
              <v:shape style="position:absolute;left:5026;top:9591;width:43;height:35" coordorigin="5026,9591" coordsize="43,35" path="m5069,9591l5049,9593,5033,9605,5026,9622,5026,9624,5026,9626e" filled="f" stroked="t" strokeweight=".36pt" strokecolor="#0000FF">
                <v:path arrowok="t"/>
              </v:shape>
            </v:group>
            <v:group style="position:absolute;left:5075;top:9593;width:23;height:34" coordorigin="5075,9593" coordsize="23,34">
              <v:shape style="position:absolute;left:5075;top:9593;width:23;height:34" coordorigin="5075,9593" coordsize="23,34" path="m5098,9626l5091,9606,5075,9593e" filled="f" stroked="t" strokeweight=".36pt" strokecolor="#0000FF">
                <v:path arrowok="t"/>
              </v:shape>
            </v:group>
            <v:group style="position:absolute;left:5119;top:9591;width:43;height:35" coordorigin="5119,9591" coordsize="43,35">
              <v:shape style="position:absolute;left:5119;top:9591;width:43;height:35" coordorigin="5119,9591" coordsize="43,35" path="m5162,9591l5142,9593,5126,9605,5119,9622,5119,9624,5119,9626e" filled="f" stroked="t" strokeweight=".36pt" strokecolor="#0000FF">
                <v:path arrowok="t"/>
              </v:shape>
            </v:group>
            <v:group style="position:absolute;left:5168;top:9593;width:23;height:34" coordorigin="5168,9593" coordsize="23,34">
              <v:shape style="position:absolute;left:5168;top:9593;width:23;height:34" coordorigin="5168,9593" coordsize="23,34" path="m5191,9626l5185,9606,5168,9593e" filled="f" stroked="t" strokeweight=".36pt" strokecolor="#0000FF">
                <v:path arrowok="t"/>
              </v:shape>
            </v:group>
            <v:group style="position:absolute;left:5206;top:9591;width:43;height:35" coordorigin="5206,9591" coordsize="43,35">
              <v:shape style="position:absolute;left:5206;top:9591;width:43;height:35" coordorigin="5206,9591" coordsize="43,35" path="m5249,9591l5229,9593,5213,9605,5206,9622,5206,9624,5206,9626e" filled="f" stroked="t" strokeweight=".36pt" strokecolor="#0000FF">
                <v:path arrowok="t"/>
              </v:shape>
            </v:group>
            <v:group style="position:absolute;left:5255;top:9593;width:23;height:34" coordorigin="5255,9593" coordsize="23,34">
              <v:shape style="position:absolute;left:5255;top:9593;width:23;height:34" coordorigin="5255,9593" coordsize="23,34" path="m5278,9626l5271,9606,5255,9593e" filled="f" stroked="t" strokeweight=".36pt" strokecolor="#0000FF">
                <v:path arrowok="t"/>
              </v:shape>
            </v:group>
            <v:group style="position:absolute;left:2916;top:4529;width:2;height:158" coordorigin="2916,4529" coordsize="2,158">
              <v:shape style="position:absolute;left:2916;top:4529;width:2;height:158" coordorigin="2916,4529" coordsize="0,158" path="m2916,4687l2916,4529,2916,4529e" filled="f" stroked="t" strokeweight=".36pt" strokecolor="#800040">
                <v:path arrowok="t"/>
              </v:shape>
            </v:group>
            <v:group style="position:absolute;left:2902;top:4507;width:22;height:29" coordorigin="2902,4507" coordsize="22,29">
              <v:shape style="position:absolute;left:2902;top:4507;width:22;height:29" coordorigin="2902,4507" coordsize="22,29" path="m2909,4536l2902,4529,2902,4514,2909,4507,2923,4514,2923,4529,2909,4536xe" filled="t" fillcolor="#FF00FF" stroked="f">
                <v:path arrowok="t"/>
                <v:fill type="solid"/>
              </v:shape>
            </v:group>
            <v:group style="position:absolute;left:2902;top:4507;width:22;height:29" coordorigin="2902,4507" coordsize="22,29">
              <v:shape style="position:absolute;left:2902;top:4507;width:22;height:29" coordorigin="2902,4507" coordsize="22,29" path="m2902,4522l2902,4514,2909,4507,2923,4514,2923,4522,2923,4529,2909,4536,2902,4529,2902,4522e" filled="f" stroked="t" strokeweight=".36pt" strokecolor="#FF00FF">
                <v:path arrowok="t"/>
              </v:shape>
            </v:group>
            <v:group style="position:absolute;left:7574;top:9626;width:94;height:2" coordorigin="7574,9626" coordsize="94,2">
              <v:shape style="position:absolute;left:7574;top:9626;width:94;height:2" coordorigin="7574,9626" coordsize="94,0" path="m7574,9626l7668,9626e" filled="f" stroked="t" strokeweight=".36pt" strokecolor="#FF0000">
                <v:path arrowok="t"/>
              </v:shape>
            </v:group>
            <v:group style="position:absolute;left:7229;top:9591;width:43;height:35" coordorigin="7229,9591" coordsize="43,35">
              <v:shape style="position:absolute;left:7229;top:9591;width:43;height:35" coordorigin="7229,9591" coordsize="43,35" path="m7272,9591l7252,9593,7236,9605,7229,9622,7229,9624,7229,9626e" filled="f" stroked="t" strokeweight=".36pt" strokecolor="#0000FF">
                <v:path arrowok="t"/>
              </v:shape>
            </v:group>
            <v:group style="position:absolute;left:7278;top:9593;width:23;height:34" coordorigin="7278,9593" coordsize="23,34">
              <v:shape style="position:absolute;left:7278;top:9593;width:23;height:34" coordorigin="7278,9593" coordsize="23,34" path="m7301,9626l7294,9606,7278,9593e" filled="f" stroked="t" strokeweight=".36pt" strokecolor="#0000FF">
                <v:path arrowok="t"/>
              </v:shape>
            </v:group>
            <v:group style="position:absolute;left:7315;top:9591;width:43;height:35" coordorigin="7315,9591" coordsize="43,35">
              <v:shape style="position:absolute;left:7315;top:9591;width:43;height:35" coordorigin="7315,9591" coordsize="43,35" path="m7358,9591l7338,9593,7322,9605,7315,9622,7315,9624,7315,9626e" filled="f" stroked="t" strokeweight=".36pt" strokecolor="#0000FF">
                <v:path arrowok="t"/>
              </v:shape>
            </v:group>
            <v:group style="position:absolute;left:7364;top:9593;width:23;height:34" coordorigin="7364,9593" coordsize="23,34">
              <v:shape style="position:absolute;left:7364;top:9593;width:23;height:34" coordorigin="7364,9593" coordsize="23,34" path="m7387,9626l7381,9606,7364,9593e" filled="f" stroked="t" strokeweight=".36pt" strokecolor="#0000FF">
                <v:path arrowok="t"/>
              </v:shape>
            </v:group>
            <v:group style="position:absolute;left:7402;top:9591;width:43;height:35" coordorigin="7402,9591" coordsize="43,35">
              <v:shape style="position:absolute;left:7402;top:9591;width:43;height:35" coordorigin="7402,9591" coordsize="43,35" path="m7445,9591l7425,9593,7409,9605,7402,9622,7402,9624,7402,9626e" filled="f" stroked="t" strokeweight=".36pt" strokecolor="#0000FF">
                <v:path arrowok="t"/>
              </v:shape>
            </v:group>
            <v:group style="position:absolute;left:7451;top:9593;width:23;height:34" coordorigin="7451,9593" coordsize="23,34">
              <v:shape style="position:absolute;left:7451;top:9593;width:23;height:34" coordorigin="7451,9593" coordsize="23,34" path="m7474,9626l7467,9606,7451,9593e" filled="f" stroked="t" strokeweight=".36pt" strokecolor="#0000FF">
                <v:path arrowok="t"/>
              </v:shape>
            </v:group>
            <v:group style="position:absolute;left:7488;top:9591;width:43;height:35" coordorigin="7488,9591" coordsize="43,35">
              <v:shape style="position:absolute;left:7488;top:9591;width:43;height:35" coordorigin="7488,9591" coordsize="43,35" path="m7531,9591l7511,9593,7495,9605,7488,9622,7488,9624,7488,9626e" filled="f" stroked="t" strokeweight=".36pt" strokecolor="#0000FF">
                <v:path arrowok="t"/>
              </v:shape>
            </v:group>
            <v:group style="position:absolute;left:7537;top:9593;width:23;height:34" coordorigin="7537,9593" coordsize="23,34">
              <v:shape style="position:absolute;left:7537;top:9593;width:23;height:34" coordorigin="7537,9593" coordsize="23,34" path="m7560,9626l7554,9606,7537,9593e" filled="f" stroked="t" strokeweight=".36pt" strokecolor="#0000FF">
                <v:path arrowok="t"/>
              </v:shape>
            </v:group>
            <v:group style="position:absolute;left:2912;top:4237;width:7;height:2" coordorigin="2912,4237" coordsize="7,2">
              <v:shape style="position:absolute;left:2912;top:4237;width:7;height:2" coordorigin="2912,4237" coordsize="7,0" path="m2912,4237l2920,4237e" filled="f" stroked="t" strokeweight="3.96pt" strokecolor="#800040">
                <v:path arrowok="t"/>
              </v:shape>
            </v:group>
            <v:group style="position:absolute;left:4763;top:5990;width:7;height:2" coordorigin="4763,5990" coordsize="7,2">
              <v:shape style="position:absolute;left:4763;top:5990;width:7;height:2" coordorigin="4763,5990" coordsize="7,0" path="m4763,5990l4770,5990e" filled="f" stroked="t" strokeweight="1.44pt" strokecolor="#FF0000">
                <v:path arrowok="t"/>
              </v:shape>
            </v:group>
            <v:group style="position:absolute;left:4738;top:5926;width:43;height:43" coordorigin="4738,5926" coordsize="43,43">
              <v:shape style="position:absolute;left:4738;top:5926;width:43;height:43" coordorigin="4738,5926" coordsize="43,43" path="m4738,5947l4738,5940,4752,5926,4759,5926,4766,5926,4781,5940,4781,5947,4781,5954,4766,5969,4759,5969,4752,5969,4738,5954,4738,5947e" filled="f" stroked="t" strokeweight=".36pt" strokecolor="#FF0000">
                <v:path arrowok="t"/>
              </v:shape>
            </v:group>
            <v:group style="position:absolute;left:2214;top:8932;width:7;height:2" coordorigin="2214,8932" coordsize="7,2">
              <v:shape style="position:absolute;left:2214;top:8932;width:7;height:2" coordorigin="2214,8932" coordsize="7,0" path="m2214,8932l2221,8932e" filled="f" stroked="t" strokeweight="3.96pt" strokecolor="#800040">
                <v:path arrowok="t"/>
              </v:shape>
            </v:group>
            <v:group style="position:absolute;left:3002;top:7322;width:2;height:994" coordorigin="3002,7322" coordsize="2,994">
              <v:shape style="position:absolute;left:3002;top:7322;width:2;height:994" coordorigin="3002,7322" coordsize="0,994" path="m3002,8316l3002,7322,3002,7322e" filled="f" stroked="t" strokeweight=".36pt" strokecolor="#800040">
                <v:path arrowok="t"/>
              </v:shape>
            </v:group>
            <v:group style="position:absolute;left:3179;top:5990;width:7;height:2" coordorigin="3179,5990" coordsize="7,2">
              <v:shape style="position:absolute;left:3179;top:5990;width:7;height:2" coordorigin="3179,5990" coordsize="7,0" path="m3179,5990l3186,5990e" filled="f" stroked="t" strokeweight="1.44pt" strokecolor="#FF0000">
                <v:path arrowok="t"/>
              </v:shape>
            </v:group>
            <v:group style="position:absolute;left:3154;top:5926;width:43;height:43" coordorigin="3154,5926" coordsize="43,43">
              <v:shape style="position:absolute;left:3154;top:5926;width:43;height:43" coordorigin="3154,5926" coordsize="43,43" path="m3154,5947l3154,5940,3168,5926,3175,5926,3182,5926,3197,5940,3197,5947,3197,5954,3182,5969,3175,5969,3168,5969,3154,5954,3154,5947e" filled="f" stroked="t" strokeweight=".36pt" strokecolor="#FF0000">
                <v:path arrowok="t"/>
              </v:shape>
            </v:group>
            <v:group style="position:absolute;left:10037;top:9547;width:86;height:2" coordorigin="10037,9547" coordsize="86,2">
              <v:shape style="position:absolute;left:10037;top:9547;width:86;height:2" coordorigin="10037,9547" coordsize="86,0" path="m10037,9547l10123,9547e" filled="f" stroked="t" strokeweight=".36pt" strokecolor="#FF0000">
                <v:path arrowok="t"/>
              </v:shape>
            </v:group>
            <v:group style="position:absolute;left:9683;top:9504;width:50;height:43" coordorigin="9683,9504" coordsize="50,43">
              <v:shape style="position:absolute;left:9683;top:9504;width:50;height:43" coordorigin="9683,9504" coordsize="50,43" path="m9733,9507l9714,9504,9697,9512,9684,9533,9683,9540,9685,9547e" filled="f" stroked="t" strokeweight=".36pt" strokecolor="#0000FF">
                <v:path arrowok="t"/>
              </v:shape>
            </v:group>
            <v:group style="position:absolute;left:9739;top:9510;width:17;height:35" coordorigin="9739,9510" coordsize="17,35">
              <v:shape style="position:absolute;left:9739;top:9510;width:17;height:35" coordorigin="9739,9510" coordsize="17,35" path="m9756,9544l9752,9524,9739,9510e" filled="f" stroked="t" strokeweight=".36pt" strokecolor="#0000FF">
                <v:path arrowok="t"/>
              </v:shape>
            </v:group>
            <v:group style="position:absolute;left:9777;top:9505;width:43;height:42" coordorigin="9777,9505" coordsize="43,42">
              <v:shape style="position:absolute;left:9777;top:9505;width:43;height:42" coordorigin="9777,9505" coordsize="43,42" path="m9821,9505l9801,9506,9785,9518,9777,9538,9777,9542,9778,9547e" filled="f" stroked="t" strokeweight=".36pt" strokecolor="#0000FF">
                <v:path arrowok="t"/>
              </v:shape>
            </v:group>
            <v:group style="position:absolute;left:9833;top:9510;width:16;height:35" coordorigin="9833,9510" coordsize="16,35">
              <v:shape style="position:absolute;left:9833;top:9510;width:16;height:35" coordorigin="9833,9510" coordsize="16,35" path="m9849,9545l9846,9525,9833,9510e" filled="f" stroked="t" strokeweight=".36pt" strokecolor="#0000FF">
                <v:path arrowok="t"/>
              </v:shape>
            </v:group>
            <v:group style="position:absolute;left:9864;top:9505;width:43;height:42" coordorigin="9864,9505" coordsize="43,42">
              <v:shape style="position:absolute;left:9864;top:9505;width:43;height:42" coordorigin="9864,9505" coordsize="43,42" path="m9907,9505l9887,9506,9871,9518,9864,9538,9864,9542,9865,9547e" filled="f" stroked="t" strokeweight=".36pt" strokecolor="#0000FF">
                <v:path arrowok="t"/>
              </v:shape>
            </v:group>
            <v:group style="position:absolute;left:9919;top:9510;width:16;height:35" coordorigin="9919,9510" coordsize="16,35">
              <v:shape style="position:absolute;left:9919;top:9510;width:16;height:35" coordorigin="9919,9510" coordsize="16,35" path="m9936,9545l9933,9525,9919,9510e" filled="f" stroked="t" strokeweight=".36pt" strokecolor="#0000FF">
                <v:path arrowok="t"/>
              </v:shape>
            </v:group>
            <v:group style="position:absolute;left:9950;top:9505;width:43;height:42" coordorigin="9950,9505" coordsize="43,42">
              <v:shape style="position:absolute;left:9950;top:9505;width:43;height:42" coordorigin="9950,9505" coordsize="43,42" path="m9993,9505l9973,9506,9958,9518,9950,9538,9950,9542,9951,9547e" filled="f" stroked="t" strokeweight=".36pt" strokecolor="#0000FF">
                <v:path arrowok="t"/>
              </v:shape>
            </v:group>
            <v:group style="position:absolute;left:10006;top:9510;width:16;height:35" coordorigin="10006,9510" coordsize="16,35">
              <v:shape style="position:absolute;left:10006;top:9510;width:16;height:35" coordorigin="10006,9510" coordsize="16,35" path="m10022,9545l10019,9525,10006,9510e" filled="f" stroked="t" strokeweight=".36pt" strokecolor="#0000FF">
                <v:path arrowok="t"/>
              </v:shape>
            </v:group>
            <v:group style="position:absolute;left:10987;top:3276;width:29;height:22" coordorigin="10987,3276" coordsize="29,22">
              <v:shape style="position:absolute;left:10987;top:3276;width:29;height:22" coordorigin="10987,3276" coordsize="29,22" path="m11009,3298l10994,3298,10987,3283,10994,3276,11009,3276,11016,3283,11009,3298xe" filled="t" fillcolor="#FF00FF" stroked="f">
                <v:path arrowok="t"/>
                <v:fill type="solid"/>
              </v:shape>
            </v:group>
            <v:group style="position:absolute;left:10987;top:3276;width:29;height:22" coordorigin="10987,3276" coordsize="29,22">
              <v:shape style="position:absolute;left:10987;top:3276;width:29;height:22" coordorigin="10987,3276" coordsize="29,22" path="m10987,3283l10994,3276,11002,3276,11009,3276,11016,3283,11009,3298,11002,3298,10994,3298,10987,3283e" filled="f" stroked="t" strokeweight=".36pt" strokecolor="#FF00FF">
                <v:path arrowok="t"/>
              </v:shape>
            </v:group>
            <v:group style="position:absolute;left:12240;top:9547;width:86;height:2" coordorigin="12240,9547" coordsize="86,2">
              <v:shape style="position:absolute;left:12240;top:9547;width:86;height:2" coordorigin="12240,9547" coordsize="86,0" path="m12240,9547l12326,9547e" filled="f" stroked="t" strokeweight=".36pt" strokecolor="#FF0000">
                <v:path arrowok="t"/>
              </v:shape>
            </v:group>
            <v:group style="position:absolute;left:11887;top:9505;width:43;height:42" coordorigin="11887,9505" coordsize="43,42">
              <v:shape style="position:absolute;left:11887;top:9505;width:43;height:42" coordorigin="11887,9505" coordsize="43,42" path="m11930,9505l11910,9506,11894,9518,11887,9538,11887,9542,11888,9547e" filled="f" stroked="t" strokeweight=".36pt" strokecolor="#0000FF">
                <v:path arrowok="t"/>
              </v:shape>
            </v:group>
            <v:group style="position:absolute;left:11943;top:9510;width:16;height:35" coordorigin="11943,9510" coordsize="16,35">
              <v:shape style="position:absolute;left:11943;top:9510;width:16;height:35" coordorigin="11943,9510" coordsize="16,35" path="m11959,9545l11956,9525,11943,9510e" filled="f" stroked="t" strokeweight=".36pt" strokecolor="#0000FF">
                <v:path arrowok="t"/>
              </v:shape>
            </v:group>
            <v:group style="position:absolute;left:11973;top:9505;width:43;height:42" coordorigin="11973,9505" coordsize="43,42">
              <v:shape style="position:absolute;left:11973;top:9505;width:43;height:42" coordorigin="11973,9505" coordsize="43,42" path="m12017,9505l11997,9506,11981,9518,11973,9538,11973,9542,11974,9547e" filled="f" stroked="t" strokeweight=".36pt" strokecolor="#0000FF">
                <v:path arrowok="t"/>
              </v:shape>
            </v:group>
            <v:group style="position:absolute;left:12029;top:9510;width:16;height:35" coordorigin="12029,9510" coordsize="16,35">
              <v:shape style="position:absolute;left:12029;top:9510;width:16;height:35" coordorigin="12029,9510" coordsize="16,35" path="m12045,9545l12042,9525,12029,9510e" filled="f" stroked="t" strokeweight=".36pt" strokecolor="#0000FF">
                <v:path arrowok="t"/>
              </v:shape>
            </v:group>
            <v:group style="position:absolute;left:12060;top:9505;width:43;height:42" coordorigin="12060,9505" coordsize="43,42">
              <v:shape style="position:absolute;left:12060;top:9505;width:43;height:42" coordorigin="12060,9505" coordsize="43,42" path="m12103,9505l12083,9506,12067,9518,12060,9538,12060,9542,12061,9547e" filled="f" stroked="t" strokeweight=".36pt" strokecolor="#0000FF">
                <v:path arrowok="t"/>
              </v:shape>
            </v:group>
            <v:group style="position:absolute;left:12115;top:9510;width:16;height:35" coordorigin="12115,9510" coordsize="16,35">
              <v:shape style="position:absolute;left:12115;top:9510;width:16;height:35" coordorigin="12115,9510" coordsize="16,35" path="m12132,9545l12129,9525,12115,9510e" filled="f" stroked="t" strokeweight=".36pt" strokecolor="#0000FF">
                <v:path arrowok="t"/>
              </v:shape>
            </v:group>
            <v:group style="position:absolute;left:12146;top:9505;width:43;height:42" coordorigin="12146,9505" coordsize="43,42">
              <v:shape style="position:absolute;left:12146;top:9505;width:43;height:42" coordorigin="12146,9505" coordsize="43,42" path="m12189,9505l12169,9506,12154,9518,12146,9538,12146,9542,12147,9547e" filled="f" stroked="t" strokeweight=".36pt" strokecolor="#0000FF">
                <v:path arrowok="t"/>
              </v:shape>
            </v:group>
            <v:group style="position:absolute;left:12201;top:9509;width:17;height:35" coordorigin="12201,9509" coordsize="17,35">
              <v:shape style="position:absolute;left:12201;top:9509;width:17;height:35" coordorigin="12201,9509" coordsize="17,35" path="m12218,9544l12215,9524,12201,9509e" filled="f" stroked="t" strokeweight=".36pt" strokecolor="#0000FF">
                <v:path arrowok="t"/>
              </v:shape>
            </v:group>
            <v:group style="position:absolute;left:9864;top:10944;width:2;height:166" coordorigin="9864,10944" coordsize="2,166">
              <v:shape style="position:absolute;left:9864;top:10944;width:2;height:166" coordorigin="9864,10944" coordsize="0,166" path="m9864,11110l9864,10944,9864,10944e" filled="f" stroked="t" strokeweight=".36pt" strokecolor="#800040">
                <v:path arrowok="t"/>
              </v:shape>
            </v:group>
            <v:group style="position:absolute;left:3182;top:7733;width:86;height:2" coordorigin="3182,7733" coordsize="86,2">
              <v:shape style="position:absolute;left:3182;top:7733;width:86;height:2" coordorigin="3182,7733" coordsize="86,0" path="m3269,7733l3182,7733,3182,7733e" filled="f" stroked="t" strokeweight=".36pt" strokecolor="#800040">
                <v:path arrowok="t"/>
              </v:shape>
            </v:group>
            <v:group style="position:absolute;left:8633;top:10865;width:2;height:245" coordorigin="8633,10865" coordsize="2,245">
              <v:shape style="position:absolute;left:8633;top:10865;width:2;height:245" coordorigin="8633,10865" coordsize="0,245" path="m8633,11110l8633,10865,8633,10865e" filled="f" stroked="t" strokeweight=".36pt" strokecolor="#800040">
                <v:path arrowok="t"/>
              </v:shape>
            </v:group>
            <v:group style="position:absolute;left:3269;top:6833;width:266;height:2" coordorigin="3269,6833" coordsize="266,2">
              <v:shape style="position:absolute;left:3269;top:6833;width:266;height:2" coordorigin="3269,6833" coordsize="266,0" path="m3535,6833l3269,6833e" filled="f" stroked="t" strokeweight=".36pt" strokecolor="#FF0000">
                <v:path arrowok="t"/>
              </v:shape>
            </v:group>
            <v:group style="position:absolute;left:3269;top:6912;width:266;height:2" coordorigin="3269,6912" coordsize="266,2">
              <v:shape style="position:absolute;left:3269;top:6912;width:266;height:2" coordorigin="3269,6912" coordsize="266,0" path="m3535,6912l3269,6912e" filled="f" stroked="t" strokeweight=".36pt" strokecolor="#FF0000">
                <v:path arrowok="t"/>
              </v:shape>
            </v:group>
            <v:group style="position:absolute;left:3269;top:6998;width:266;height:2" coordorigin="3269,6998" coordsize="266,2">
              <v:shape style="position:absolute;left:3269;top:6998;width:266;height:2" coordorigin="3269,6998" coordsize="266,0" path="m3535,6998l3269,6998e" filled="f" stroked="t" strokeweight=".36pt" strokecolor="#FF0000">
                <v:path arrowok="t"/>
              </v:shape>
            </v:group>
            <v:group style="position:absolute;left:3269;top:7078;width:266;height:2" coordorigin="3269,7078" coordsize="266,2">
              <v:shape style="position:absolute;left:3269;top:7078;width:266;height:2" coordorigin="3269,7078" coordsize="266,0" path="m3535,7078l3269,7078e" filled="f" stroked="t" strokeweight=".36pt" strokecolor="#FF0000">
                <v:path arrowok="t"/>
              </v:shape>
            </v:group>
            <v:group style="position:absolute;left:3269;top:7157;width:266;height:2" coordorigin="3269,7157" coordsize="266,2">
              <v:shape style="position:absolute;left:3269;top:7157;width:266;height:2" coordorigin="3269,7157" coordsize="266,0" path="m3535,7157l3269,7157e" filled="f" stroked="t" strokeweight=".36pt" strokecolor="#FF0000">
                <v:path arrowok="t"/>
              </v:shape>
            </v:group>
            <v:group style="position:absolute;left:3269;top:7243;width:266;height:2" coordorigin="3269,7243" coordsize="266,2">
              <v:shape style="position:absolute;left:3269;top:7243;width:266;height:2" coordorigin="3269,7243" coordsize="266,0" path="m3535,7243l3269,7243e" filled="f" stroked="t" strokeweight=".36pt" strokecolor="#FF0000">
                <v:path arrowok="t"/>
              </v:shape>
            </v:group>
            <v:group style="position:absolute;left:3269;top:7322;width:266;height:2" coordorigin="3269,7322" coordsize="266,2">
              <v:shape style="position:absolute;left:3269;top:7322;width:266;height:2" coordorigin="3269,7322" coordsize="266,0" path="m3535,7322l3269,7322e" filled="f" stroked="t" strokeweight=".36pt" strokecolor="#FF0000">
                <v:path arrowok="t"/>
              </v:shape>
            </v:group>
            <v:group style="position:absolute;left:3269;top:7409;width:266;height:2" coordorigin="3269,7409" coordsize="266,2">
              <v:shape style="position:absolute;left:3269;top:7409;width:266;height:2" coordorigin="3269,7409" coordsize="266,0" path="m3535,7409l3269,7409e" filled="f" stroked="t" strokeweight=".36pt" strokecolor="#FF0000">
                <v:path arrowok="t"/>
              </v:shape>
            </v:group>
            <v:group style="position:absolute;left:3269;top:7488;width:266;height:2" coordorigin="3269,7488" coordsize="266,2">
              <v:shape style="position:absolute;left:3269;top:7488;width:266;height:2" coordorigin="3269,7488" coordsize="266,0" path="m3535,7488l3269,7488e" filled="f" stroked="t" strokeweight=".36pt" strokecolor="#FF0000">
                <v:path arrowok="t"/>
              </v:shape>
            </v:group>
            <v:group style="position:absolute;left:3269;top:7574;width:266;height:2" coordorigin="3269,7574" coordsize="266,2">
              <v:shape style="position:absolute;left:3269;top:7574;width:266;height:2" coordorigin="3269,7574" coordsize="266,0" path="m3535,7574l3269,7574e" filled="f" stroked="t" strokeweight=".36pt" strokecolor="#FF0000">
                <v:path arrowok="t"/>
              </v:shape>
            </v:group>
            <v:group style="position:absolute;left:3269;top:7654;width:266;height:2" coordorigin="3269,7654" coordsize="266,2">
              <v:shape style="position:absolute;left:3269;top:7654;width:266;height:2" coordorigin="3269,7654" coordsize="266,0" path="m3535,7654l3269,7654e" filled="f" stroked="t" strokeweight=".36pt" strokecolor="#FF0000">
                <v:path arrowok="t"/>
              </v:shape>
            </v:group>
            <v:group style="position:absolute;left:3269;top:7733;width:266;height:2" coordorigin="3269,7733" coordsize="266,2">
              <v:shape style="position:absolute;left:3269;top:7733;width:266;height:2" coordorigin="3269,7733" coordsize="266,0" path="m3535,7733l3269,7733e" filled="f" stroked="t" strokeweight=".36pt" strokecolor="#FF0000">
                <v:path arrowok="t"/>
              </v:shape>
            </v:group>
            <v:group style="position:absolute;left:3269;top:7819;width:266;height:2" coordorigin="3269,7819" coordsize="266,2">
              <v:shape style="position:absolute;left:3269;top:7819;width:266;height:2" coordorigin="3269,7819" coordsize="266,0" path="m3535,7819l3269,7819e" filled="f" stroked="t" strokeweight=".36pt" strokecolor="#FF0000">
                <v:path arrowok="t"/>
              </v:shape>
            </v:group>
            <v:group style="position:absolute;left:3269;top:7898;width:266;height:2" coordorigin="3269,7898" coordsize="266,2">
              <v:shape style="position:absolute;left:3269;top:7898;width:266;height:2" coordorigin="3269,7898" coordsize="266,0" path="m3535,7898l3269,7898e" filled="f" stroked="t" strokeweight=".36pt" strokecolor="#FF0000">
                <v:path arrowok="t"/>
              </v:shape>
            </v:group>
            <v:group style="position:absolute;left:3269;top:7985;width:266;height:2" coordorigin="3269,7985" coordsize="266,2">
              <v:shape style="position:absolute;left:3269;top:7985;width:266;height:2" coordorigin="3269,7985" coordsize="266,0" path="m3535,7985l3269,7985e" filled="f" stroked="t" strokeweight=".36pt" strokecolor="#FF0000">
                <v:path arrowok="t"/>
              </v:shape>
            </v:group>
            <v:group style="position:absolute;left:4414;top:6833;width:259;height:2" coordorigin="4414,6833" coordsize="259,2">
              <v:shape style="position:absolute;left:4414;top:6833;width:259;height:2" coordorigin="4414,6833" coordsize="259,0" path="m4414,6833l4673,6833e" filled="f" stroked="t" strokeweight=".36pt" strokecolor="#FF0000">
                <v:path arrowok="t"/>
              </v:shape>
            </v:group>
            <v:group style="position:absolute;left:4414;top:6912;width:259;height:2" coordorigin="4414,6912" coordsize="259,2">
              <v:shape style="position:absolute;left:4414;top:6912;width:259;height:2" coordorigin="4414,6912" coordsize="259,0" path="m4414,6912l4673,6912e" filled="f" stroked="t" strokeweight=".36pt" strokecolor="#FF0000">
                <v:path arrowok="t"/>
              </v:shape>
            </v:group>
            <v:group style="position:absolute;left:4414;top:6998;width:259;height:2" coordorigin="4414,6998" coordsize="259,2">
              <v:shape style="position:absolute;left:4414;top:6998;width:259;height:2" coordorigin="4414,6998" coordsize="259,0" path="m4414,6998l4673,6998e" filled="f" stroked="t" strokeweight=".36pt" strokecolor="#FF0000">
                <v:path arrowok="t"/>
              </v:shape>
            </v:group>
            <v:group style="position:absolute;left:4414;top:7078;width:259;height:2" coordorigin="4414,7078" coordsize="259,2">
              <v:shape style="position:absolute;left:4414;top:7078;width:259;height:2" coordorigin="4414,7078" coordsize="259,0" path="m4414,7078l4673,7078e" filled="f" stroked="t" strokeweight=".36pt" strokecolor="#FF0000">
                <v:path arrowok="t"/>
              </v:shape>
            </v:group>
            <v:group style="position:absolute;left:4414;top:7157;width:259;height:2" coordorigin="4414,7157" coordsize="259,2">
              <v:shape style="position:absolute;left:4414;top:7157;width:259;height:2" coordorigin="4414,7157" coordsize="259,0" path="m4414,7157l4673,7157e" filled="f" stroked="t" strokeweight=".36pt" strokecolor="#FF0000">
                <v:path arrowok="t"/>
              </v:shape>
            </v:group>
            <v:group style="position:absolute;left:4414;top:7243;width:259;height:2" coordorigin="4414,7243" coordsize="259,2">
              <v:shape style="position:absolute;left:4414;top:7243;width:259;height:2" coordorigin="4414,7243" coordsize="259,0" path="m4414,7243l4673,7243e" filled="f" stroked="t" strokeweight=".36pt" strokecolor="#FF0000">
                <v:path arrowok="t"/>
              </v:shape>
            </v:group>
            <v:group style="position:absolute;left:4414;top:7322;width:259;height:2" coordorigin="4414,7322" coordsize="259,2">
              <v:shape style="position:absolute;left:4414;top:7322;width:259;height:2" coordorigin="4414,7322" coordsize="259,0" path="m4414,7322l4673,7322e" filled="f" stroked="t" strokeweight=".36pt" strokecolor="#FF0000">
                <v:path arrowok="t"/>
              </v:shape>
            </v:group>
            <v:group style="position:absolute;left:4414;top:7409;width:259;height:2" coordorigin="4414,7409" coordsize="259,2">
              <v:shape style="position:absolute;left:4414;top:7409;width:259;height:2" coordorigin="4414,7409" coordsize="259,0" path="m4414,7409l4673,7409e" filled="f" stroked="t" strokeweight=".36pt" strokecolor="#FF0000">
                <v:path arrowok="t"/>
              </v:shape>
            </v:group>
            <v:group style="position:absolute;left:4414;top:7488;width:259;height:2" coordorigin="4414,7488" coordsize="259,2">
              <v:shape style="position:absolute;left:4414;top:7488;width:259;height:2" coordorigin="4414,7488" coordsize="259,0" path="m4414,7488l4673,7488e" filled="f" stroked="t" strokeweight=".36pt" strokecolor="#FF0000">
                <v:path arrowok="t"/>
              </v:shape>
            </v:group>
            <v:group style="position:absolute;left:4414;top:7574;width:259;height:2" coordorigin="4414,7574" coordsize="259,2">
              <v:shape style="position:absolute;left:4414;top:7574;width:259;height:2" coordorigin="4414,7574" coordsize="259,0" path="m4414,7574l4673,7574e" filled="f" stroked="t" strokeweight=".36pt" strokecolor="#FF0000">
                <v:path arrowok="t"/>
              </v:shape>
            </v:group>
            <v:group style="position:absolute;left:4414;top:7654;width:259;height:2" coordorigin="4414,7654" coordsize="259,2">
              <v:shape style="position:absolute;left:4414;top:7654;width:259;height:2" coordorigin="4414,7654" coordsize="259,0" path="m4414,7654l4673,7654e" filled="f" stroked="t" strokeweight=".36pt" strokecolor="#FF0000">
                <v:path arrowok="t"/>
              </v:shape>
            </v:group>
            <v:group style="position:absolute;left:4414;top:7733;width:259;height:2" coordorigin="4414,7733" coordsize="259,2">
              <v:shape style="position:absolute;left:4414;top:7733;width:259;height:2" coordorigin="4414,7733" coordsize="259,0" path="m4414,7733l4673,7733e" filled="f" stroked="t" strokeweight=".36pt" strokecolor="#FF0000">
                <v:path arrowok="t"/>
              </v:shape>
            </v:group>
            <v:group style="position:absolute;left:4414;top:7819;width:259;height:2" coordorigin="4414,7819" coordsize="259,2">
              <v:shape style="position:absolute;left:4414;top:7819;width:259;height:2" coordorigin="4414,7819" coordsize="259,0" path="m4414,7819l4673,7819e" filled="f" stroked="t" strokeweight=".36pt" strokecolor="#FF0000">
                <v:path arrowok="t"/>
              </v:shape>
            </v:group>
            <v:group style="position:absolute;left:4414;top:7898;width:259;height:2" coordorigin="4414,7898" coordsize="259,2">
              <v:shape style="position:absolute;left:4414;top:7898;width:259;height:2" coordorigin="4414,7898" coordsize="259,0" path="m4414,7898l4673,7898e" filled="f" stroked="t" strokeweight=".36pt" strokecolor="#FF0000">
                <v:path arrowok="t"/>
              </v:shape>
            </v:group>
            <v:group style="position:absolute;left:4414;top:7985;width:259;height:2" coordorigin="4414,7985" coordsize="259,2">
              <v:shape style="position:absolute;left:4414;top:7985;width:259;height:2" coordorigin="4414,7985" coordsize="259,0" path="m4414,7985l4673,7985e" filled="f" stroked="t" strokeweight=".36pt" strokecolor="#FF0000">
                <v:path arrowok="t"/>
              </v:shape>
            </v:group>
            <v:group style="position:absolute;left:3535;top:6746;width:878;height:1318" coordorigin="3535,6746" coordsize="878,1318">
              <v:shape style="position:absolute;left:3535;top:6746;width:878;height:1318" coordorigin="3535,6746" coordsize="878,1318" path="m3535,8064l4414,8064,4414,6746,3535,6746,3535,8064xe" filled="f" stroked="t" strokeweight=".36pt" strokecolor="#0000FF">
                <v:path arrowok="t"/>
              </v:shape>
            </v:group>
            <v:group style="position:absolute;left:9842;top:10440;width:29;height:22" coordorigin="9842,10440" coordsize="29,22">
              <v:shape style="position:absolute;left:9842;top:10440;width:29;height:22" coordorigin="9842,10440" coordsize="29,22" path="m9864,10462l9850,10462,9842,10447,9850,10440,9864,10440,9871,10447,9864,10462xe" filled="t" fillcolor="#FF00FF" stroked="f">
                <v:path arrowok="t"/>
                <v:fill type="solid"/>
              </v:shape>
            </v:group>
            <v:group style="position:absolute;left:9842;top:10440;width:29;height:22" coordorigin="9842,10440" coordsize="29,22">
              <v:shape style="position:absolute;left:9842;top:10440;width:29;height:22" coordorigin="9842,10440" coordsize="29,22" path="m9842,10447l9850,10440,9857,10440,9864,10440,9871,10447,9864,10462,9857,10462,9850,10462,9842,10447e" filled="f" stroked="t" strokeweight=".36pt" strokecolor="#FF00FF">
                <v:path arrowok="t"/>
              </v:shape>
            </v:group>
            <v:group style="position:absolute;left:8633;top:10454;width:2;height:166" coordorigin="8633,10454" coordsize="2,166">
              <v:shape style="position:absolute;left:8633;top:10454;width:2;height:166" coordorigin="8633,10454" coordsize="0,166" path="m8633,10620l8633,10454,8633,10454e" filled="f" stroked="t" strokeweight=".36pt" strokecolor="#800040">
                <v:path arrowok="t"/>
              </v:shape>
            </v:group>
            <v:group style="position:absolute;left:8280;top:10454;width:526;height:2" coordorigin="8280,10454" coordsize="526,2">
              <v:shape style="position:absolute;left:8280;top:10454;width:526;height:2" coordorigin="8280,10454" coordsize="526,0" path="m8280,10454l8806,10454e" filled="f" stroked="t" strokeweight=".36pt" strokecolor="#800040">
                <v:path arrowok="t"/>
              </v:shape>
            </v:group>
            <v:group style="position:absolute;left:8611;top:10440;width:29;height:22" coordorigin="8611,10440" coordsize="29,22">
              <v:shape style="position:absolute;left:8611;top:10440;width:29;height:22" coordorigin="8611,10440" coordsize="29,22" path="m8633,10462l8618,10462,8611,10447,8618,10440,8633,10440,8640,10447,8633,10462xe" filled="t" fillcolor="#FF00FF" stroked="f">
                <v:path arrowok="t"/>
                <v:fill type="solid"/>
              </v:shape>
            </v:group>
            <v:group style="position:absolute;left:8611;top:10440;width:29;height:22" coordorigin="8611,10440" coordsize="29,22">
              <v:shape style="position:absolute;left:8611;top:10440;width:29;height:22" coordorigin="8611,10440" coordsize="29,22" path="m8611,10447l8618,10440,8626,10440,8633,10440,8640,10447,8633,10462,8626,10462,8618,10462,8611,10447e" filled="f" stroked="t" strokeweight=".36pt" strokecolor="#FF00FF">
                <v:path arrowok="t"/>
              </v:shape>
            </v:group>
            <v:group style="position:absolute;left:8633;top:10786;width:2;height:79" coordorigin="8633,10786" coordsize="2,79">
              <v:shape style="position:absolute;left:8633;top:10786;width:2;height:79" coordorigin="8633,10786" coordsize="0,79" path="m8633,10786l8633,10865e" filled="f" stroked="t" strokeweight=".36pt" strokecolor="#FF0000">
                <v:path arrowok="t"/>
              </v:shape>
            </v:group>
            <v:group style="position:absolute;left:8633;top:10620;width:2;height:79" coordorigin="8633,10620" coordsize="2,79">
              <v:shape style="position:absolute;left:8633;top:10620;width:2;height:79" coordorigin="8633,10620" coordsize="0,79" path="m8633,10699l8633,10620e" filled="f" stroked="t" strokeweight=".36pt" strokecolor="#FF0000">
                <v:path arrowok="t"/>
              </v:shape>
            </v:group>
            <v:group style="position:absolute;left:8590;top:10757;width:86;height:2" coordorigin="8590,10757" coordsize="86,2">
              <v:shape style="position:absolute;left:8590;top:10757;width:86;height:2" coordorigin="8590,10757" coordsize="86,0" path="m8590,10757l8676,10757,8676,10757e" filled="f" stroked="t" strokeweight=".36pt" strokecolor="#0000FF">
                <v:path arrowok="t"/>
              </v:shape>
            </v:group>
            <v:group style="position:absolute;left:8590;top:10728;width:86;height:2" coordorigin="8590,10728" coordsize="86,2">
              <v:shape style="position:absolute;left:8590;top:10728;width:86;height:2" coordorigin="8590,10728" coordsize="86,0" path="m8590,10728l8676,10728,8676,10728e" filled="f" stroked="t" strokeweight=".36pt" strokecolor="#0000FF">
                <v:path arrowok="t"/>
              </v:shape>
            </v:group>
            <v:group style="position:absolute;left:8629;top:10714;width:7;height:2" coordorigin="8629,10714" coordsize="7,2">
              <v:shape style="position:absolute;left:8629;top:10714;width:7;height:2" coordorigin="8629,10714" coordsize="7,0" path="m8629,10714l8636,10714e" filled="f" stroked="t" strokeweight="1.44pt" strokecolor="#0000FF">
                <v:path arrowok="t"/>
              </v:shape>
            </v:group>
            <v:group style="position:absolute;left:8629;top:10771;width:7;height:2" coordorigin="8629,10771" coordsize="7,2">
              <v:shape style="position:absolute;left:8629;top:10771;width:7;height:2" coordorigin="8629,10771" coordsize="7,0" path="m8629,10771l8636,10771e" filled="f" stroked="t" strokeweight="1.44pt" strokecolor="#0000FF">
                <v:path arrowok="t"/>
              </v:shape>
            </v:group>
            <v:group style="position:absolute;left:4939;top:5350;width:180;height:2" coordorigin="4939,5350" coordsize="180,2">
              <v:shape style="position:absolute;left:4939;top:5350;width:180;height:2" coordorigin="4939,5350" coordsize="180,0" path="m4939,5350l5119,5350,5119,5350e" filled="f" stroked="t" strokeweight=".36pt" strokecolor="#FF0000">
                <v:path arrowok="t"/>
              </v:shape>
            </v:group>
            <v:group style="position:absolute;left:4968;top:5371;width:122;height:2" coordorigin="4968,5371" coordsize="122,2">
              <v:shape style="position:absolute;left:4968;top:5371;width:122;height:2" coordorigin="4968,5371" coordsize="122,0" path="m4968,5371l5090,5371,5090,5371e" filled="f" stroked="t" strokeweight=".36pt" strokecolor="#FF0000">
                <v:path arrowok="t"/>
              </v:shape>
            </v:group>
            <v:group style="position:absolute;left:4990;top:5400;width:72;height:2" coordorigin="4990,5400" coordsize="72,2">
              <v:shape style="position:absolute;left:4990;top:5400;width:72;height:2" coordorigin="4990,5400" coordsize="72,0" path="m5062,5400l4990,5400,4990,5400e" filled="f" stroked="t" strokeweight=".36pt" strokecolor="#FF0000">
                <v:path arrowok="t"/>
              </v:shape>
            </v:group>
            <v:group style="position:absolute;left:5018;top:5422;width:22;height:2" coordorigin="5018,5422" coordsize="22,2">
              <v:shape style="position:absolute;left:5018;top:5422;width:22;height:2" coordorigin="5018,5422" coordsize="22,0" path="m5018,5422l5040,5422,5040,5422e" filled="f" stroked="t" strokeweight=".36pt" strokecolor="#FF0000">
                <v:path arrowok="t"/>
              </v:shape>
            </v:group>
            <v:group style="position:absolute;left:9778;top:11110;width:173;height:2" coordorigin="9778,11110" coordsize="173,2">
              <v:shape style="position:absolute;left:9778;top:11110;width:173;height:2" coordorigin="9778,11110" coordsize="173,0" path="m9778,11110l9950,11110,9950,11110e" filled="f" stroked="t" strokeweight=".36pt" strokecolor="#FF0000">
                <v:path arrowok="t"/>
              </v:shape>
            </v:group>
            <v:group style="position:absolute;left:9799;top:11138;width:122;height:2" coordorigin="9799,11138" coordsize="122,2">
              <v:shape style="position:absolute;left:9799;top:11138;width:122;height:2" coordorigin="9799,11138" coordsize="122,0" path="m9799,11138l9922,11138,9922,11138e" filled="f" stroked="t" strokeweight=".36pt" strokecolor="#FF0000">
                <v:path arrowok="t"/>
              </v:shape>
            </v:group>
            <v:group style="position:absolute;left:9828;top:11160;width:72;height:2" coordorigin="9828,11160" coordsize="72,2">
              <v:shape style="position:absolute;left:9828;top:11160;width:72;height:2" coordorigin="9828,11160" coordsize="72,0" path="m9900,11160l9828,11160,9828,11160e" filled="f" stroked="t" strokeweight=".36pt" strokecolor="#FF0000">
                <v:path arrowok="t"/>
              </v:shape>
            </v:group>
            <v:group style="position:absolute;left:9857;top:11189;width:14;height:2" coordorigin="9857,11189" coordsize="14,2">
              <v:shape style="position:absolute;left:9857;top:11189;width:14;height:2" coordorigin="9857,11189" coordsize="14,0" path="m9857,11189l9871,11189,9871,11189e" filled="f" stroked="t" strokeweight=".36pt" strokecolor="#FF0000">
                <v:path arrowok="t"/>
              </v:shape>
            </v:group>
            <v:group style="position:absolute;left:5026;top:5105;width:2;height:245" coordorigin="5026,5105" coordsize="2,245">
              <v:shape style="position:absolute;left:5026;top:5105;width:2;height:245" coordorigin="5026,5105" coordsize="0,245" path="m5026,5350l5026,5105,5026,5105e" filled="f" stroked="t" strokeweight=".36pt" strokecolor="#800040">
                <v:path arrowok="t"/>
              </v:shape>
            </v:group>
            <v:group style="position:absolute;left:8806;top:10454;width:94;height:2" coordorigin="8806,10454" coordsize="94,2">
              <v:shape style="position:absolute;left:8806;top:10454;width:94;height:2" coordorigin="8806,10454" coordsize="94,0" path="m8899,10454l8806,10454e" filled="f" stroked="t" strokeweight=".36pt" strokecolor="#FF0000">
                <v:path arrowok="t"/>
              </v:shape>
            </v:group>
            <v:group style="position:absolute;left:9158;top:10454;width:86;height:2" coordorigin="9158,10454" coordsize="86,2">
              <v:shape style="position:absolute;left:9158;top:10454;width:86;height:2" coordorigin="9158,10454" coordsize="86,0" path="m9158,10454l9245,10454e" filled="f" stroked="t" strokeweight=".36pt" strokecolor="#FF0000">
                <v:path arrowok="t"/>
              </v:shape>
            </v:group>
            <v:group style="position:absolute;left:8899;top:10426;width:22;height:29" coordorigin="8899,10426" coordsize="22,29">
              <v:shape style="position:absolute;left:8899;top:10426;width:22;height:29" coordorigin="8899,10426" coordsize="22,29" path="m8899,10454l8921,10426,8921,10426e" filled="f" stroked="t" strokeweight=".36pt" strokecolor="#0000FF">
                <v:path arrowok="t"/>
              </v:shape>
            </v:group>
            <v:group style="position:absolute;left:8921;top:10426;width:58;height:50" coordorigin="8921,10426" coordsize="58,50">
              <v:shape style="position:absolute;left:8921;top:10426;width:58;height:50" coordorigin="8921,10426" coordsize="58,50" path="m8921,10426l8978,10476,8978,10476e" filled="f" stroked="t" strokeweight=".36pt" strokecolor="#0000FF">
                <v:path arrowok="t"/>
              </v:shape>
            </v:group>
            <v:group style="position:absolute;left:8978;top:10426;width:50;height:50" coordorigin="8978,10426" coordsize="50,50">
              <v:shape style="position:absolute;left:8978;top:10426;width:50;height:50" coordorigin="8978,10426" coordsize="50,50" path="m8978,10476l9029,10426,9029,10426e" filled="f" stroked="t" strokeweight=".36pt" strokecolor="#0000FF">
                <v:path arrowok="t"/>
              </v:shape>
            </v:group>
            <v:group style="position:absolute;left:9029;top:10426;width:50;height:50" coordorigin="9029,10426" coordsize="50,50">
              <v:shape style="position:absolute;left:9029;top:10426;width:50;height:50" coordorigin="9029,10426" coordsize="50,50" path="m9029,10426l9079,10476,9079,10476e" filled="f" stroked="t" strokeweight=".36pt" strokecolor="#0000FF">
                <v:path arrowok="t"/>
              </v:shape>
            </v:group>
            <v:group style="position:absolute;left:9079;top:10426;width:58;height:50" coordorigin="9079,10426" coordsize="58,50">
              <v:shape style="position:absolute;left:9079;top:10426;width:58;height:50" coordorigin="9079,10426" coordsize="58,50" path="m9079,10476l9137,10426,9137,10426e" filled="f" stroked="t" strokeweight=".36pt" strokecolor="#0000FF">
                <v:path arrowok="t"/>
              </v:shape>
            </v:group>
            <v:group style="position:absolute;left:9137;top:10426;width:22;height:29" coordorigin="9137,10426" coordsize="22,29">
              <v:shape style="position:absolute;left:9137;top:10426;width:22;height:29" coordorigin="9137,10426" coordsize="22,29" path="m9137,10426l9158,10454,9158,10454e" filled="f" stroked="t" strokeweight=".36pt" strokecolor="#0000FF">
                <v:path arrowok="t"/>
              </v:shape>
            </v:group>
            <v:group style="position:absolute;left:3161;top:6070;width:29;height:29" coordorigin="3161,6070" coordsize="29,29">
              <v:shape style="position:absolute;left:3161;top:6070;width:29;height:29" coordorigin="3161,6070" coordsize="29,29" path="m3182,6098l3168,6098,3161,6091,3161,6077,3168,6070,3182,6070,3190,6077,3190,6091,3182,6098xe" filled="t" fillcolor="#FF00FF" stroked="f">
                <v:path arrowok="t"/>
                <v:fill type="solid"/>
              </v:shape>
            </v:group>
            <v:group style="position:absolute;left:3161;top:6070;width:29;height:29" coordorigin="3161,6070" coordsize="29,29">
              <v:shape style="position:absolute;left:3161;top:6070;width:29;height:29" coordorigin="3161,6070" coordsize="29,29" path="m3161,6084l3161,6077,3168,6070,3175,6070,3182,6070,3190,6077,3190,6084,3190,6091,3182,6098,3175,6098,3168,6098,3161,6091,3161,6084e" filled="f" stroked="t" strokeweight=".36pt" strokecolor="#FF00FF">
                <v:path arrowok="t"/>
              </v:shape>
            </v:group>
            <v:group style="position:absolute;left:9864;top:10534;width:2;height:86" coordorigin="9864,10534" coordsize="2,86">
              <v:shape style="position:absolute;left:9864;top:10534;width:2;height:86" coordorigin="9864,10534" coordsize="0,86" path="m9864,10620l9864,10534e" filled="f" stroked="t" strokeweight=".36pt" strokecolor="#FF0000">
                <v:path arrowok="t"/>
              </v:shape>
            </v:group>
            <v:group style="position:absolute;left:9864;top:10865;width:2;height:79" coordorigin="9864,10865" coordsize="2,79">
              <v:shape style="position:absolute;left:9864;top:10865;width:2;height:79" coordorigin="9864,10865" coordsize="0,79" path="m9864,10865l9864,10944e" filled="f" stroked="t" strokeweight=".36pt" strokecolor="#FF0000">
                <v:path arrowok="t"/>
              </v:shape>
            </v:group>
            <v:group style="position:absolute;left:9864;top:10620;width:29;height:22" coordorigin="9864,10620" coordsize="29,22">
              <v:shape style="position:absolute;left:9864;top:10620;width:29;height:22" coordorigin="9864,10620" coordsize="29,22" path="m9864,10620l9893,10642,9893,10642e" filled="f" stroked="t" strokeweight=".36pt" strokecolor="#0000FF">
                <v:path arrowok="t"/>
              </v:shape>
            </v:group>
            <v:group style="position:absolute;left:9835;top:10642;width:58;height:50" coordorigin="9835,10642" coordsize="58,50">
              <v:shape style="position:absolute;left:9835;top:10642;width:58;height:50" coordorigin="9835,10642" coordsize="58,50" path="m9893,10642l9835,10692,9835,10692e" filled="f" stroked="t" strokeweight=".36pt" strokecolor="#0000FF">
                <v:path arrowok="t"/>
              </v:shape>
            </v:group>
            <v:group style="position:absolute;left:9835;top:10692;width:58;height:50" coordorigin="9835,10692" coordsize="58,50">
              <v:shape style="position:absolute;left:9835;top:10692;width:58;height:50" coordorigin="9835,10692" coordsize="58,50" path="m9835,10692l9893,10742,9893,10742e" filled="f" stroked="t" strokeweight=".36pt" strokecolor="#0000FF">
                <v:path arrowok="t"/>
              </v:shape>
            </v:group>
            <v:group style="position:absolute;left:9835;top:10742;width:58;height:50" coordorigin="9835,10742" coordsize="58,50">
              <v:shape style="position:absolute;left:9835;top:10742;width:58;height:50" coordorigin="9835,10742" coordsize="58,50" path="m9893,10742l9835,10793,9835,10793e" filled="f" stroked="t" strokeweight=".36pt" strokecolor="#0000FF">
                <v:path arrowok="t"/>
              </v:shape>
            </v:group>
            <v:group style="position:absolute;left:9835;top:10793;width:58;height:50" coordorigin="9835,10793" coordsize="58,50">
              <v:shape style="position:absolute;left:9835;top:10793;width:58;height:50" coordorigin="9835,10793" coordsize="58,50" path="m9835,10793l9893,10843,9893,10843e" filled="f" stroked="t" strokeweight=".36pt" strokecolor="#0000FF">
                <v:path arrowok="t"/>
              </v:shape>
            </v:group>
            <v:group style="position:absolute;left:9864;top:10843;width:29;height:22" coordorigin="9864,10843" coordsize="29,22">
              <v:shape style="position:absolute;left:9864;top:10843;width:29;height:22" coordorigin="9864,10843" coordsize="29,22" path="m9893,10843l9864,10865,9864,10865e" filled="f" stroked="t" strokeweight=".36pt" strokecolor="#0000FF">
                <v:path arrowok="t"/>
              </v:shape>
            </v:group>
            <v:group style="position:absolute;left:2657;top:11030;width:2;height:166" coordorigin="2657,11030" coordsize="2,166">
              <v:shape style="position:absolute;left:2657;top:11030;width:2;height:166" coordorigin="2657,11030" coordsize="0,166" path="m2657,11196l2657,11030,2657,11030e" filled="f" stroked="t" strokeweight=".36pt" strokecolor="#800040">
                <v:path arrowok="t"/>
              </v:shape>
            </v:group>
            <v:group style="position:absolute;left:14436;top:9547;width:86;height:2" coordorigin="14436,9547" coordsize="86,2">
              <v:shape style="position:absolute;left:14436;top:9547;width:86;height:2" coordorigin="14436,9547" coordsize="86,0" path="m14436,9547l14522,9547e" filled="f" stroked="t" strokeweight=".36pt" strokecolor="#FF0000">
                <v:path arrowok="t"/>
              </v:shape>
            </v:group>
            <v:group style="position:absolute;left:14083;top:9505;width:43;height:42" coordorigin="14083,9505" coordsize="43,42">
              <v:shape style="position:absolute;left:14083;top:9505;width:43;height:42" coordorigin="14083,9505" coordsize="43,42" path="m14126,9505l14106,9506,14090,9518,14083,9538,14083,9542,14084,9547e" filled="f" stroked="t" strokeweight=".36pt" strokecolor="#0000FF">
                <v:path arrowok="t"/>
              </v:shape>
            </v:group>
            <v:group style="position:absolute;left:14139;top:9510;width:16;height:35" coordorigin="14139,9510" coordsize="16,35">
              <v:shape style="position:absolute;left:14139;top:9510;width:16;height:35" coordorigin="14139,9510" coordsize="16,35" path="m14155,9545l14152,9525,14139,9510e" filled="f" stroked="t" strokeweight=".36pt" strokecolor="#0000FF">
                <v:path arrowok="t"/>
              </v:shape>
            </v:group>
            <v:group style="position:absolute;left:14169;top:9505;width:43;height:42" coordorigin="14169,9505" coordsize="43,42">
              <v:shape style="position:absolute;left:14169;top:9505;width:43;height:42" coordorigin="14169,9505" coordsize="43,42" path="m14213,9505l14193,9506,14177,9518,14169,9538,14169,9542,14170,9547e" filled="f" stroked="t" strokeweight=".36pt" strokecolor="#0000FF">
                <v:path arrowok="t"/>
              </v:shape>
            </v:group>
            <v:group style="position:absolute;left:14225;top:9510;width:16;height:35" coordorigin="14225,9510" coordsize="16,35">
              <v:shape style="position:absolute;left:14225;top:9510;width:16;height:35" coordorigin="14225,9510" coordsize="16,35" path="m14241,9545l14238,9525,14225,9510e" filled="f" stroked="t" strokeweight=".36pt" strokecolor="#0000FF">
                <v:path arrowok="t"/>
              </v:shape>
            </v:group>
            <v:group style="position:absolute;left:14256;top:9505;width:43;height:42" coordorigin="14256,9505" coordsize="43,42">
              <v:shape style="position:absolute;left:14256;top:9505;width:43;height:42" coordorigin="14256,9505" coordsize="43,42" path="m14299,9505l14279,9506,14263,9518,14256,9538,14256,9542,14257,9547e" filled="f" stroked="t" strokeweight=".36pt" strokecolor="#0000FF">
                <v:path arrowok="t"/>
              </v:shape>
            </v:group>
            <v:group style="position:absolute;left:14311;top:9509;width:17;height:35" coordorigin="14311,9509" coordsize="17,35">
              <v:shape style="position:absolute;left:14311;top:9509;width:17;height:35" coordorigin="14311,9509" coordsize="17,35" path="m14328,9544l14324,9524,14311,9509e" filled="f" stroked="t" strokeweight=".36pt" strokecolor="#0000FF">
                <v:path arrowok="t"/>
              </v:shape>
            </v:group>
            <v:group style="position:absolute;left:14349;top:9505;width:43;height:42" coordorigin="14349,9505" coordsize="43,42">
              <v:shape style="position:absolute;left:14349;top:9505;width:43;height:42" coordorigin="14349,9505" coordsize="43,42" path="m14393,9505l14373,9506,14357,9518,14349,9538,14349,9542,14350,9547e" filled="f" stroked="t" strokeweight=".36pt" strokecolor="#0000FF">
                <v:path arrowok="t"/>
              </v:shape>
            </v:group>
            <v:group style="position:absolute;left:14405;top:9510;width:16;height:35" coordorigin="14405,9510" coordsize="16,35">
              <v:shape style="position:absolute;left:14405;top:9510;width:16;height:35" coordorigin="14405,9510" coordsize="16,35" path="m14421,9545l14418,9525,14405,9510e" filled="f" stroked="t" strokeweight=".36pt" strokecolor="#0000FF">
                <v:path arrowok="t"/>
              </v:shape>
            </v:group>
            <v:group style="position:absolute;left:1685;top:10944;width:2;height:252" coordorigin="1685,10944" coordsize="2,252">
              <v:shape style="position:absolute;left:1685;top:10944;width:2;height:252" coordorigin="1685,10944" coordsize="0,252" path="m1685,11196l1685,10944,1685,10944e" filled="f" stroked="t" strokeweight=".36pt" strokecolor="#800040">
                <v:path arrowok="t"/>
              </v:shape>
            </v:group>
            <v:group style="position:absolute;left:1685;top:10534;width:2;height:166" coordorigin="1685,10534" coordsize="2,166">
              <v:shape style="position:absolute;left:1685;top:10534;width:2;height:166" coordorigin="1685,10534" coordsize="0,166" path="m1685,10699l1685,10534,1685,10534e" filled="f" stroked="t" strokeweight=".36pt" strokecolor="#800040">
                <v:path arrowok="t"/>
              </v:shape>
            </v:group>
            <v:group style="position:absolute;left:1332;top:10534;width:446;height:2" coordorigin="1332,10534" coordsize="446,2">
              <v:shape style="position:absolute;left:1332;top:10534;width:446;height:2" coordorigin="1332,10534" coordsize="446,0" path="m1332,10534l1778,10534e" filled="f" stroked="t" strokeweight=".36pt" strokecolor="#800040">
                <v:path arrowok="t"/>
              </v:shape>
            </v:group>
            <v:group style="position:absolute;left:4673;top:7157;width:94;height:2" coordorigin="4673,7157" coordsize="94,2">
              <v:shape style="position:absolute;left:4673;top:7157;width:94;height:2" coordorigin="4673,7157" coordsize="94,0" path="m4766,7157l4673,7157,4673,7157e" filled="f" stroked="t" strokeweight=".36pt" strokecolor="#800040">
                <v:path arrowok="t"/>
              </v:shape>
            </v:group>
            <v:group style="position:absolute;left:3888;top:3787;width:2;height:79" coordorigin="3888,3787" coordsize="2,79">
              <v:shape style="position:absolute;left:3888;top:3787;width:2;height:79" coordorigin="3888,3787" coordsize="0,79" path="m3888,3787l3888,3866e" filled="f" stroked="t" strokeweight=".36pt" strokecolor="#FF0000">
                <v:path arrowok="t"/>
              </v:shape>
            </v:group>
            <v:group style="position:absolute;left:3888;top:3622;width:2;height:79" coordorigin="3888,3622" coordsize="2,79">
              <v:shape style="position:absolute;left:3888;top:3622;width:2;height:79" coordorigin="3888,3622" coordsize="0,79" path="m3888,3701l3888,3622e" filled="f" stroked="t" strokeweight=".36pt" strokecolor="#FF0000">
                <v:path arrowok="t"/>
              </v:shape>
            </v:group>
            <v:group style="position:absolute;left:3838;top:3758;width:94;height:2" coordorigin="3838,3758" coordsize="94,2">
              <v:shape style="position:absolute;left:3838;top:3758;width:94;height:2" coordorigin="3838,3758" coordsize="94,0" path="m3838,3758l3931,3758,3931,3758e" filled="f" stroked="t" strokeweight=".36pt" strokecolor="#0000FF">
                <v:path arrowok="t"/>
              </v:shape>
            </v:group>
            <v:group style="position:absolute;left:3838;top:3730;width:94;height:2" coordorigin="3838,3730" coordsize="94,2">
              <v:shape style="position:absolute;left:3838;top:3730;width:94;height:2" coordorigin="3838,3730" coordsize="94,0" path="m3838,3730l3931,3730,3931,3730e" filled="f" stroked="t" strokeweight=".36pt" strokecolor="#0000FF">
                <v:path arrowok="t"/>
              </v:shape>
            </v:group>
            <v:group style="position:absolute;left:3884;top:3715;width:7;height:2" coordorigin="3884,3715" coordsize="7,2">
              <v:shape style="position:absolute;left:3884;top:3715;width:7;height:2" coordorigin="3884,3715" coordsize="7,0" path="m3884,3715l3892,3715e" filled="f" stroked="t" strokeweight="1.44pt" strokecolor="#0000FF">
                <v:path arrowok="t"/>
              </v:shape>
            </v:group>
            <v:group style="position:absolute;left:3884;top:3773;width:7;height:2" coordorigin="3884,3773" coordsize="7,2">
              <v:shape style="position:absolute;left:3884;top:3773;width:7;height:2" coordorigin="3884,3773" coordsize="7,0" path="m3884,3773l3892,3773e" filled="f" stroked="t" strokeweight="1.44pt" strokecolor="#0000FF">
                <v:path arrowok="t"/>
              </v:shape>
            </v:group>
            <v:group style="position:absolute;left:1778;top:10534;width:86;height:2" coordorigin="1778,10534" coordsize="86,2">
              <v:shape style="position:absolute;left:1778;top:10534;width:86;height:2" coordorigin="1778,10534" coordsize="86,0" path="m1865,10534l1778,10534e" filled="f" stroked="t" strokeweight=".36pt" strokecolor="#FF0000">
                <v:path arrowok="t"/>
              </v:shape>
            </v:group>
            <v:group style="position:absolute;left:2124;top:10534;width:94;height:2" coordorigin="2124,10534" coordsize="94,2">
              <v:shape style="position:absolute;left:2124;top:10534;width:94;height:2" coordorigin="2124,10534" coordsize="94,0" path="m2124,10534l2218,10534e" filled="f" stroked="t" strokeweight=".36pt" strokecolor="#FF0000">
                <v:path arrowok="t"/>
              </v:shape>
            </v:group>
            <v:group style="position:absolute;left:1865;top:10512;width:22;height:22" coordorigin="1865,10512" coordsize="22,22">
              <v:shape style="position:absolute;left:1865;top:10512;width:22;height:22" coordorigin="1865,10512" coordsize="22,22" path="m1865,10534l1886,10512,1886,10512e" filled="f" stroked="t" strokeweight=".36pt" strokecolor="#0000FF">
                <v:path arrowok="t"/>
              </v:shape>
            </v:group>
            <v:group style="position:absolute;left:1886;top:10512;width:58;height:50" coordorigin="1886,10512" coordsize="58,50">
              <v:shape style="position:absolute;left:1886;top:10512;width:58;height:50" coordorigin="1886,10512" coordsize="58,50" path="m1886,10512l1944,10562,1944,10562e" filled="f" stroked="t" strokeweight=".36pt" strokecolor="#0000FF">
                <v:path arrowok="t"/>
              </v:shape>
            </v:group>
            <v:group style="position:absolute;left:1944;top:10512;width:50;height:50" coordorigin="1944,10512" coordsize="50,50">
              <v:shape style="position:absolute;left:1944;top:10512;width:50;height:50" coordorigin="1944,10512" coordsize="50,50" path="m1944,10562l1994,10512,1994,10512e" filled="f" stroked="t" strokeweight=".36pt" strokecolor="#0000FF">
                <v:path arrowok="t"/>
              </v:shape>
            </v:group>
            <v:group style="position:absolute;left:1994;top:10512;width:50;height:50" coordorigin="1994,10512" coordsize="50,50">
              <v:shape style="position:absolute;left:1994;top:10512;width:50;height:50" coordorigin="1994,10512" coordsize="50,50" path="m1994,10512l2045,10562,2045,10562e" filled="f" stroked="t" strokeweight=".36pt" strokecolor="#0000FF">
                <v:path arrowok="t"/>
              </v:shape>
            </v:group>
            <v:group style="position:absolute;left:2045;top:10512;width:58;height:50" coordorigin="2045,10512" coordsize="58,50">
              <v:shape style="position:absolute;left:2045;top:10512;width:58;height:50" coordorigin="2045,10512" coordsize="58,50" path="m2045,10562l2102,10512,2102,10512e" filled="f" stroked="t" strokeweight=".36pt" strokecolor="#0000FF">
                <v:path arrowok="t"/>
              </v:shape>
            </v:group>
            <v:group style="position:absolute;left:2102;top:10512;width:22;height:22" coordorigin="2102,10512" coordsize="22,22">
              <v:shape style="position:absolute;left:2102;top:10512;width:22;height:22" coordorigin="2102,10512" coordsize="22,22" path="m2102,10512l2124,10534,2124,10534e" filled="f" stroked="t" strokeweight=".36pt" strokecolor="#0000FF">
                <v:path arrowok="t"/>
              </v:shape>
            </v:group>
            <v:group style="position:absolute;left:1685;top:10865;width:2;height:79" coordorigin="1685,10865" coordsize="2,79">
              <v:shape style="position:absolute;left:1685;top:10865;width:2;height:79" coordorigin="1685,10865" coordsize="0,79" path="m1685,10865l1685,10944e" filled="f" stroked="t" strokeweight=".36pt" strokecolor="#FF0000">
                <v:path arrowok="t"/>
              </v:shape>
            </v:group>
            <v:group style="position:absolute;left:1685;top:10699;width:2;height:86" coordorigin="1685,10699" coordsize="2,86">
              <v:shape style="position:absolute;left:1685;top:10699;width:2;height:86" coordorigin="1685,10699" coordsize="0,86" path="m1685,10786l1685,10699e" filled="f" stroked="t" strokeweight=".36pt" strokecolor="#FF0000">
                <v:path arrowok="t"/>
              </v:shape>
            </v:group>
            <v:group style="position:absolute;left:1642;top:10843;width:86;height:2" coordorigin="1642,10843" coordsize="86,2">
              <v:shape style="position:absolute;left:1642;top:10843;width:86;height:2" coordorigin="1642,10843" coordsize="86,0" path="m1642,10843l1728,10843,1728,10843e" filled="f" stroked="t" strokeweight=".36pt" strokecolor="#0000FF">
                <v:path arrowok="t"/>
              </v:shape>
            </v:group>
            <v:group style="position:absolute;left:1681;top:10796;width:7;height:2" coordorigin="1681,10796" coordsize="7,2">
              <v:shape style="position:absolute;left:1681;top:10796;width:7;height:2" coordorigin="1681,10796" coordsize="7,0" path="m1681,10796l1688,10796e" filled="f" stroked="t" strokeweight="1.08pt" strokecolor="#0000FF">
                <v:path arrowok="t"/>
              </v:shape>
            </v:group>
            <v:group style="position:absolute;left:1681;top:10854;width:7;height:2" coordorigin="1681,10854" coordsize="7,2">
              <v:shape style="position:absolute;left:1681;top:10854;width:7;height:2" coordorigin="1681,10854" coordsize="7,0" path="m1681,10854l1688,10854e" filled="f" stroked="t" strokeweight="1.08pt" strokecolor="#0000FF">
                <v:path arrowok="t"/>
              </v:shape>
            </v:group>
            <v:group style="position:absolute;left:3884;top:3906;width:7;height:2" coordorigin="3884,3906" coordsize="7,2">
              <v:shape style="position:absolute;left:3884;top:3906;width:7;height:2" coordorigin="3884,3906" coordsize="7,0" path="m3884,3906l3892,3906e" filled="f" stroked="t" strokeweight="3.96pt" strokecolor="#800040">
                <v:path arrowok="t"/>
              </v:shape>
            </v:group>
            <v:group style="position:absolute;left:2657;top:10620;width:2;height:79" coordorigin="2657,10620" coordsize="2,79">
              <v:shape style="position:absolute;left:2657;top:10620;width:2;height:79" coordorigin="2657,10620" coordsize="0,79" path="m2657,10699l2657,10620e" filled="f" stroked="t" strokeweight=".36pt" strokecolor="#FF0000">
                <v:path arrowok="t"/>
              </v:shape>
            </v:group>
            <v:group style="position:absolute;left:2657;top:10944;width:2;height:86" coordorigin="2657,10944" coordsize="2,86">
              <v:shape style="position:absolute;left:2657;top:10944;width:2;height:86" coordorigin="2657,10944" coordsize="0,86" path="m2657,10944l2657,11030e" filled="f" stroked="t" strokeweight=".36pt" strokecolor="#FF0000">
                <v:path arrowok="t"/>
              </v:shape>
            </v:group>
            <v:group style="position:absolute;left:2657;top:10699;width:22;height:29" coordorigin="2657,10699" coordsize="22,29">
              <v:shape style="position:absolute;left:2657;top:10699;width:22;height:29" coordorigin="2657,10699" coordsize="22,29" path="m2657,10699l2678,10728,2678,10728e" filled="f" stroked="t" strokeweight=".36pt" strokecolor="#0000FF">
                <v:path arrowok="t"/>
              </v:shape>
            </v:group>
            <v:group style="position:absolute;left:2628;top:10728;width:50;height:43" coordorigin="2628,10728" coordsize="50,43">
              <v:shape style="position:absolute;left:2628;top:10728;width:50;height:43" coordorigin="2628,10728" coordsize="50,43" path="m2678,10728l2628,10771,2628,10771e" filled="f" stroked="t" strokeweight=".36pt" strokecolor="#0000FF">
                <v:path arrowok="t"/>
              </v:shape>
            </v:group>
            <v:group style="position:absolute;left:2628;top:10771;width:50;height:50" coordorigin="2628,10771" coordsize="50,50">
              <v:shape style="position:absolute;left:2628;top:10771;width:50;height:50" coordorigin="2628,10771" coordsize="50,50" path="m2628,10771l2678,10822,2678,10822e" filled="f" stroked="t" strokeweight=".36pt" strokecolor="#0000FF">
                <v:path arrowok="t"/>
              </v:shape>
            </v:group>
            <v:group style="position:absolute;left:2628;top:10822;width:50;height:50" coordorigin="2628,10822" coordsize="50,50">
              <v:shape style="position:absolute;left:2628;top:10822;width:50;height:50" coordorigin="2628,10822" coordsize="50,50" path="m2678,10822l2628,10872,2628,10872e" filled="f" stroked="t" strokeweight=".36pt" strokecolor="#0000FF">
                <v:path arrowok="t"/>
              </v:shape>
            </v:group>
            <v:group style="position:absolute;left:2628;top:10872;width:50;height:50" coordorigin="2628,10872" coordsize="50,50">
              <v:shape style="position:absolute;left:2628;top:10872;width:50;height:50" coordorigin="2628,10872" coordsize="50,50" path="m2628,10872l2678,10922,2678,10922e" filled="f" stroked="t" strokeweight=".36pt" strokecolor="#0000FF">
                <v:path arrowok="t"/>
              </v:shape>
            </v:group>
            <v:group style="position:absolute;left:2657;top:10922;width:22;height:22" coordorigin="2657,10922" coordsize="22,22">
              <v:shape style="position:absolute;left:2657;top:10922;width:22;height:22" coordorigin="2657,10922" coordsize="22,22" path="m2678,10922l2657,10944,2657,10944e" filled="f" stroked="t" strokeweight=".36pt" strokecolor="#0000FF">
                <v:path arrowok="t"/>
              </v:shape>
            </v:group>
            <v:group style="position:absolute;left:4234;top:3787;width:2;height:79" coordorigin="4234,3787" coordsize="2,79">
              <v:shape style="position:absolute;left:4234;top:3787;width:2;height:79" coordorigin="4234,3787" coordsize="0,79" path="m4234,3787l4234,3866e" filled="f" stroked="t" strokeweight=".36pt" strokecolor="#FF0000">
                <v:path arrowok="t"/>
              </v:shape>
            </v:group>
            <v:group style="position:absolute;left:4234;top:3622;width:2;height:79" coordorigin="4234,3622" coordsize="2,79">
              <v:shape style="position:absolute;left:4234;top:3622;width:2;height:79" coordorigin="4234,3622" coordsize="0,79" path="m4234,3701l4234,3622e" filled="f" stroked="t" strokeweight=".36pt" strokecolor="#FF0000">
                <v:path arrowok="t"/>
              </v:shape>
            </v:group>
            <v:group style="position:absolute;left:4190;top:3758;width:94;height:2" coordorigin="4190,3758" coordsize="94,2">
              <v:shape style="position:absolute;left:4190;top:3758;width:94;height:2" coordorigin="4190,3758" coordsize="94,0" path="m4190,3758l4284,3758,4284,3758e" filled="f" stroked="t" strokeweight=".36pt" strokecolor="#0000FF">
                <v:path arrowok="t"/>
              </v:shape>
            </v:group>
            <v:group style="position:absolute;left:4190;top:3730;width:94;height:2" coordorigin="4190,3730" coordsize="94,2">
              <v:shape style="position:absolute;left:4190;top:3730;width:94;height:2" coordorigin="4190,3730" coordsize="94,0" path="m4190,3730l4284,3730,4284,3730e" filled="f" stroked="t" strokeweight=".36pt" strokecolor="#0000FF">
                <v:path arrowok="t"/>
              </v:shape>
            </v:group>
            <v:group style="position:absolute;left:4230;top:3715;width:7;height:2" coordorigin="4230,3715" coordsize="7,2">
              <v:shape style="position:absolute;left:4230;top:3715;width:7;height:2" coordorigin="4230,3715" coordsize="7,0" path="m4230,3715l4237,3715e" filled="f" stroked="t" strokeweight="1.44pt" strokecolor="#0000FF">
                <v:path arrowok="t"/>
              </v:shape>
            </v:group>
            <v:group style="position:absolute;left:4230;top:3773;width:7;height:2" coordorigin="4230,3773" coordsize="7,2">
              <v:shape style="position:absolute;left:4230;top:3773;width:7;height:2" coordorigin="4230,3773" coordsize="7,0" path="m4230,3773l4237,3773e" filled="f" stroked="t" strokeweight="1.44pt" strokecolor="#0000FF">
                <v:path arrowok="t"/>
              </v:shape>
            </v:group>
            <v:group style="position:absolute;left:4234;top:3290;width:2;height:331" coordorigin="4234,3290" coordsize="2,331">
              <v:shape style="position:absolute;left:4234;top:3290;width:2;height:331" coordorigin="4234,3290" coordsize="0,331" path="m4234,3622l4234,3290,4234,3290e" filled="f" stroked="t" strokeweight=".36pt" strokecolor="#800040">
                <v:path arrowok="t"/>
              </v:shape>
            </v:group>
            <v:group style="position:absolute;left:12146;top:10289;width:2;height:166" coordorigin="12146,10289" coordsize="2,166">
              <v:shape style="position:absolute;left:12146;top:10289;width:2;height:166" coordorigin="12146,10289" coordsize="0,166" path="m12146,10454l12146,10289,12146,10289e" filled="f" stroked="t" strokeweight=".36pt" strokecolor="#800040">
                <v:path arrowok="t"/>
              </v:shape>
            </v:group>
            <v:group style="position:absolute;left:1670;top:10519;width:29;height:22" coordorigin="1670,10519" coordsize="29,22">
              <v:shape style="position:absolute;left:1670;top:10519;width:29;height:22" coordorigin="1670,10519" coordsize="29,22" path="m1692,10541l1678,10541,1670,10526,1678,10519,1692,10519,1699,10526,1692,10541xe" filled="t" fillcolor="#FF00FF" stroked="f">
                <v:path arrowok="t"/>
                <v:fill type="solid"/>
              </v:shape>
            </v:group>
            <v:group style="position:absolute;left:1670;top:10519;width:29;height:22" coordorigin="1670,10519" coordsize="29,22">
              <v:shape style="position:absolute;left:1670;top:10519;width:29;height:22" coordorigin="1670,10519" coordsize="29,22" path="m1670,10526l1678,10519,1685,10519,1692,10519,1699,10526,1692,10541,1685,10541,1678,10541,1670,10526e" filled="f" stroked="t" strokeweight=".36pt" strokecolor="#FF00FF">
                <v:path arrowok="t"/>
              </v:shape>
            </v:group>
            <v:group style="position:absolute;left:2563;top:11196;width:180;height:2" coordorigin="2563,11196" coordsize="180,2">
              <v:shape style="position:absolute;left:2563;top:11196;width:180;height:2" coordorigin="2563,11196" coordsize="180,0" path="m2563,11196l2743,11196,2743,11196e" filled="f" stroked="t" strokeweight=".36pt" strokecolor="#FF0000">
                <v:path arrowok="t"/>
              </v:shape>
            </v:group>
            <v:group style="position:absolute;left:2592;top:11218;width:122;height:2" coordorigin="2592,11218" coordsize="122,2">
              <v:shape style="position:absolute;left:2592;top:11218;width:122;height:2" coordorigin="2592,11218" coordsize="122,0" path="m2592,11218l2714,11218,2714,11218e" filled="f" stroked="t" strokeweight=".36pt" strokecolor="#FF0000">
                <v:path arrowok="t"/>
              </v:shape>
            </v:group>
            <v:group style="position:absolute;left:2621;top:11246;width:72;height:2" coordorigin="2621,11246" coordsize="72,2">
              <v:shape style="position:absolute;left:2621;top:11246;width:72;height:2" coordorigin="2621,11246" coordsize="72,0" path="m2693,11246l2621,11246,2621,11246e" filled="f" stroked="t" strokeweight=".36pt" strokecolor="#FF0000">
                <v:path arrowok="t"/>
              </v:shape>
            </v:group>
            <v:group style="position:absolute;left:2642;top:11268;width:22;height:2" coordorigin="2642,11268" coordsize="22,2">
              <v:shape style="position:absolute;left:2642;top:11268;width:22;height:2" coordorigin="2642,11268" coordsize="22,0" path="m2642,11268l2664,11268,2664,11268e" filled="f" stroked="t" strokeweight=".36pt" strokecolor="#FF0000">
                <v:path arrowok="t"/>
              </v:shape>
            </v:group>
            <v:group style="position:absolute;left:3888;top:3946;width:346;height:2" coordorigin="3888,3946" coordsize="346,2">
              <v:shape style="position:absolute;left:3888;top:3946;width:346;height:2" coordorigin="3888,3946" coordsize="346,0" path="m4234,3946l3888,3946,3888,3946e" filled="f" stroked="t" strokeweight=".36pt" strokecolor="#800040">
                <v:path arrowok="t"/>
              </v:shape>
            </v:group>
            <v:group style="position:absolute;left:3866;top:3931;width:29;height:29" coordorigin="3866,3931" coordsize="29,29">
              <v:shape style="position:absolute;left:3866;top:3931;width:29;height:29" coordorigin="3866,3931" coordsize="29,29" path="m3888,3960l3874,3960,3866,3953,3866,3938,3874,3931,3888,3931,3895,3938,3895,3953,3888,3960xe" filled="t" fillcolor="#FF00FF" stroked="f">
                <v:path arrowok="t"/>
                <v:fill type="solid"/>
              </v:shape>
            </v:group>
            <v:group style="position:absolute;left:3866;top:3931;width:29;height:29" coordorigin="3866,3931" coordsize="29,29">
              <v:shape style="position:absolute;left:3866;top:3931;width:29;height:29" coordorigin="3866,3931" coordsize="29,29" path="m3866,3946l3866,3938,3874,3931,3881,3931,3888,3931,3895,3938,3895,3946,3895,3953,3888,3960,3881,3960,3874,3960,3866,3953,3866,3946e" filled="f" stroked="t" strokeweight=".36pt" strokecolor="#FF00FF">
                <v:path arrowok="t"/>
              </v:shape>
            </v:group>
            <v:group style="position:absolute;left:4230;top:3906;width:7;height:2" coordorigin="4230,3906" coordsize="7,2">
              <v:shape style="position:absolute;left:4230;top:3906;width:7;height:2" coordorigin="4230,3906" coordsize="7,0" path="m4230,3906l4237,3906e" filled="f" stroked="t" strokeweight="3.96pt" strokecolor="#800040">
                <v:path arrowok="t"/>
              </v:shape>
            </v:group>
            <v:group style="position:absolute;left:6941;top:9612;width:29;height:29" coordorigin="6941,9612" coordsize="29,29">
              <v:shape style="position:absolute;left:6941;top:9612;width:29;height:29" coordorigin="6941,9612" coordsize="29,29" path="m6941,9626l6941,9619,6948,9612,6955,9612,6962,9612,6970,9619,6970,9626,6970,9634,6962,9641,6955,9641,6948,9641,6941,9634,6941,9626e" filled="f" stroked="t" strokeweight=".36pt" strokecolor="#FF00FF">
                <v:path arrowok="t"/>
              </v:shape>
            </v:group>
            <v:group style="position:absolute;left:6876;top:6833;width:2;height:79" coordorigin="6876,6833" coordsize="2,79">
              <v:shape style="position:absolute;left:6876;top:6833;width:2;height:79" coordorigin="6876,6833" coordsize="0,79" path="m6876,6833l6876,6912e" filled="f" stroked="t" strokeweight=".36pt" strokecolor="#FF0000">
                <v:path arrowok="t"/>
              </v:shape>
            </v:group>
            <v:group style="position:absolute;left:6876;top:6502;width:2;height:79" coordorigin="6876,6502" coordsize="2,79">
              <v:shape style="position:absolute;left:6876;top:6502;width:2;height:79" coordorigin="6876,6502" coordsize="0,79" path="m6876,6581l6876,6502e" filled="f" stroked="t" strokeweight=".36pt" strokecolor="#FF0000">
                <v:path arrowok="t"/>
              </v:shape>
            </v:group>
            <v:group style="position:absolute;left:6847;top:6804;width:29;height:29" coordorigin="6847,6804" coordsize="29,29">
              <v:shape style="position:absolute;left:6847;top:6804;width:29;height:29" coordorigin="6847,6804" coordsize="29,29" path="m6876,6833l6847,6804,6847,6804e" filled="f" stroked="t" strokeweight=".36pt" strokecolor="#0000FF">
                <v:path arrowok="t"/>
              </v:shape>
            </v:group>
            <v:group style="position:absolute;left:6847;top:6754;width:50;height:50" coordorigin="6847,6754" coordsize="50,50">
              <v:shape style="position:absolute;left:6847;top:6754;width:50;height:50" coordorigin="6847,6754" coordsize="50,50" path="m6847,6804l6898,6754,6898,6754e" filled="f" stroked="t" strokeweight=".36pt" strokecolor="#0000FF">
                <v:path arrowok="t"/>
              </v:shape>
            </v:group>
            <v:group style="position:absolute;left:6847;top:6710;width:50;height:43" coordorigin="6847,6710" coordsize="50,43">
              <v:shape style="position:absolute;left:6847;top:6710;width:50;height:43" coordorigin="6847,6710" coordsize="50,43" path="m6898,6754l6847,6710,6847,6710e" filled="f" stroked="t" strokeweight=".36pt" strokecolor="#0000FF">
                <v:path arrowok="t"/>
              </v:shape>
            </v:group>
            <v:group style="position:absolute;left:6847;top:6660;width:50;height:50" coordorigin="6847,6660" coordsize="50,50">
              <v:shape style="position:absolute;left:6847;top:6660;width:50;height:50" coordorigin="6847,6660" coordsize="50,50" path="m6847,6710l6898,6660,6898,6660e" filled="f" stroked="t" strokeweight=".36pt" strokecolor="#0000FF">
                <v:path arrowok="t"/>
              </v:shape>
            </v:group>
            <v:group style="position:absolute;left:6847;top:6610;width:50;height:50" coordorigin="6847,6610" coordsize="50,50">
              <v:shape style="position:absolute;left:6847;top:6610;width:50;height:50" coordorigin="6847,6610" coordsize="50,50" path="m6898,6660l6847,6610,6847,6610e" filled="f" stroked="t" strokeweight=".36pt" strokecolor="#0000FF">
                <v:path arrowok="t"/>
              </v:shape>
            </v:group>
            <v:group style="position:absolute;left:6847;top:6581;width:29;height:29" coordorigin="6847,6581" coordsize="29,29">
              <v:shape style="position:absolute;left:6847;top:6581;width:29;height:29" coordorigin="6847,6581" coordsize="29,29" path="m6847,6610l6876,6581,6876,6581e" filled="f" stroked="t" strokeweight=".36pt" strokecolor="#0000FF">
                <v:path arrowok="t"/>
              </v:shape>
            </v:group>
            <v:group style="position:absolute;left:2304;top:7819;width:2;height:79" coordorigin="2304,7819" coordsize="2,79">
              <v:shape style="position:absolute;left:2304;top:7819;width:2;height:79" coordorigin="2304,7819" coordsize="0,79" path="m2304,7819l2304,7898e" filled="f" stroked="t" strokeweight=".36pt" strokecolor="#FF0000">
                <v:path arrowok="t"/>
              </v:shape>
            </v:group>
            <v:group style="position:absolute;left:2304;top:7654;width:2;height:79" coordorigin="2304,7654" coordsize="2,79">
              <v:shape style="position:absolute;left:2304;top:7654;width:2;height:79" coordorigin="2304,7654" coordsize="0,79" path="m2304,7733l2304,7654e" filled="f" stroked="t" strokeweight=".36pt" strokecolor="#FF0000">
                <v:path arrowok="t"/>
              </v:shape>
            </v:group>
            <v:group style="position:absolute;left:2261;top:7790;width:86;height:2" coordorigin="2261,7790" coordsize="86,2">
              <v:shape style="position:absolute;left:2261;top:7790;width:86;height:2" coordorigin="2261,7790" coordsize="86,0" path="m2261,7790l2347,7790,2347,7790e" filled="f" stroked="t" strokeweight=".36pt" strokecolor="#0000FF">
                <v:path arrowok="t"/>
              </v:shape>
            </v:group>
            <v:group style="position:absolute;left:2261;top:7762;width:86;height:2" coordorigin="2261,7762" coordsize="86,2">
              <v:shape style="position:absolute;left:2261;top:7762;width:86;height:2" coordorigin="2261,7762" coordsize="86,0" path="m2261,7762l2347,7762,2347,7762e" filled="f" stroked="t" strokeweight=".36pt" strokecolor="#0000FF">
                <v:path arrowok="t"/>
              </v:shape>
            </v:group>
            <v:group style="position:absolute;left:2300;top:7747;width:7;height:2" coordorigin="2300,7747" coordsize="7,2">
              <v:shape style="position:absolute;left:2300;top:7747;width:7;height:2" coordorigin="2300,7747" coordsize="7,0" path="m2300,7747l2308,7747e" filled="f" stroked="t" strokeweight="1.44pt" strokecolor="#0000FF">
                <v:path arrowok="t"/>
              </v:shape>
            </v:group>
            <v:group style="position:absolute;left:2300;top:7805;width:7;height:2" coordorigin="2300,7805" coordsize="7,2">
              <v:shape style="position:absolute;left:2300;top:7805;width:7;height:2" coordorigin="2300,7805" coordsize="7,0" path="m2300,7805l2308,7805e" filled="f" stroked="t" strokeweight="1.44pt" strokecolor="#0000FF">
                <v:path arrowok="t"/>
              </v:shape>
            </v:group>
            <v:group style="position:absolute;left:4673;top:7078;width:533;height:2" coordorigin="4673,7078" coordsize="533,2">
              <v:shape style="position:absolute;left:4673;top:7078;width:533;height:2" coordorigin="4673,7078" coordsize="533,0" path="m5206,7078l4673,7078,4673,7078e" filled="f" stroked="t" strokeweight=".36pt" strokecolor="#800040">
                <v:path arrowok="t"/>
              </v:shape>
            </v:group>
            <v:group style="position:absolute;left:13075;top:11030;width:216;height:79" coordorigin="13075,11030" coordsize="216,79">
              <v:shape style="position:absolute;left:13075;top:11030;width:216;height:79" coordorigin="13075,11030" coordsize="216,79" path="m13075,11110l13118,11030,13291,11030,13248,11110e" filled="f" stroked="t" strokeweight=".36pt" strokecolor="#FF0000">
                <v:path arrowok="t"/>
              </v:shape>
            </v:group>
            <v:group style="position:absolute;left:13162;top:11030;width:43;height:79" coordorigin="13162,11030" coordsize="43,79">
              <v:shape style="position:absolute;left:13162;top:11030;width:43;height:79" coordorigin="13162,11030" coordsize="43,79" path="m13162,11110l13205,11030,13205,11030e" filled="f" stroked="t" strokeweight=".36pt" strokecolor="#FF0000">
                <v:path arrowok="t"/>
              </v:shape>
            </v:group>
            <v:group style="position:absolute;left:1685;top:10210;width:94;height:2" coordorigin="1685,10210" coordsize="94,2">
              <v:shape style="position:absolute;left:1685;top:10210;width:94;height:2" coordorigin="1685,10210" coordsize="94,0" path="m1778,10210l1685,10210e" filled="f" stroked="t" strokeweight=".36pt" strokecolor="#FF0000">
                <v:path arrowok="t"/>
              </v:shape>
            </v:group>
            <v:group style="position:absolute;left:2038;top:10210;width:86;height:2" coordorigin="2038,10210" coordsize="86,2">
              <v:shape style="position:absolute;left:2038;top:10210;width:86;height:2" coordorigin="2038,10210" coordsize="86,0" path="m2038,10210l2124,10210e" filled="f" stroked="t" strokeweight=".36pt" strokecolor="#FF0000">
                <v:path arrowok="t"/>
              </v:shape>
            </v:group>
            <v:group style="position:absolute;left:1778;top:10181;width:22;height:29" coordorigin="1778,10181" coordsize="22,29">
              <v:shape style="position:absolute;left:1778;top:10181;width:22;height:29" coordorigin="1778,10181" coordsize="22,29" path="m1778,10210l1800,10181,1800,10181e" filled="f" stroked="t" strokeweight=".36pt" strokecolor="#0000FF">
                <v:path arrowok="t"/>
              </v:shape>
            </v:group>
            <v:group style="position:absolute;left:1800;top:10181;width:58;height:50" coordorigin="1800,10181" coordsize="58,50">
              <v:shape style="position:absolute;left:1800;top:10181;width:58;height:50" coordorigin="1800,10181" coordsize="58,50" path="m1800,10181l1858,10231,1858,10231e" filled="f" stroked="t" strokeweight=".36pt" strokecolor="#0000FF">
                <v:path arrowok="t"/>
              </v:shape>
            </v:group>
            <v:group style="position:absolute;left:1858;top:10181;width:50;height:50" coordorigin="1858,10181" coordsize="50,50">
              <v:shape style="position:absolute;left:1858;top:10181;width:50;height:50" coordorigin="1858,10181" coordsize="50,50" path="m1858,10231l1908,10181,1908,10181e" filled="f" stroked="t" strokeweight=".36pt" strokecolor="#0000FF">
                <v:path arrowok="t"/>
              </v:shape>
            </v:group>
            <v:group style="position:absolute;left:1908;top:10181;width:50;height:50" coordorigin="1908,10181" coordsize="50,50">
              <v:shape style="position:absolute;left:1908;top:10181;width:50;height:50" coordorigin="1908,10181" coordsize="50,50" path="m1908,10181l1958,10231,1958,10231e" filled="f" stroked="t" strokeweight=".36pt" strokecolor="#0000FF">
                <v:path arrowok="t"/>
              </v:shape>
            </v:group>
            <v:group style="position:absolute;left:1958;top:10181;width:58;height:50" coordorigin="1958,10181" coordsize="58,50">
              <v:shape style="position:absolute;left:1958;top:10181;width:58;height:50" coordorigin="1958,10181" coordsize="58,50" path="m1958,10231l2016,10181,2016,10181e" filled="f" stroked="t" strokeweight=".36pt" strokecolor="#0000FF">
                <v:path arrowok="t"/>
              </v:shape>
            </v:group>
            <v:group style="position:absolute;left:2016;top:10181;width:22;height:29" coordorigin="2016,10181" coordsize="22,29">
              <v:shape style="position:absolute;left:2016;top:10181;width:22;height:29" coordorigin="2016,10181" coordsize="22,29" path="m2016,10181l2038,10210,2038,10210e" filled="f" stroked="t" strokeweight=".36pt" strokecolor="#0000FF">
                <v:path arrowok="t"/>
              </v:shape>
            </v:group>
            <v:group style="position:absolute;left:6876;top:7409;width:2;height:79" coordorigin="6876,7409" coordsize="2,79">
              <v:shape style="position:absolute;left:6876;top:7409;width:2;height:79" coordorigin="6876,7409" coordsize="0,79" path="m6876,7409l6876,7488e" filled="f" stroked="t" strokeweight=".36pt" strokecolor="#FF0000">
                <v:path arrowok="t"/>
              </v:shape>
            </v:group>
            <v:group style="position:absolute;left:6876;top:7078;width:2;height:79" coordorigin="6876,7078" coordsize="2,79">
              <v:shape style="position:absolute;left:6876;top:7078;width:2;height:79" coordorigin="6876,7078" coordsize="0,79" path="m6876,7157l6876,7078e" filled="f" stroked="t" strokeweight=".36pt" strokecolor="#FF0000">
                <v:path arrowok="t"/>
              </v:shape>
            </v:group>
            <v:group style="position:absolute;left:6847;top:7380;width:29;height:29" coordorigin="6847,7380" coordsize="29,29">
              <v:shape style="position:absolute;left:6847;top:7380;width:29;height:29" coordorigin="6847,7380" coordsize="29,29" path="m6876,7409l6847,7380,6847,7380e" filled="f" stroked="t" strokeweight=".36pt" strokecolor="#0000FF">
                <v:path arrowok="t"/>
              </v:shape>
            </v:group>
            <v:group style="position:absolute;left:6847;top:7330;width:50;height:50" coordorigin="6847,7330" coordsize="50,50">
              <v:shape style="position:absolute;left:6847;top:7330;width:50;height:50" coordorigin="6847,7330" coordsize="50,50" path="m6847,7380l6898,7330,6898,7330e" filled="f" stroked="t" strokeweight=".36pt" strokecolor="#0000FF">
                <v:path arrowok="t"/>
              </v:shape>
            </v:group>
            <v:group style="position:absolute;left:6847;top:7286;width:50;height:43" coordorigin="6847,7286" coordsize="50,43">
              <v:shape style="position:absolute;left:6847;top:7286;width:50;height:43" coordorigin="6847,7286" coordsize="50,43" path="m6898,7330l6847,7286,6847,7286e" filled="f" stroked="t" strokeweight=".36pt" strokecolor="#0000FF">
                <v:path arrowok="t"/>
              </v:shape>
            </v:group>
            <v:group style="position:absolute;left:6847;top:7236;width:50;height:50" coordorigin="6847,7236" coordsize="50,50">
              <v:shape style="position:absolute;left:6847;top:7236;width:50;height:50" coordorigin="6847,7236" coordsize="50,50" path="m6847,7286l6898,7236,6898,7236e" filled="f" stroked="t" strokeweight=".36pt" strokecolor="#0000FF">
                <v:path arrowok="t"/>
              </v:shape>
            </v:group>
            <v:group style="position:absolute;left:6847;top:7186;width:50;height:50" coordorigin="6847,7186" coordsize="50,50">
              <v:shape style="position:absolute;left:6847;top:7186;width:50;height:50" coordorigin="6847,7186" coordsize="50,50" path="m6898,7236l6847,7186,6847,7186e" filled="f" stroked="t" strokeweight=".36pt" strokecolor="#0000FF">
                <v:path arrowok="t"/>
              </v:shape>
            </v:group>
            <v:group style="position:absolute;left:6847;top:7157;width:29;height:29" coordorigin="6847,7157" coordsize="29,29">
              <v:shape style="position:absolute;left:6847;top:7157;width:29;height:29" coordorigin="6847,7157" coordsize="29,29" path="m6847,7186l6876,7157,6876,7157e" filled="f" stroked="t" strokeweight=".36pt" strokecolor="#0000FF">
                <v:path arrowok="t"/>
              </v:shape>
            </v:group>
            <v:group style="position:absolute;left:9317;top:9533;width:29;height:22" coordorigin="9317,9533" coordsize="29,22">
              <v:shape style="position:absolute;left:9317;top:9533;width:29;height:22" coordorigin="9317,9533" coordsize="29,22" path="m9317,9540l9324,9533,9331,9533,9338,9533,9346,9540,9338,9554,9331,9554,9324,9554,9317,9540e" filled="f" stroked="t" strokeweight=".36pt" strokecolor="#FF00FF">
                <v:path arrowok="t"/>
              </v:shape>
            </v:group>
            <v:group style="position:absolute;left:9245;top:7322;width:180;height:2" coordorigin="9245,7322" coordsize="180,2">
              <v:shape style="position:absolute;left:9245;top:7322;width:180;height:2" coordorigin="9245,7322" coordsize="180,0" path="m9245,7322l9425,7322,9425,7322e" filled="f" stroked="t" strokeweight=".36pt" strokecolor="#FF0000">
                <v:path arrowok="t"/>
              </v:shape>
            </v:group>
            <v:group style="position:absolute;left:9274;top:7351;width:122;height:2" coordorigin="9274,7351" coordsize="122,2">
              <v:shape style="position:absolute;left:9274;top:7351;width:122;height:2" coordorigin="9274,7351" coordsize="122,0" path="m9274,7351l9396,7351,9396,7351e" filled="f" stroked="t" strokeweight=".36pt" strokecolor="#FF0000">
                <v:path arrowok="t"/>
              </v:shape>
            </v:group>
            <v:group style="position:absolute;left:9302;top:7373;width:65;height:2" coordorigin="9302,7373" coordsize="65,2">
              <v:shape style="position:absolute;left:9302;top:7373;width:65;height:2" coordorigin="9302,7373" coordsize="65,0" path="m9367,7373l9302,7373,9302,7373e" filled="f" stroked="t" strokeweight=".36pt" strokecolor="#FF0000">
                <v:path arrowok="t"/>
              </v:shape>
            </v:group>
            <v:group style="position:absolute;left:9324;top:7402;width:22;height:2" coordorigin="9324,7402" coordsize="22,2">
              <v:shape style="position:absolute;left:9324;top:7402;width:22;height:2" coordorigin="9324,7402" coordsize="22,0" path="m9324,7402l9346,7402,9346,7402e" filled="f" stroked="t" strokeweight=".36pt" strokecolor="#FF0000">
                <v:path arrowok="t"/>
              </v:shape>
            </v:group>
            <v:group style="position:absolute;left:2304;top:7243;width:2;height:410" coordorigin="2304,7243" coordsize="2,410">
              <v:shape style="position:absolute;left:2304;top:7243;width:2;height:410" coordorigin="2304,7243" coordsize="0,410" path="m2304,7654l2304,7243,2304,7243e" filled="f" stroked="t" strokeweight=".36pt" strokecolor="#800040">
                <v:path arrowok="t"/>
              </v:shape>
            </v:group>
            <v:group style="position:absolute;left:2282;top:7229;width:29;height:22" coordorigin="2282,7229" coordsize="29,22">
              <v:shape style="position:absolute;left:2282;top:7229;width:29;height:22" coordorigin="2282,7229" coordsize="29,22" path="m2304,7250l2290,7250,2282,7236,2290,7229,2304,7229,2311,7236,2304,7250xe" filled="t" fillcolor="#FF00FF" stroked="f">
                <v:path arrowok="t"/>
                <v:fill type="solid"/>
              </v:shape>
            </v:group>
            <v:group style="position:absolute;left:2282;top:7229;width:29;height:22" coordorigin="2282,7229" coordsize="29,22">
              <v:shape style="position:absolute;left:2282;top:7229;width:29;height:22" coordorigin="2282,7229" coordsize="29,22" path="m2282,7236l2290,7229,2297,7229,2304,7229,2311,7236,2304,7250,2297,7250,2290,7250,2282,7236e" filled="f" stroked="t" strokeweight=".36pt" strokecolor="#FF00FF">
                <v:path arrowok="t"/>
              </v:shape>
            </v:group>
            <v:group style="position:absolute;left:4673;top:7733;width:533;height:2" coordorigin="4673,7733" coordsize="533,2">
              <v:shape style="position:absolute;left:4673;top:7733;width:533;height:2" coordorigin="4673,7733" coordsize="533,0" path="m5206,7733l4673,7733,4673,7733e" filled="f" stroked="t" strokeweight=".36pt" strokecolor="#800040">
                <v:path arrowok="t"/>
              </v:shape>
            </v:group>
            <v:group style="position:absolute;left:2304;top:7898;width:2;height:331" coordorigin="2304,7898" coordsize="2,331">
              <v:shape style="position:absolute;left:2304;top:7898;width:2;height:331" coordorigin="2304,7898" coordsize="0,331" path="m2304,8230l2304,7898,2304,7898e" filled="f" stroked="t" strokeweight=".36pt" strokecolor="#800040">
                <v:path arrowok="t"/>
              </v:shape>
            </v:group>
            <v:group style="position:absolute;left:14436;top:10534;width:2;height:86" coordorigin="14436,10534" coordsize="2,86">
              <v:shape style="position:absolute;left:14436;top:10534;width:2;height:86" coordorigin="14436,10534" coordsize="0,86" path="m14436,10620l14436,10534e" filled="f" stroked="t" strokeweight=".36pt" strokecolor="#FF0000">
                <v:path arrowok="t"/>
              </v:shape>
            </v:group>
            <v:group style="position:absolute;left:14436;top:10865;width:2;height:79" coordorigin="14436,10865" coordsize="2,79">
              <v:shape style="position:absolute;left:14436;top:10865;width:2;height:79" coordorigin="14436,10865" coordsize="0,79" path="m14436,10865l14436,10944e" filled="f" stroked="t" strokeweight=".36pt" strokecolor="#FF0000">
                <v:path arrowok="t"/>
              </v:shape>
            </v:group>
            <v:group style="position:absolute;left:14436;top:10620;width:22;height:22" coordorigin="14436,10620" coordsize="22,22">
              <v:shape style="position:absolute;left:14436;top:10620;width:22;height:22" coordorigin="14436,10620" coordsize="22,22" path="m14436,10620l14458,10642,14458,10642e" filled="f" stroked="t" strokeweight=".36pt" strokecolor="#0000FF">
                <v:path arrowok="t"/>
              </v:shape>
            </v:group>
            <v:group style="position:absolute;left:14407;top:10642;width:50;height:50" coordorigin="14407,10642" coordsize="50,50">
              <v:shape style="position:absolute;left:14407;top:10642;width:50;height:50" coordorigin="14407,10642" coordsize="50,50" path="m14458,10642l14407,10692,14407,10692e" filled="f" stroked="t" strokeweight=".36pt" strokecolor="#0000FF">
                <v:path arrowok="t"/>
              </v:shape>
            </v:group>
            <v:group style="position:absolute;left:14407;top:10692;width:50;height:50" coordorigin="14407,10692" coordsize="50,50">
              <v:shape style="position:absolute;left:14407;top:10692;width:50;height:50" coordorigin="14407,10692" coordsize="50,50" path="m14407,10692l14458,10742,14458,10742e" filled="f" stroked="t" strokeweight=".36pt" strokecolor="#0000FF">
                <v:path arrowok="t"/>
              </v:shape>
            </v:group>
            <v:group style="position:absolute;left:14407;top:10742;width:50;height:50" coordorigin="14407,10742" coordsize="50,50">
              <v:shape style="position:absolute;left:14407;top:10742;width:50;height:50" coordorigin="14407,10742" coordsize="50,50" path="m14458,10742l14407,10793,14407,10793e" filled="f" stroked="t" strokeweight=".36pt" strokecolor="#0000FF">
                <v:path arrowok="t"/>
              </v:shape>
            </v:group>
            <v:group style="position:absolute;left:14407;top:10793;width:50;height:50" coordorigin="14407,10793" coordsize="50,50">
              <v:shape style="position:absolute;left:14407;top:10793;width:50;height:50" coordorigin="14407,10793" coordsize="50,50" path="m14407,10793l14458,10843,14458,10843e" filled="f" stroked="t" strokeweight=".36pt" strokecolor="#0000FF">
                <v:path arrowok="t"/>
              </v:shape>
            </v:group>
            <v:group style="position:absolute;left:14436;top:10843;width:22;height:22" coordorigin="14436,10843" coordsize="22,22">
              <v:shape style="position:absolute;left:14436;top:10843;width:22;height:22" coordorigin="14436,10843" coordsize="22,22" path="m14458,10843l14436,10865,14436,10865e" filled="f" stroked="t" strokeweight=".36pt" strokecolor="#0000FF">
                <v:path arrowok="t"/>
              </v:shape>
            </v:group>
            <v:group style="position:absolute;left:1951;top:8230;width:353;height:2" coordorigin="1951,8230" coordsize="353,2">
              <v:shape style="position:absolute;left:1951;top:8230;width:353;height:2" coordorigin="1951,8230" coordsize="353,0" path="m2304,8230l1951,8230,1951,8230e" filled="f" stroked="t" strokeweight=".36pt" strokecolor="#800040">
                <v:path arrowok="t"/>
              </v:shape>
            </v:group>
            <v:group style="position:absolute;left:1937;top:8215;width:22;height:22" coordorigin="1937,8215" coordsize="22,22">
              <v:shape style="position:absolute;left:1937;top:8215;width:22;height:22" coordorigin="1937,8215" coordsize="22,22" path="m1944,8237l1937,8222,1944,8215,1958,8222,1944,8237xe" filled="t" fillcolor="#FF00FF" stroked="f">
                <v:path arrowok="t"/>
                <v:fill type="solid"/>
              </v:shape>
            </v:group>
            <v:group style="position:absolute;left:1937;top:8215;width:22;height:22" coordorigin="1937,8215" coordsize="22,22">
              <v:shape style="position:absolute;left:1937;top:8215;width:22;height:22" coordorigin="1937,8215" coordsize="22,22" path="m1937,8222l1944,8215,1958,8222,1944,8237,1937,8222e" filled="f" stroked="t" strokeweight=".36pt" strokecolor="#FF00FF">
                <v:path arrowok="t"/>
              </v:shape>
            </v:group>
            <v:group style="position:absolute;left:5558;top:9382;width:2;height:86" coordorigin="5558,9382" coordsize="2,86">
              <v:shape style="position:absolute;left:5558;top:9382;width:2;height:86" coordorigin="5558,9382" coordsize="0,86" path="m5558,9382l5558,9468e" filled="f" stroked="t" strokeweight=".36pt" strokecolor="#FF0000">
                <v:path arrowok="t"/>
              </v:shape>
            </v:group>
            <v:group style="position:absolute;left:5558;top:9216;width:2;height:86" coordorigin="5558,9216" coordsize="2,86">
              <v:shape style="position:absolute;left:5558;top:9216;width:2;height:86" coordorigin="5558,9216" coordsize="0,86" path="m5558,9302l5558,9216e" filled="f" stroked="t" strokeweight=".36pt" strokecolor="#FF0000">
                <v:path arrowok="t"/>
              </v:shape>
            </v:group>
            <v:group style="position:absolute;left:5508;top:9360;width:94;height:2" coordorigin="5508,9360" coordsize="94,2">
              <v:shape style="position:absolute;left:5508;top:9360;width:94;height:2" coordorigin="5508,9360" coordsize="94,0" path="m5508,9360l5602,9360,5602,9360e" filled="f" stroked="t" strokeweight=".36pt" strokecolor="#0000FF">
                <v:path arrowok="t"/>
              </v:shape>
            </v:group>
            <v:group style="position:absolute;left:5508;top:9324;width:94;height:2" coordorigin="5508,9324" coordsize="94,2">
              <v:shape style="position:absolute;left:5508;top:9324;width:94;height:2" coordorigin="5508,9324" coordsize="94,0" path="m5508,9324l5602,9324,5602,9324e" filled="f" stroked="t" strokeweight=".36pt" strokecolor="#0000FF">
                <v:path arrowok="t"/>
              </v:shape>
            </v:group>
            <v:group style="position:absolute;left:5555;top:9313;width:7;height:2" coordorigin="5555,9313" coordsize="7,2">
              <v:shape style="position:absolute;left:5555;top:9313;width:7;height:2" coordorigin="5555,9313" coordsize="7,0" path="m5555,9313l5562,9313e" filled="f" stroked="t" strokeweight="1.08pt" strokecolor="#0000FF">
                <v:path arrowok="t"/>
              </v:shape>
            </v:group>
            <v:group style="position:absolute;left:5555;top:9371;width:7;height:2" coordorigin="5555,9371" coordsize="7,2">
              <v:shape style="position:absolute;left:5555;top:9371;width:7;height:2" coordorigin="5555,9371" coordsize="7,0" path="m5555,9371l5562,9371e" filled="f" stroked="t" strokeweight="1.08pt" strokecolor="#0000FF">
                <v:path arrowok="t"/>
              </v:shape>
            </v:group>
            <v:group style="position:absolute;left:6872;top:7614;width:7;height:2" coordorigin="6872,7614" coordsize="7,2">
              <v:shape style="position:absolute;left:6872;top:7614;width:7;height:2" coordorigin="6872,7614" coordsize="7,0" path="m6872,7614l6880,7614e" filled="f" stroked="t" strokeweight="3.96pt" strokecolor="#800040">
                <v:path arrowok="t"/>
              </v:shape>
            </v:group>
            <v:group style="position:absolute;left:3096;top:7654;width:173;height:2" coordorigin="3096,7654" coordsize="173,2">
              <v:shape style="position:absolute;left:3096;top:7654;width:173;height:2" coordorigin="3096,7654" coordsize="173,0" path="m3269,7654l3096,7654,3096,7654e" filled="f" stroked="t" strokeweight=".36pt" strokecolor="#800040">
                <v:path arrowok="t"/>
              </v:shape>
            </v:group>
            <v:group style="position:absolute;left:9245;top:2635;width:94;height:2" coordorigin="9245,2635" coordsize="94,2">
              <v:shape style="position:absolute;left:9245;top:2635;width:94;height:2" coordorigin="9245,2635" coordsize="94,0" path="m9245,2635l9338,2635e" filled="f" stroked="t" strokeweight=".36pt" strokecolor="#FF0000">
                <v:path arrowok="t"/>
              </v:shape>
            </v:group>
            <v:group style="position:absolute;left:9072;top:2635;width:86;height:2" coordorigin="9072,2635" coordsize="86,2">
              <v:shape style="position:absolute;left:9072;top:2635;width:86;height:2" coordorigin="9072,2635" coordsize="86,0" path="m9158,2635l9072,2635e" filled="f" stroked="t" strokeweight=".36pt" strokecolor="#FF0000">
                <v:path arrowok="t"/>
              </v:shape>
            </v:group>
            <v:group style="position:absolute;left:9220;top:2632;width:7;height:2" coordorigin="9220,2632" coordsize="7,2">
              <v:shape style="position:absolute;left:9220;top:2632;width:7;height:2" coordorigin="9220,2632" coordsize="7,0" path="m9220,2632l9227,2632e" filled="f" stroked="t" strokeweight="3.96pt" strokecolor="#0000FF">
                <v:path arrowok="t"/>
              </v:shape>
            </v:group>
            <v:group style="position:absolute;left:9184;top:2632;width:7;height:2" coordorigin="9184,2632" coordsize="7,2">
              <v:shape style="position:absolute;left:9184;top:2632;width:7;height:2" coordorigin="9184,2632" coordsize="7,0" path="m9184,2632l9191,2632e" filled="f" stroked="t" strokeweight="3.96pt" strokecolor="#0000FF">
                <v:path arrowok="t"/>
              </v:shape>
            </v:group>
            <v:group style="position:absolute;left:9158;top:2635;width:29;height:2" coordorigin="9158,2635" coordsize="29,2">
              <v:shape style="position:absolute;left:9158;top:2635;width:29;height:2" coordorigin="9158,2635" coordsize="29,0" path="m9187,2635l9158,2635,9158,2635e" filled="f" stroked="t" strokeweight=".36pt" strokecolor="#0000FF">
                <v:path arrowok="t"/>
              </v:shape>
            </v:group>
            <v:group style="position:absolute;left:9223;top:2635;width:22;height:2" coordorigin="9223,2635" coordsize="22,2">
              <v:shape style="position:absolute;left:9223;top:2635;width:22;height:2" coordorigin="9223,2635" coordsize="22,0" path="m9245,2635l9223,2635,9223,2635e" filled="f" stroked="t" strokeweight=".36pt" strokecolor="#0000FF">
                <v:path arrowok="t"/>
              </v:shape>
            </v:group>
            <v:group style="position:absolute;left:4586;top:8971;width:972;height:2" coordorigin="4586,8971" coordsize="972,2">
              <v:shape style="position:absolute;left:4586;top:8971;width:972;height:2" coordorigin="4586,8971" coordsize="972,0" path="m5558,8971l4586,8971,4586,8971e" filled="f" stroked="t" strokeweight=".36pt" strokecolor="#800040">
                <v:path arrowok="t"/>
              </v:shape>
            </v:group>
            <v:group style="position:absolute;left:4572;top:8957;width:22;height:22" coordorigin="4572,8957" coordsize="22,22">
              <v:shape style="position:absolute;left:4572;top:8957;width:22;height:22" coordorigin="4572,8957" coordsize="22,22" path="m4579,8978l4572,8964,4579,8957,4594,8964,4579,8978xe" filled="t" fillcolor="#FF00FF" stroked="f">
                <v:path arrowok="t"/>
                <v:fill type="solid"/>
              </v:shape>
            </v:group>
            <v:group style="position:absolute;left:4572;top:8957;width:22;height:22" coordorigin="4572,8957" coordsize="22,22">
              <v:shape style="position:absolute;left:4572;top:8957;width:22;height:22" coordorigin="4572,8957" coordsize="22,22" path="m4572,8964l4579,8957,4594,8964,4579,8978,4572,8964e" filled="f" stroked="t" strokeweight=".36pt" strokecolor="#FF00FF">
                <v:path arrowok="t"/>
              </v:shape>
            </v:group>
            <v:group style="position:absolute;left:5558;top:8971;width:2;height:245" coordorigin="5558,8971" coordsize="2,245">
              <v:shape style="position:absolute;left:5558;top:8971;width:2;height:245" coordorigin="5558,8971" coordsize="0,245" path="m5558,9216l5558,8971,5558,8971e" filled="f" stroked="t" strokeweight=".36pt" strokecolor="#800040">
                <v:path arrowok="t"/>
              </v:shape>
            </v:group>
            <v:group style="position:absolute;left:5558;top:9468;width:2;height:158" coordorigin="5558,9468" coordsize="2,158">
              <v:shape style="position:absolute;left:5558;top:9468;width:2;height:158" coordorigin="5558,9468" coordsize="0,158" path="m5558,9626l5558,9468,5558,9468e" filled="f" stroked="t" strokeweight=".36pt" strokecolor="#800040">
                <v:path arrowok="t"/>
              </v:shape>
            </v:group>
            <v:group style="position:absolute;left:6876;top:6912;width:2;height:86" coordorigin="6876,6912" coordsize="2,86">
              <v:shape style="position:absolute;left:6876;top:6912;width:2;height:86" coordorigin="6876,6912" coordsize="0,86" path="m6876,6912l6876,6998,6876,6998e" filled="f" stroked="t" strokeweight=".36pt" strokecolor="#800040">
                <v:path arrowok="t"/>
              </v:shape>
            </v:group>
            <v:group style="position:absolute;left:4583;top:8932;width:7;height:2" coordorigin="4583,8932" coordsize="7,2">
              <v:shape style="position:absolute;left:4583;top:8932;width:7;height:2" coordorigin="4583,8932" coordsize="7,0" path="m4583,8932l4590,8932e" filled="f" stroked="t" strokeweight="3.96pt" strokecolor="#800040">
                <v:path arrowok="t"/>
              </v:shape>
            </v:group>
            <v:group style="position:absolute;left:10915;top:10865;width:2;height:245" coordorigin="10915,10865" coordsize="2,245">
              <v:shape style="position:absolute;left:10915;top:10865;width:2;height:245" coordorigin="10915,10865" coordsize="0,245" path="m10915,11110l10915,10865,10915,10865e" filled="f" stroked="t" strokeweight=".36pt" strokecolor="#800040">
                <v:path arrowok="t"/>
              </v:shape>
            </v:group>
            <v:group style="position:absolute;left:10570;top:10454;width:526;height:2" coordorigin="10570,10454" coordsize="526,2">
              <v:shape style="position:absolute;left:10570;top:10454;width:526;height:2" coordorigin="10570,10454" coordsize="526,0" path="m10570,10454l11095,10454e" filled="f" stroked="t" strokeweight=".36pt" strokecolor="#800040">
                <v:path arrowok="t"/>
              </v:shape>
            </v:group>
            <v:group style="position:absolute;left:10901;top:10440;width:29;height:22" coordorigin="10901,10440" coordsize="29,22">
              <v:shape style="position:absolute;left:10901;top:10440;width:29;height:22" coordorigin="10901,10440" coordsize="29,22" path="m10922,10462l10908,10462,10901,10447,10908,10440,10922,10440,10930,10447,10922,10462xe" filled="t" fillcolor="#FF00FF" stroked="f">
                <v:path arrowok="t"/>
                <v:fill type="solid"/>
              </v:shape>
            </v:group>
            <v:group style="position:absolute;left:10901;top:10440;width:29;height:22" coordorigin="10901,10440" coordsize="29,22">
              <v:shape style="position:absolute;left:10901;top:10440;width:29;height:22" coordorigin="10901,10440" coordsize="29,22" path="m10901,10447l10908,10440,10915,10440,10922,10440,10930,10447,10922,10462,10915,10462,10908,10462,10901,10447e" filled="f" stroked="t" strokeweight=".36pt" strokecolor="#FF00FF">
                <v:path arrowok="t"/>
              </v:shape>
            </v:group>
            <v:group style="position:absolute;left:12143;top:10494;width:7;height:2" coordorigin="12143,10494" coordsize="7,2">
              <v:shape style="position:absolute;left:12143;top:10494;width:7;height:2" coordorigin="12143,10494" coordsize="7,0" path="m12143,10494l12150,10494e" filled="f" stroked="t" strokeweight="3.96pt" strokecolor="#800040">
                <v:path arrowok="t"/>
              </v:shape>
            </v:group>
            <v:group style="position:absolute;left:3096;top:7654;width:2;height:497" coordorigin="3096,7654" coordsize="2,497">
              <v:shape style="position:absolute;left:3096;top:7654;width:2;height:497" coordorigin="3096,7654" coordsize="0,497" path="m3096,8150l3096,7654,3096,7654e" filled="f" stroked="t" strokeweight=".36pt" strokecolor="#800040">
                <v:path arrowok="t"/>
              </v:shape>
            </v:group>
            <v:group style="position:absolute;left:7571;top:10494;width:7;height:2" coordorigin="7571,10494" coordsize="7,2">
              <v:shape style="position:absolute;left:7571;top:10494;width:7;height:2" coordorigin="7571,10494" coordsize="7,0" path="m7571,10494l7578,10494e" filled="f" stroked="t" strokeweight="3.96pt" strokecolor="#800040">
                <v:path arrowok="t"/>
              </v:shape>
            </v:group>
            <v:group style="position:absolute;left:10915;top:10454;width:2;height:166" coordorigin="10915,10454" coordsize="2,166">
              <v:shape style="position:absolute;left:10915;top:10454;width:2;height:166" coordorigin="10915,10454" coordsize="0,166" path="m10915,10620l10915,10454,10915,10454e" filled="f" stroked="t" strokeweight=".36pt" strokecolor="#800040">
                <v:path arrowok="t"/>
              </v:shape>
            </v:group>
            <v:group style="position:absolute;left:10915;top:10786;width:2;height:79" coordorigin="10915,10786" coordsize="2,79">
              <v:shape style="position:absolute;left:10915;top:10786;width:2;height:79" coordorigin="10915,10786" coordsize="0,79" path="m10915,10786l10915,10865e" filled="f" stroked="t" strokeweight=".36pt" strokecolor="#FF0000">
                <v:path arrowok="t"/>
              </v:shape>
            </v:group>
            <v:group style="position:absolute;left:10915;top:10620;width:2;height:79" coordorigin="10915,10620" coordsize="2,79">
              <v:shape style="position:absolute;left:10915;top:10620;width:2;height:79" coordorigin="10915,10620" coordsize="0,79" path="m10915,10699l10915,10620e" filled="f" stroked="t" strokeweight=".36pt" strokecolor="#FF0000">
                <v:path arrowok="t"/>
              </v:shape>
            </v:group>
            <v:group style="position:absolute;left:10872;top:10757;width:86;height:2" coordorigin="10872,10757" coordsize="86,2">
              <v:shape style="position:absolute;left:10872;top:10757;width:86;height:2" coordorigin="10872,10757" coordsize="86,0" path="m10872,10757l10958,10757,10958,10757e" filled="f" stroked="t" strokeweight=".36pt" strokecolor="#0000FF">
                <v:path arrowok="t"/>
              </v:shape>
            </v:group>
            <v:group style="position:absolute;left:10872;top:10728;width:86;height:2" coordorigin="10872,10728" coordsize="86,2">
              <v:shape style="position:absolute;left:10872;top:10728;width:86;height:2" coordorigin="10872,10728" coordsize="86,0" path="m10872,10728l10958,10728,10958,10728e" filled="f" stroked="t" strokeweight=".36pt" strokecolor="#0000FF">
                <v:path arrowok="t"/>
              </v:shape>
            </v:group>
            <v:group style="position:absolute;left:10912;top:10714;width:7;height:2" coordorigin="10912,10714" coordsize="7,2">
              <v:shape style="position:absolute;left:10912;top:10714;width:7;height:2" coordorigin="10912,10714" coordsize="7,0" path="m10912,10714l10919,10714e" filled="f" stroked="t" strokeweight="1.44pt" strokecolor="#0000FF">
                <v:path arrowok="t"/>
              </v:shape>
            </v:group>
            <v:group style="position:absolute;left:10912;top:10771;width:7;height:2" coordorigin="10912,10771" coordsize="7,2">
              <v:shape style="position:absolute;left:10912;top:10771;width:7;height:2" coordorigin="10912,10771" coordsize="7,0" path="m10912,10771l10919,10771e" filled="f" stroked="t" strokeweight="1.44pt" strokecolor="#0000FF">
                <v:path arrowok="t"/>
              </v:shape>
            </v:group>
            <v:group style="position:absolute;left:6876;top:6091;width:2;height:410" coordorigin="6876,6091" coordsize="2,410">
              <v:shape style="position:absolute;left:6876;top:6091;width:2;height:410" coordorigin="6876,6091" coordsize="0,410" path="m6876,6502l6876,6091,6876,6091e" filled="f" stroked="t" strokeweight=".36pt" strokecolor="#800040">
                <v:path arrowok="t"/>
              </v:shape>
            </v:group>
            <v:group style="position:absolute;left:11095;top:10454;width:86;height:2" coordorigin="11095,10454" coordsize="86,2">
              <v:shape style="position:absolute;left:11095;top:10454;width:86;height:2" coordorigin="11095,10454" coordsize="86,0" path="m11182,10454l11095,10454e" filled="f" stroked="t" strokeweight=".36pt" strokecolor="#FF0000">
                <v:path arrowok="t"/>
              </v:shape>
            </v:group>
            <v:group style="position:absolute;left:11448;top:10454;width:86;height:2" coordorigin="11448,10454" coordsize="86,2">
              <v:shape style="position:absolute;left:11448;top:10454;width:86;height:2" coordorigin="11448,10454" coordsize="86,0" path="m11448,10454l11534,10454e" filled="f" stroked="t" strokeweight=".36pt" strokecolor="#FF0000">
                <v:path arrowok="t"/>
              </v:shape>
            </v:group>
            <v:group style="position:absolute;left:11182;top:10426;width:29;height:29" coordorigin="11182,10426" coordsize="29,29">
              <v:shape style="position:absolute;left:11182;top:10426;width:29;height:29" coordorigin="11182,10426" coordsize="29,29" path="m11182,10454l11210,10426,11210,10426e" filled="f" stroked="t" strokeweight=".36pt" strokecolor="#0000FF">
                <v:path arrowok="t"/>
              </v:shape>
            </v:group>
            <v:group style="position:absolute;left:11210;top:10426;width:50;height:50" coordorigin="11210,10426" coordsize="50,50">
              <v:shape style="position:absolute;left:11210;top:10426;width:50;height:50" coordorigin="11210,10426" coordsize="50,50" path="m11210,10426l11261,10476,11261,10476e" filled="f" stroked="t" strokeweight=".36pt" strokecolor="#0000FF">
                <v:path arrowok="t"/>
              </v:shape>
            </v:group>
            <v:group style="position:absolute;left:11261;top:10426;width:50;height:50" coordorigin="11261,10426" coordsize="50,50">
              <v:shape style="position:absolute;left:11261;top:10426;width:50;height:50" coordorigin="11261,10426" coordsize="50,50" path="m11261,10476l11311,10426,11311,10426e" filled="f" stroked="t" strokeweight=".36pt" strokecolor="#0000FF">
                <v:path arrowok="t"/>
              </v:shape>
            </v:group>
            <v:group style="position:absolute;left:11311;top:10426;width:58;height:50" coordorigin="11311,10426" coordsize="58,50">
              <v:shape style="position:absolute;left:11311;top:10426;width:58;height:50" coordorigin="11311,10426" coordsize="58,50" path="m11311,10426l11369,10476,11369,10476e" filled="f" stroked="t" strokeweight=".36pt" strokecolor="#0000FF">
                <v:path arrowok="t"/>
              </v:shape>
            </v:group>
            <v:group style="position:absolute;left:11369;top:10426;width:50;height:50" coordorigin="11369,10426" coordsize="50,50">
              <v:shape style="position:absolute;left:11369;top:10426;width:50;height:50" coordorigin="11369,10426" coordsize="50,50" path="m11369,10476l11419,10426,11419,10426e" filled="f" stroked="t" strokeweight=".36pt" strokecolor="#0000FF">
                <v:path arrowok="t"/>
              </v:shape>
            </v:group>
            <v:group style="position:absolute;left:11419;top:10426;width:29;height:29" coordorigin="11419,10426" coordsize="29,29">
              <v:shape style="position:absolute;left:11419;top:10426;width:29;height:29" coordorigin="11419,10426" coordsize="29,29" path="m11419,10426l11448,10454,11448,10454e" filled="f" stroked="t" strokeweight=".36pt" strokecolor="#0000FF">
                <v:path arrowok="t"/>
              </v:shape>
            </v:group>
            <v:group style="position:absolute;left:12060;top:11110;width:180;height:2" coordorigin="12060,11110" coordsize="180,2">
              <v:shape style="position:absolute;left:12060;top:11110;width:180;height:2" coordorigin="12060,11110" coordsize="180,0" path="m12060,11110l12240,11110,12240,11110e" filled="f" stroked="t" strokeweight=".36pt" strokecolor="#FF0000">
                <v:path arrowok="t"/>
              </v:shape>
            </v:group>
            <v:group style="position:absolute;left:12089;top:11138;width:122;height:2" coordorigin="12089,11138" coordsize="122,2">
              <v:shape style="position:absolute;left:12089;top:11138;width:122;height:2" coordorigin="12089,11138" coordsize="122,0" path="m12089,11138l12211,11138,12211,11138e" filled="f" stroked="t" strokeweight=".36pt" strokecolor="#FF0000">
                <v:path arrowok="t"/>
              </v:shape>
            </v:group>
            <v:group style="position:absolute;left:12110;top:11160;width:72;height:2" coordorigin="12110,11160" coordsize="72,2">
              <v:shape style="position:absolute;left:12110;top:11160;width:72;height:2" coordorigin="12110,11160" coordsize="72,0" path="m12182,11160l12110,11160,12110,11160e" filled="f" stroked="t" strokeweight=".36pt" strokecolor="#FF0000">
                <v:path arrowok="t"/>
              </v:shape>
            </v:group>
            <v:group style="position:absolute;left:12139;top:11189;width:22;height:2" coordorigin="12139,11189" coordsize="22,2">
              <v:shape style="position:absolute;left:12139;top:11189;width:22;height:2" coordorigin="12139,11189" coordsize="22,0" path="m12139,11189l12161,11189,12161,11189e" filled="f" stroked="t" strokeweight=".36pt" strokecolor="#FF0000">
                <v:path arrowok="t"/>
              </v:shape>
            </v:group>
            <v:group style="position:absolute;left:2214;top:9011;width:7;height:2" coordorigin="2214,9011" coordsize="7,2">
              <v:shape style="position:absolute;left:2214;top:9011;width:7;height:2" coordorigin="2214,9011" coordsize="7,0" path="m2214,9011l2221,9011e" filled="f" stroked="t" strokeweight="3.96pt" strokecolor="#800040">
                <v:path arrowok="t"/>
              </v:shape>
            </v:group>
            <v:group style="position:absolute;left:12146;top:10534;width:2;height:86" coordorigin="12146,10534" coordsize="2,86">
              <v:shape style="position:absolute;left:12146;top:10534;width:2;height:86" coordorigin="12146,10534" coordsize="0,86" path="m12146,10620l12146,10534e" filled="f" stroked="t" strokeweight=".36pt" strokecolor="#FF0000">
                <v:path arrowok="t"/>
              </v:shape>
            </v:group>
            <v:group style="position:absolute;left:12146;top:10865;width:2;height:79" coordorigin="12146,10865" coordsize="2,79">
              <v:shape style="position:absolute;left:12146;top:10865;width:2;height:79" coordorigin="12146,10865" coordsize="0,79" path="m12146,10865l12146,10944e" filled="f" stroked="t" strokeweight=".36pt" strokecolor="#FF0000">
                <v:path arrowok="t"/>
              </v:shape>
            </v:group>
            <v:group style="position:absolute;left:12146;top:10620;width:29;height:22" coordorigin="12146,10620" coordsize="29,22">
              <v:shape style="position:absolute;left:12146;top:10620;width:29;height:22" coordorigin="12146,10620" coordsize="29,22" path="m12146,10620l12175,10642,12175,10642e" filled="f" stroked="t" strokeweight=".36pt" strokecolor="#0000FF">
                <v:path arrowok="t"/>
              </v:shape>
            </v:group>
            <v:group style="position:absolute;left:12125;top:10642;width:50;height:50" coordorigin="12125,10642" coordsize="50,50">
              <v:shape style="position:absolute;left:12125;top:10642;width:50;height:50" coordorigin="12125,10642" coordsize="50,50" path="m12175,10642l12125,10692,12125,10692e" filled="f" stroked="t" strokeweight=".36pt" strokecolor="#0000FF">
                <v:path arrowok="t"/>
              </v:shape>
            </v:group>
            <v:group style="position:absolute;left:12125;top:10692;width:50;height:50" coordorigin="12125,10692" coordsize="50,50">
              <v:shape style="position:absolute;left:12125;top:10692;width:50;height:50" coordorigin="12125,10692" coordsize="50,50" path="m12125,10692l12175,10742,12175,10742e" filled="f" stroked="t" strokeweight=".36pt" strokecolor="#0000FF">
                <v:path arrowok="t"/>
              </v:shape>
            </v:group>
            <v:group style="position:absolute;left:12125;top:10742;width:50;height:50" coordorigin="12125,10742" coordsize="50,50">
              <v:shape style="position:absolute;left:12125;top:10742;width:50;height:50" coordorigin="12125,10742" coordsize="50,50" path="m12175,10742l12125,10793,12125,10793e" filled="f" stroked="t" strokeweight=".36pt" strokecolor="#0000FF">
                <v:path arrowok="t"/>
              </v:shape>
            </v:group>
            <v:group style="position:absolute;left:12125;top:10793;width:50;height:50" coordorigin="12125,10793" coordsize="50,50">
              <v:shape style="position:absolute;left:12125;top:10793;width:50;height:50" coordorigin="12125,10793" coordsize="50,50" path="m12125,10793l12175,10843,12175,10843e" filled="f" stroked="t" strokeweight=".36pt" strokecolor="#0000FF">
                <v:path arrowok="t"/>
              </v:shape>
            </v:group>
            <v:group style="position:absolute;left:12146;top:10843;width:29;height:22" coordorigin="12146,10843" coordsize="29,22">
              <v:shape style="position:absolute;left:12146;top:10843;width:29;height:22" coordorigin="12146,10843" coordsize="29,22" path="m12175,10843l12146,10865,12146,10865e" filled="f" stroked="t" strokeweight=".36pt" strokecolor="#0000FF">
                <v:path arrowok="t"/>
              </v:shape>
            </v:group>
            <v:group style="position:absolute;left:4673;top:5350;width:180;height:2" coordorigin="4673,5350" coordsize="180,2">
              <v:shape style="position:absolute;left:4673;top:5350;width:180;height:2" coordorigin="4673,5350" coordsize="180,0" path="m4673,5350l4853,5350,4853,5350e" filled="f" stroked="t" strokeweight=".36pt" strokecolor="#FF0000">
                <v:path arrowok="t"/>
              </v:shape>
            </v:group>
            <v:group style="position:absolute;left:4702;top:5371;width:122;height:2" coordorigin="4702,5371" coordsize="122,2">
              <v:shape style="position:absolute;left:4702;top:5371;width:122;height:2" coordorigin="4702,5371" coordsize="122,0" path="m4702,5371l4824,5371,4824,5371e" filled="f" stroked="t" strokeweight=".36pt" strokecolor="#FF0000">
                <v:path arrowok="t"/>
              </v:shape>
            </v:group>
            <v:group style="position:absolute;left:4730;top:5400;width:72;height:2" coordorigin="4730,5400" coordsize="72,2">
              <v:shape style="position:absolute;left:4730;top:5400;width:72;height:2" coordorigin="4730,5400" coordsize="72,0" path="m4802,5400l4730,5400,4730,5400e" filled="f" stroked="t" strokeweight=".36pt" strokecolor="#FF0000">
                <v:path arrowok="t"/>
              </v:shape>
            </v:group>
            <v:group style="position:absolute;left:4752;top:5422;width:22;height:2" coordorigin="4752,5422" coordsize="22,2">
              <v:shape style="position:absolute;left:4752;top:5422;width:22;height:2" coordorigin="4752,5422" coordsize="22,0" path="m4752,5422l4774,5422,4774,5422e" filled="f" stroked="t" strokeweight=".36pt" strokecolor="#FF0000">
                <v:path arrowok="t"/>
              </v:shape>
            </v:group>
            <v:group style="position:absolute;left:4766;top:5184;width:2;height:166" coordorigin="4766,5184" coordsize="2,166">
              <v:shape style="position:absolute;left:4766;top:5184;width:2;height:166" coordorigin="4766,5184" coordsize="0,166" path="m4766,5350l4766,5184,4766,5184e" filled="f" stroked="t" strokeweight=".36pt" strokecolor="#800040">
                <v:path arrowok="t"/>
              </v:shape>
            </v:group>
            <v:group style="position:absolute;left:12305;top:3276;width:29;height:22" coordorigin="12305,3276" coordsize="29,22">
              <v:shape style="position:absolute;left:12305;top:3276;width:29;height:22" coordorigin="12305,3276" coordsize="29,22" path="m12326,3298l12312,3298,12305,3283,12312,3276,12326,3276,12334,3283,12326,3298xe" filled="t" fillcolor="#FF00FF" stroked="f">
                <v:path arrowok="t"/>
                <v:fill type="solid"/>
              </v:shape>
            </v:group>
            <v:group style="position:absolute;left:12305;top:3276;width:29;height:22" coordorigin="12305,3276" coordsize="29,22">
              <v:shape style="position:absolute;left:12305;top:3276;width:29;height:22" coordorigin="12305,3276" coordsize="29,22" path="m12305,3283l12312,3276,12319,3276,12326,3276,12334,3283,12326,3298,12319,3298,12312,3298,12305,3283e" filled="f" stroked="t" strokeweight=".36pt" strokecolor="#FF00FF">
                <v:path arrowok="t"/>
              </v:shape>
            </v:group>
            <v:group style="position:absolute;left:7402;top:7322;width:2;height:86" coordorigin="7402,7322" coordsize="2,86">
              <v:shape style="position:absolute;left:7402;top:7322;width:2;height:86" coordorigin="7402,7322" coordsize="0,86" path="m7402,7322l7402,7409e" filled="f" stroked="t" strokeweight=".36pt" strokecolor="#FF0000">
                <v:path arrowok="t"/>
              </v:shape>
            </v:group>
            <v:group style="position:absolute;left:7402;top:7157;width:2;height:86" coordorigin="7402,7157" coordsize="2,86">
              <v:shape style="position:absolute;left:7402;top:7157;width:2;height:86" coordorigin="7402,7157" coordsize="0,86" path="m7402,7243l7402,7157e" filled="f" stroked="t" strokeweight=".36pt" strokecolor="#FF0000">
                <v:path arrowok="t"/>
              </v:shape>
            </v:group>
            <v:group style="position:absolute;left:7358;top:7301;width:86;height:2" coordorigin="7358,7301" coordsize="86,2">
              <v:shape style="position:absolute;left:7358;top:7301;width:86;height:2" coordorigin="7358,7301" coordsize="86,0" path="m7358,7301l7445,7301,7445,7301e" filled="f" stroked="t" strokeweight=".36pt" strokecolor="#0000FF">
                <v:path arrowok="t"/>
              </v:shape>
            </v:group>
            <v:group style="position:absolute;left:7398;top:7254;width:7;height:2" coordorigin="7398,7254" coordsize="7,2">
              <v:shape style="position:absolute;left:7398;top:7254;width:7;height:2" coordorigin="7398,7254" coordsize="7,0" path="m7398,7254l7405,7254e" filled="f" stroked="t" strokeweight="1.08pt" strokecolor="#0000FF">
                <v:path arrowok="t"/>
              </v:shape>
            </v:group>
            <v:group style="position:absolute;left:7398;top:7312;width:7;height:2" coordorigin="7398,7312" coordsize="7,2">
              <v:shape style="position:absolute;left:7398;top:7312;width:7;height:2" coordorigin="7398,7312" coordsize="7,0" path="m7398,7312l7405,7312e" filled="f" stroked="t" strokeweight="1.08pt" strokecolor="#0000FF">
                <v:path arrowok="t"/>
              </v:shape>
            </v:group>
            <v:group style="position:absolute;left:7402;top:7409;width:2;height:166" coordorigin="7402,7409" coordsize="2,166">
              <v:shape style="position:absolute;left:7402;top:7409;width:2;height:166" coordorigin="7402,7409" coordsize="0,166" path="m7402,7574l7402,7409,7402,7409e" filled="f" stroked="t" strokeweight=".36pt" strokecolor="#800040">
                <v:path arrowok="t"/>
              </v:shape>
            </v:group>
            <v:group style="position:absolute;left:14350;top:11030;width:173;height:2" coordorigin="14350,11030" coordsize="173,2">
              <v:shape style="position:absolute;left:14350;top:11030;width:173;height:2" coordorigin="14350,11030" coordsize="173,0" path="m14350,11030l14522,11030,14522,11030e" filled="f" stroked="t" strokeweight=".36pt" strokecolor="#FF0000">
                <v:path arrowok="t"/>
              </v:shape>
            </v:group>
            <v:group style="position:absolute;left:14371;top:11052;width:122;height:2" coordorigin="14371,11052" coordsize="122,2">
              <v:shape style="position:absolute;left:14371;top:11052;width:122;height:2" coordorigin="14371,11052" coordsize="122,0" path="m14371,11052l14494,11052,14494,11052e" filled="f" stroked="t" strokeweight=".36pt" strokecolor="#FF0000">
                <v:path arrowok="t"/>
              </v:shape>
            </v:group>
            <v:group style="position:absolute;left:14400;top:11081;width:72;height:2" coordorigin="14400,11081" coordsize="72,2">
              <v:shape style="position:absolute;left:14400;top:11081;width:72;height:2" coordorigin="14400,11081" coordsize="72,0" path="m14472,11081l14400,11081,14400,11081e" filled="f" stroked="t" strokeweight=".36pt" strokecolor="#FF0000">
                <v:path arrowok="t"/>
              </v:shape>
            </v:group>
            <v:group style="position:absolute;left:14429;top:11102;width:14;height:2" coordorigin="14429,11102" coordsize="14,2">
              <v:shape style="position:absolute;left:14429;top:11102;width:14;height:2" coordorigin="14429,11102" coordsize="14,0" path="m14429,11102l14443,11102,14443,11102e" filled="f" stroked="t" strokeweight=".36pt" strokecolor="#FF0000">
                <v:path arrowok="t"/>
              </v:shape>
            </v:group>
            <v:group style="position:absolute;left:4583;top:9011;width:7;height:2" coordorigin="4583,9011" coordsize="7,2">
              <v:shape style="position:absolute;left:4583;top:9011;width:7;height:2" coordorigin="4583,9011" coordsize="7,0" path="m4583,9011l4590,9011e" filled="f" stroked="t" strokeweight="3.96pt" strokecolor="#800040">
                <v:path arrowok="t"/>
              </v:shape>
            </v:group>
            <v:group style="position:absolute;left:3888;top:10210;width:86;height:2" coordorigin="3888,10210" coordsize="86,2">
              <v:shape style="position:absolute;left:3888;top:10210;width:86;height:2" coordorigin="3888,10210" coordsize="86,0" path="m3974,10210l3888,10210e" filled="f" stroked="t" strokeweight=".36pt" strokecolor="#FF0000">
                <v:path arrowok="t"/>
              </v:shape>
            </v:group>
            <v:group style="position:absolute;left:4234;top:10210;width:94;height:2" coordorigin="4234,10210" coordsize="94,2">
              <v:shape style="position:absolute;left:4234;top:10210;width:94;height:2" coordorigin="4234,10210" coordsize="94,0" path="m4234,10210l4327,10210e" filled="f" stroked="t" strokeweight=".36pt" strokecolor="#FF0000">
                <v:path arrowok="t"/>
              </v:shape>
            </v:group>
            <v:group style="position:absolute;left:3974;top:10181;width:22;height:29" coordorigin="3974,10181" coordsize="22,29">
              <v:shape style="position:absolute;left:3974;top:10181;width:22;height:29" coordorigin="3974,10181" coordsize="22,29" path="m3974,10210l3996,10181,3996,10181e" filled="f" stroked="t" strokeweight=".36pt" strokecolor="#0000FF">
                <v:path arrowok="t"/>
              </v:shape>
            </v:group>
            <v:group style="position:absolute;left:3996;top:10181;width:58;height:50" coordorigin="3996,10181" coordsize="58,50">
              <v:shape style="position:absolute;left:3996;top:10181;width:58;height:50" coordorigin="3996,10181" coordsize="58,50" path="m3996,10181l4054,10231,4054,10231e" filled="f" stroked="t" strokeweight=".36pt" strokecolor="#0000FF">
                <v:path arrowok="t"/>
              </v:shape>
            </v:group>
            <v:group style="position:absolute;left:4054;top:10181;width:50;height:50" coordorigin="4054,10181" coordsize="50,50">
              <v:shape style="position:absolute;left:4054;top:10181;width:50;height:50" coordorigin="4054,10181" coordsize="50,50" path="m4054,10231l4104,10181,4104,10181e" filled="f" stroked="t" strokeweight=".36pt" strokecolor="#0000FF">
                <v:path arrowok="t"/>
              </v:shape>
            </v:group>
            <v:group style="position:absolute;left:4104;top:10181;width:50;height:50" coordorigin="4104,10181" coordsize="50,50">
              <v:shape style="position:absolute;left:4104;top:10181;width:50;height:50" coordorigin="4104,10181" coordsize="50,50" path="m4104,10181l4154,10231,4154,10231e" filled="f" stroked="t" strokeweight=".36pt" strokecolor="#0000FF">
                <v:path arrowok="t"/>
              </v:shape>
            </v:group>
            <v:group style="position:absolute;left:4154;top:10181;width:58;height:50" coordorigin="4154,10181" coordsize="58,50">
              <v:shape style="position:absolute;left:4154;top:10181;width:58;height:50" coordorigin="4154,10181" coordsize="58,50" path="m4154,10231l4212,10181,4212,10181e" filled="f" stroked="t" strokeweight=".36pt" strokecolor="#0000FF">
                <v:path arrowok="t"/>
              </v:shape>
            </v:group>
            <v:group style="position:absolute;left:4212;top:10181;width:22;height:29" coordorigin="4212,10181" coordsize="22,29">
              <v:shape style="position:absolute;left:4212;top:10181;width:22;height:29" coordorigin="4212,10181" coordsize="22,29" path="m4212,10181l4234,10210,4234,10210e" filled="f" stroked="t" strokeweight=".36pt" strokecolor="#0000FF">
                <v:path arrowok="t"/>
              </v:shape>
            </v:group>
            <v:group style="position:absolute;left:3002;top:7322;width:266;height:2" coordorigin="3002,7322" coordsize="266,2">
              <v:shape style="position:absolute;left:3002;top:7322;width:266;height:2" coordorigin="3002,7322" coordsize="266,0" path="m3269,7322l3002,7322,3002,7322e" filled="f" stroked="t" strokeweight=".36pt" strokecolor="#800040">
                <v:path arrowok="t"/>
              </v:shape>
            </v:group>
            <v:group style="position:absolute;left:2390;top:4363;width:2;height:324" coordorigin="2390,4363" coordsize="2,324">
              <v:shape style="position:absolute;left:2390;top:4363;width:2;height:324" coordorigin="2390,4363" coordsize="0,324" path="m2390,4687l2390,4363,2390,4363e" filled="f" stroked="t" strokeweight=".36pt" strokecolor="#800040">
                <v:path arrowok="t"/>
              </v:shape>
            </v:group>
            <v:group style="position:absolute;left:6876;top:7574;width:526;height:2" coordorigin="6876,7574" coordsize="526,2">
              <v:shape style="position:absolute;left:6876;top:7574;width:526;height:2" coordorigin="6876,7574" coordsize="526,0" path="m7402,7574l6876,7574,6876,7574e" filled="f" stroked="t" strokeweight=".36pt" strokecolor="#800040">
                <v:path arrowok="t"/>
              </v:shape>
            </v:group>
            <v:group style="position:absolute;left:6854;top:7553;width:29;height:29" coordorigin="6854,7553" coordsize="29,29">
              <v:shape style="position:absolute;left:6854;top:7553;width:29;height:29" coordorigin="6854,7553" coordsize="29,29" path="m6876,7582l6862,7582,6854,7574,6854,7560,6862,7553,6876,7553,6883,7560,6883,7574,6876,7582xe" filled="t" fillcolor="#FF00FF" stroked="f">
                <v:path arrowok="t"/>
                <v:fill type="solid"/>
              </v:shape>
            </v:group>
            <v:group style="position:absolute;left:6854;top:7553;width:29;height:29" coordorigin="6854,7553" coordsize="29,29">
              <v:shape style="position:absolute;left:6854;top:7553;width:29;height:29" coordorigin="6854,7553" coordsize="29,29" path="m6854,7567l6854,7560,6862,7553,6869,7553,6876,7553,6883,7560,6883,7567,6883,7574,6876,7582,6869,7582,6862,7582,6854,7574,6854,7567e" filled="f" stroked="t" strokeweight=".36pt" strokecolor="#FF00FF">
                <v:path arrowok="t"/>
              </v:shape>
            </v:group>
            <v:group style="position:absolute;left:2390;top:4277;width:2;height:86" coordorigin="2390,4277" coordsize="2,86">
              <v:shape style="position:absolute;left:2390;top:4277;width:2;height:86" coordorigin="2390,4277" coordsize="0,86" path="m2390,4277l2390,4363e" filled="f" stroked="t" strokeweight=".36pt" strokecolor="#FF0000">
                <v:path arrowok="t"/>
              </v:shape>
            </v:group>
            <v:group style="position:absolute;left:2347;top:4255;width:86;height:2" coordorigin="2347,4255" coordsize="86,2">
              <v:shape style="position:absolute;left:2347;top:4255;width:86;height:2" coordorigin="2347,4255" coordsize="86,0" path="m2347,4255l2434,4255,2434,4255e" filled="f" stroked="t" strokeweight=".36pt" strokecolor="#0000FF">
                <v:path arrowok="t"/>
              </v:shape>
            </v:group>
            <v:group style="position:absolute;left:2347;top:4219;width:86;height:2" coordorigin="2347,4219" coordsize="86,2">
              <v:shape style="position:absolute;left:2347;top:4219;width:86;height:2" coordorigin="2347,4219" coordsize="86,0" path="m2347,4219l2434,4219,2434,4219e" filled="f" stroked="t" strokeweight=".36pt" strokecolor="#0000FF">
                <v:path arrowok="t"/>
              </v:shape>
            </v:group>
            <v:group style="position:absolute;left:2387;top:4266;width:7;height:2" coordorigin="2387,4266" coordsize="7,2">
              <v:shape style="position:absolute;left:2387;top:4266;width:7;height:2" coordorigin="2387,4266" coordsize="7,0" path="m2387,4266l2394,4266e" filled="f" stroked="t" strokeweight="1.08pt" strokecolor="#0000FF">
                <v:path arrowok="t"/>
              </v:shape>
            </v:group>
            <v:group style="position:absolute;left:6876;top:7488;width:2;height:86" coordorigin="6876,7488" coordsize="2,86">
              <v:shape style="position:absolute;left:6876;top:7488;width:2;height:86" coordorigin="6876,7488" coordsize="0,86" path="m6876,7574l6876,7488,6876,7488e" filled="f" stroked="t" strokeweight=".36pt" strokecolor="#800040">
                <v:path arrowok="t"/>
              </v:shape>
            </v:group>
            <v:group style="position:absolute;left:2743;top:7574;width:526;height:2" coordorigin="2743,7574" coordsize="526,2">
              <v:shape style="position:absolute;left:2743;top:7574;width:526;height:2" coordorigin="2743,7574" coordsize="526,0" path="m3269,7574l2743,7574,2743,7574e" filled="f" stroked="t" strokeweight=".36pt" strokecolor="#800040">
                <v:path arrowok="t"/>
              </v:shape>
            </v:group>
            <v:group style="position:absolute;left:6959;top:9011;width:7;height:2" coordorigin="6959,9011" coordsize="7,2">
              <v:shape style="position:absolute;left:6959;top:9011;width:7;height:2" coordorigin="6959,9011" coordsize="7,0" path="m6959,9011l6966,9011e" filled="f" stroked="t" strokeweight="3.96pt" strokecolor="#800040">
                <v:path arrowok="t"/>
              </v:shape>
            </v:group>
            <v:group style="position:absolute;left:9335;top:8932;width:7;height:2" coordorigin="9335,8932" coordsize="7,2">
              <v:shape style="position:absolute;left:9335;top:8932;width:7;height:2" coordorigin="9335,8932" coordsize="7,0" path="m9335,8932l9342,8932e" filled="f" stroked="t" strokeweight="3.96pt" strokecolor="#800040">
                <v:path arrowok="t"/>
              </v:shape>
            </v:group>
            <v:group style="position:absolute;left:6343;top:10210;width:94;height:2" coordorigin="6343,10210" coordsize="94,2">
              <v:shape style="position:absolute;left:6343;top:10210;width:94;height:2" coordorigin="6343,10210" coordsize="94,0" path="m6437,10210l6343,10210e" filled="f" stroked="t" strokeweight=".36pt" strokecolor="#FF0000">
                <v:path arrowok="t"/>
              </v:shape>
            </v:group>
            <v:group style="position:absolute;left:6696;top:10210;width:86;height:2" coordorigin="6696,10210" coordsize="86,2">
              <v:shape style="position:absolute;left:6696;top:10210;width:86;height:2" coordorigin="6696,10210" coordsize="86,0" path="m6696,10210l6782,10210e" filled="f" stroked="t" strokeweight=".36pt" strokecolor="#FF0000">
                <v:path arrowok="t"/>
              </v:shape>
            </v:group>
            <v:group style="position:absolute;left:6437;top:10181;width:22;height:29" coordorigin="6437,10181" coordsize="22,29">
              <v:shape style="position:absolute;left:6437;top:10181;width:22;height:29" coordorigin="6437,10181" coordsize="22,29" path="m6437,10210l6458,10181,6458,10181e" filled="f" stroked="t" strokeweight=".36pt" strokecolor="#0000FF">
                <v:path arrowok="t"/>
              </v:shape>
            </v:group>
            <v:group style="position:absolute;left:6458;top:10181;width:58;height:50" coordorigin="6458,10181" coordsize="58,50">
              <v:shape style="position:absolute;left:6458;top:10181;width:58;height:50" coordorigin="6458,10181" coordsize="58,50" path="m6458,10181l6516,10231,6516,10231e" filled="f" stroked="t" strokeweight=".36pt" strokecolor="#0000FF">
                <v:path arrowok="t"/>
              </v:shape>
            </v:group>
            <v:group style="position:absolute;left:6516;top:10181;width:50;height:50" coordorigin="6516,10181" coordsize="50,50">
              <v:shape style="position:absolute;left:6516;top:10181;width:50;height:50" coordorigin="6516,10181" coordsize="50,50" path="m6516,10231l6566,10181,6566,10181e" filled="f" stroked="t" strokeweight=".36pt" strokecolor="#0000FF">
                <v:path arrowok="t"/>
              </v:shape>
            </v:group>
            <v:group style="position:absolute;left:6566;top:10181;width:50;height:50" coordorigin="6566,10181" coordsize="50,50">
              <v:shape style="position:absolute;left:6566;top:10181;width:50;height:50" coordorigin="6566,10181" coordsize="50,50" path="m6566,10181l6617,10231,6617,10231e" filled="f" stroked="t" strokeweight=".36pt" strokecolor="#0000FF">
                <v:path arrowok="t"/>
              </v:shape>
            </v:group>
            <v:group style="position:absolute;left:6617;top:10181;width:58;height:50" coordorigin="6617,10181" coordsize="58,50">
              <v:shape style="position:absolute;left:6617;top:10181;width:58;height:50" coordorigin="6617,10181" coordsize="58,50" path="m6617,10231l6674,10181,6674,10181e" filled="f" stroked="t" strokeweight=".36pt" strokecolor="#0000FF">
                <v:path arrowok="t"/>
              </v:shape>
            </v:group>
            <v:group style="position:absolute;left:6674;top:10181;width:22;height:29" coordorigin="6674,10181" coordsize="22,29">
              <v:shape style="position:absolute;left:6674;top:10181;width:22;height:29" coordorigin="6674,10181" coordsize="22,29" path="m6674,10181l6696,10210,6696,10210e" filled="f" stroked="t" strokeweight=".36pt" strokecolor="#0000FF">
                <v:path arrowok="t"/>
              </v:shape>
            </v:group>
            <v:group style="position:absolute;left:11182;top:7322;width:173;height:2" coordorigin="11182,7322" coordsize="173,2">
              <v:shape style="position:absolute;left:11182;top:7322;width:173;height:2" coordorigin="11182,7322" coordsize="173,0" path="m11182,7322l11354,7322,11354,7322e" filled="f" stroked="t" strokeweight=".36pt" strokecolor="#FF0000">
                <v:path arrowok="t"/>
              </v:shape>
            </v:group>
            <v:group style="position:absolute;left:11210;top:7351;width:122;height:2" coordorigin="11210,7351" coordsize="122,2">
              <v:shape style="position:absolute;left:11210;top:7351;width:122;height:2" coordorigin="11210,7351" coordsize="122,0" path="m11210,7351l11333,7351,11333,7351e" filled="f" stroked="t" strokeweight=".36pt" strokecolor="#FF0000">
                <v:path arrowok="t"/>
              </v:shape>
            </v:group>
            <v:group style="position:absolute;left:11232;top:7373;width:72;height:2" coordorigin="11232,7373" coordsize="72,2">
              <v:shape style="position:absolute;left:11232;top:7373;width:72;height:2" coordorigin="11232,7373" coordsize="72,0" path="m11304,7373l11232,7373,11232,7373e" filled="f" stroked="t" strokeweight=".36pt" strokecolor="#FF0000">
                <v:path arrowok="t"/>
              </v:shape>
            </v:group>
            <v:group style="position:absolute;left:11261;top:7402;width:14;height:2" coordorigin="11261,7402" coordsize="14,2">
              <v:shape style="position:absolute;left:11261;top:7402;width:14;height:2" coordorigin="11261,7402" coordsize="14,0" path="m11261,7402l11275,7402,11275,7402e" filled="f" stroked="t" strokeweight=".36pt" strokecolor="#FF0000">
                <v:path arrowok="t"/>
              </v:shape>
            </v:group>
            <v:group style="position:absolute;left:3884;top:2862;width:7;height:2" coordorigin="3884,2862" coordsize="7,2">
              <v:shape style="position:absolute;left:3884;top:2862;width:7;height:2" coordorigin="3884,2862" coordsize="7,0" path="m3884,2862l3892,2862e" filled="f" stroked="t" strokeweight="1.8pt" strokecolor="#FF0000">
                <v:path arrowok="t"/>
              </v:shape>
            </v:group>
            <v:group style="position:absolute;left:3859;top:2794;width:43;height:43" coordorigin="3859,2794" coordsize="43,43">
              <v:shape style="position:absolute;left:3859;top:2794;width:43;height:43" coordorigin="3859,2794" coordsize="43,43" path="m3859,2815l3859,2808,3874,2794,3881,2794,3888,2794,3902,2808,3902,2815,3902,2822,3888,2837,3881,2837,3874,2837,3859,2822,3859,2815e" filled="f" stroked="t" strokeweight=".36pt" strokecolor="#FF0000">
                <v:path arrowok="t"/>
              </v:shape>
            </v:group>
            <v:group style="position:absolute;left:2830;top:6502;width:173;height:79" coordorigin="2830,6502" coordsize="173,79">
              <v:shape style="position:absolute;left:2830;top:6502;width:173;height:79" coordorigin="2830,6502" coordsize="173,79" path="m2830,6502l3002,6502,2916,6581,2830,6502e" filled="f" stroked="t" strokeweight=".36pt" strokecolor="#FF0000">
                <v:path arrowok="t"/>
              </v:shape>
            </v:group>
            <v:group style="position:absolute;left:2981;top:6552;width:22;height:2" coordorigin="2981,6552" coordsize="22,2">
              <v:shape style="position:absolute;left:2981;top:6552;width:22;height:2" coordorigin="2981,6552" coordsize="22,0" path="m2981,6552l3002,6552,3002,6552e" filled="f" stroked="t" strokeweight=".36pt" strokecolor="#FF0000">
                <v:path arrowok="t"/>
              </v:shape>
            </v:group>
            <v:group style="position:absolute;left:2977;top:6566;width:7;height:2" coordorigin="2977,6566" coordsize="7,2">
              <v:shape style="position:absolute;left:2977;top:6566;width:7;height:2" coordorigin="2977,6566" coordsize="7,0" path="m2977,6566l2984,6566e" filled="f" stroked="t" strokeweight="1.44pt" strokecolor="#FF0000">
                <v:path arrowok="t"/>
              </v:shape>
            </v:group>
            <v:group style="position:absolute;left:2981;top:6566;width:14;height:2" coordorigin="2981,6566" coordsize="14,2">
              <v:shape style="position:absolute;left:2981;top:6566;width:14;height:2" coordorigin="2981,6566" coordsize="14,0" path="m2995,6566l2981,6566,2981,6566e" filled="f" stroked="t" strokeweight=".36pt" strokecolor="#FF0000">
                <v:path arrowok="t"/>
              </v:shape>
            </v:group>
            <v:group style="position:absolute;left:11617;top:8932;width:7;height:2" coordorigin="11617,8932" coordsize="7,2">
              <v:shape style="position:absolute;left:11617;top:8932;width:7;height:2" coordorigin="11617,8932" coordsize="7,0" path="m11617,8932l11624,8932e" filled="f" stroked="t" strokeweight="3.96pt" strokecolor="#800040">
                <v:path arrowok="t"/>
              </v:shape>
            </v:group>
            <v:group style="position:absolute;left:5026;top:2794;width:94;height:2" coordorigin="5026,2794" coordsize="94,2">
              <v:shape style="position:absolute;left:5026;top:2794;width:94;height:2" coordorigin="5026,2794" coordsize="94,0" path="m5119,2794l5026,2794e" filled="f" stroked="t" strokeweight=".36pt" strokecolor="#FF0000">
                <v:path arrowok="t"/>
              </v:shape>
            </v:group>
            <v:group style="position:absolute;left:5465;top:2794;width:94;height:2" coordorigin="5465,2794" coordsize="94,2">
              <v:shape style="position:absolute;left:5465;top:2794;width:94;height:2" coordorigin="5465,2794" coordsize="94,0" path="m5465,2794l5558,2794e" filled="f" stroked="t" strokeweight=".36pt" strokecolor="#FF0000">
                <v:path arrowok="t"/>
              </v:shape>
            </v:group>
            <v:group style="position:absolute;left:5119;top:2758;width:43;height:35" coordorigin="5119,2758" coordsize="43,35">
              <v:shape style="position:absolute;left:5119;top:2758;width:43;height:35" coordorigin="5119,2758" coordsize="43,35" path="m5162,2758l5142,2760,5126,2772,5119,2789,5119,2791,5119,2794e" filled="f" stroked="t" strokeweight=".36pt" strokecolor="#0000FF">
                <v:path arrowok="t"/>
              </v:shape>
            </v:group>
            <v:group style="position:absolute;left:5168;top:2760;width:23;height:34" coordorigin="5168,2760" coordsize="23,34">
              <v:shape style="position:absolute;left:5168;top:2760;width:23;height:34" coordorigin="5168,2760" coordsize="23,34" path="m5191,2794l5185,2773,5168,2760e" filled="f" stroked="t" strokeweight=".36pt" strokecolor="#0000FF">
                <v:path arrowok="t"/>
              </v:shape>
            </v:group>
            <v:group style="position:absolute;left:5206;top:2758;width:43;height:35" coordorigin="5206,2758" coordsize="43,35">
              <v:shape style="position:absolute;left:5206;top:2758;width:43;height:35" coordorigin="5206,2758" coordsize="43,35" path="m5249,2758l5229,2760,5213,2772,5206,2789,5206,2791,5206,2794e" filled="f" stroked="t" strokeweight=".36pt" strokecolor="#0000FF">
                <v:path arrowok="t"/>
              </v:shape>
            </v:group>
            <v:group style="position:absolute;left:5255;top:2760;width:23;height:34" coordorigin="5255,2760" coordsize="23,34">
              <v:shape style="position:absolute;left:5255;top:2760;width:23;height:34" coordorigin="5255,2760" coordsize="23,34" path="m5278,2794l5271,2773,5255,2760e" filled="f" stroked="t" strokeweight=".36pt" strokecolor="#0000FF">
                <v:path arrowok="t"/>
              </v:shape>
            </v:group>
            <v:group style="position:absolute;left:5292;top:2758;width:43;height:35" coordorigin="5292,2758" coordsize="43,35">
              <v:shape style="position:absolute;left:5292;top:2758;width:43;height:35" coordorigin="5292,2758" coordsize="43,35" path="m5335,2758l5315,2760,5299,2772,5292,2789,5292,2791,5292,2794e" filled="f" stroked="t" strokeweight=".36pt" strokecolor="#0000FF">
                <v:path arrowok="t"/>
              </v:shape>
            </v:group>
            <v:group style="position:absolute;left:5341;top:2760;width:23;height:34" coordorigin="5341,2760" coordsize="23,34">
              <v:shape style="position:absolute;left:5341;top:2760;width:23;height:34" coordorigin="5341,2760" coordsize="23,34" path="m5364,2794l5358,2773,5341,2760e" filled="f" stroked="t" strokeweight=".36pt" strokecolor="#0000FF">
                <v:path arrowok="t"/>
              </v:shape>
            </v:group>
            <v:group style="position:absolute;left:5378;top:2758;width:43;height:35" coordorigin="5378,2758" coordsize="43,35">
              <v:shape style="position:absolute;left:5378;top:2758;width:43;height:35" coordorigin="5378,2758" coordsize="43,35" path="m5421,2758l5401,2760,5386,2772,5379,2789,5378,2791,5378,2794e" filled="f" stroked="t" strokeweight=".36pt" strokecolor="#0000FF">
                <v:path arrowok="t"/>
              </v:shape>
            </v:group>
            <v:group style="position:absolute;left:5427;top:2760;width:23;height:34" coordorigin="5427,2760" coordsize="23,34">
              <v:shape style="position:absolute;left:5427;top:2760;width:23;height:34" coordorigin="5427,2760" coordsize="23,34" path="m5450,2794l5444,2773,5427,2760e" filled="f" stroked="t" strokeweight=".36pt" strokecolor="#0000FF">
                <v:path arrowok="t"/>
              </v:shape>
            </v:group>
            <v:group style="position:absolute;left:4745;top:3276;width:29;height:22" coordorigin="4745,3276" coordsize="29,22">
              <v:shape style="position:absolute;left:4745;top:3276;width:29;height:22" coordorigin="4745,3276" coordsize="29,22" path="m4766,3298l4752,3298,4745,3283,4752,3276,4766,3276,4774,3283,4766,3298xe" filled="t" fillcolor="#FF00FF" stroked="f">
                <v:path arrowok="t"/>
                <v:fill type="solid"/>
              </v:shape>
            </v:group>
            <v:group style="position:absolute;left:4745;top:3276;width:29;height:22" coordorigin="4745,3276" coordsize="29,22">
              <v:shape style="position:absolute;left:4745;top:3276;width:29;height:22" coordorigin="4745,3276" coordsize="29,22" path="m4745,3283l4752,3276,4759,3276,4766,3276,4774,3283,4766,3298,4759,3298,4752,3298,4745,3283e" filled="f" stroked="t" strokeweight=".36pt" strokecolor="#FF00FF">
                <v:path arrowok="t"/>
              </v:shape>
            </v:group>
            <v:group style="position:absolute;left:10213;top:10494;width:7;height:2" coordorigin="10213,10494" coordsize="7,2">
              <v:shape style="position:absolute;left:10213;top:10494;width:7;height:2" coordorigin="10213,10494" coordsize="7,0" path="m10213,10494l10220,10494e" filled="f" stroked="t" strokeweight="3.96pt" strokecolor="#800040">
                <v:path arrowok="t"/>
              </v:shape>
            </v:group>
            <v:group style="position:absolute;left:2390;top:6833;width:86;height:2" coordorigin="2390,6833" coordsize="86,2">
              <v:shape style="position:absolute;left:2390;top:6833;width:86;height:2" coordorigin="2390,6833" coordsize="86,0" path="m2390,6833l2477,6833e" filled="f" stroked="t" strokeweight=".36pt" strokecolor="#FF0000">
                <v:path arrowok="t"/>
              </v:shape>
            </v:group>
            <v:group style="position:absolute;left:2038;top:6833;width:86;height:2" coordorigin="2038,6833" coordsize="86,2">
              <v:shape style="position:absolute;left:2038;top:6833;width:86;height:2" coordorigin="2038,6833" coordsize="86,0" path="m2124,6833l2038,6833e" filled="f" stroked="t" strokeweight=".36pt" strokecolor="#FF0000">
                <v:path arrowok="t"/>
              </v:shape>
            </v:group>
            <v:group style="position:absolute;left:2362;top:6833;width:29;height:22" coordorigin="2362,6833" coordsize="29,22">
              <v:shape style="position:absolute;left:2362;top:6833;width:29;height:22" coordorigin="2362,6833" coordsize="29,22" path="m2390,6833l2362,6854,2362,6854e" filled="f" stroked="t" strokeweight=".36pt" strokecolor="#0000FF">
                <v:path arrowok="t"/>
              </v:shape>
            </v:group>
            <v:group style="position:absolute;left:2311;top:6804;width:50;height:50" coordorigin="2311,6804" coordsize="50,50">
              <v:shape style="position:absolute;left:2311;top:6804;width:50;height:50" coordorigin="2311,6804" coordsize="50,50" path="m2362,6854l2311,6804,2311,6804e" filled="f" stroked="t" strokeweight=".36pt" strokecolor="#0000FF">
                <v:path arrowok="t"/>
              </v:shape>
            </v:group>
            <v:group style="position:absolute;left:2261;top:6804;width:50;height:50" coordorigin="2261,6804" coordsize="50,50">
              <v:shape style="position:absolute;left:2261;top:6804;width:50;height:50" coordorigin="2261,6804" coordsize="50,50" path="m2311,6804l2261,6854,2261,6854e" filled="f" stroked="t" strokeweight=".36pt" strokecolor="#0000FF">
                <v:path arrowok="t"/>
              </v:shape>
            </v:group>
            <v:group style="position:absolute;left:2203;top:6804;width:58;height:50" coordorigin="2203,6804" coordsize="58,50">
              <v:shape style="position:absolute;left:2203;top:6804;width:58;height:50" coordorigin="2203,6804" coordsize="58,50" path="m2261,6854l2203,6804,2203,6804e" filled="f" stroked="t" strokeweight=".36pt" strokecolor="#0000FF">
                <v:path arrowok="t"/>
              </v:shape>
            </v:group>
            <v:group style="position:absolute;left:2153;top:6804;width:50;height:50" coordorigin="2153,6804" coordsize="50,50">
              <v:shape style="position:absolute;left:2153;top:6804;width:50;height:50" coordorigin="2153,6804" coordsize="50,50" path="m2203,6804l2153,6854,2153,6854e" filled="f" stroked="t" strokeweight=".36pt" strokecolor="#0000FF">
                <v:path arrowok="t"/>
              </v:shape>
            </v:group>
            <v:group style="position:absolute;left:2124;top:6833;width:29;height:22" coordorigin="2124,6833" coordsize="29,22">
              <v:shape style="position:absolute;left:2124;top:6833;width:29;height:22" coordorigin="2124,6833" coordsize="29,22" path="m2153,6854l2124,6833,2124,6833e" filled="f" stroked="t" strokeweight=".36pt" strokecolor="#0000FF">
                <v:path arrowok="t"/>
              </v:shape>
            </v:group>
            <v:group style="position:absolute;left:7294;top:4673;width:29;height:29" coordorigin="7294,4673" coordsize="29,29">
              <v:shape style="position:absolute;left:7294;top:4673;width:29;height:29" coordorigin="7294,4673" coordsize="29,29" path="m7315,4702l7301,4702,7294,4694,7294,4680,7301,4673,7315,4673,7322,4680,7322,4694,7315,4702xe" filled="t" fillcolor="#FF00FF" stroked="f">
                <v:path arrowok="t"/>
                <v:fill type="solid"/>
              </v:shape>
            </v:group>
            <v:group style="position:absolute;left:7294;top:4673;width:29;height:29" coordorigin="7294,4673" coordsize="29,29">
              <v:shape style="position:absolute;left:7294;top:4673;width:29;height:29" coordorigin="7294,4673" coordsize="29,29" path="m7294,4687l7294,4680,7301,4673,7308,4673,7315,4673,7322,4680,7322,4687,7322,4694,7315,4702,7308,4702,7301,4702,7294,4694,7294,4687e" filled="f" stroked="t" strokeweight=".36pt" strokecolor="#FF00FF">
                <v:path arrowok="t"/>
              </v:shape>
            </v:group>
            <v:group style="position:absolute;left:8633;top:10123;width:86;height:2" coordorigin="8633,10123" coordsize="86,2">
              <v:shape style="position:absolute;left:8633;top:10123;width:86;height:2" coordorigin="8633,10123" coordsize="86,0" path="m8719,10123l8633,10123e" filled="f" stroked="t" strokeweight=".36pt" strokecolor="#FF0000">
                <v:path arrowok="t"/>
              </v:shape>
            </v:group>
            <v:group style="position:absolute;left:8986;top:10123;width:86;height:2" coordorigin="8986,10123" coordsize="86,2">
              <v:shape style="position:absolute;left:8986;top:10123;width:86;height:2" coordorigin="8986,10123" coordsize="86,0" path="m8986,10123l9072,10123e" filled="f" stroked="t" strokeweight=".36pt" strokecolor="#FF0000">
                <v:path arrowok="t"/>
              </v:shape>
            </v:group>
            <v:group style="position:absolute;left:8719;top:10102;width:29;height:22" coordorigin="8719,10102" coordsize="29,22">
              <v:shape style="position:absolute;left:8719;top:10102;width:29;height:22" coordorigin="8719,10102" coordsize="29,22" path="m8719,10123l8748,10102,8748,10102e" filled="f" stroked="t" strokeweight=".36pt" strokecolor="#0000FF">
                <v:path arrowok="t"/>
              </v:shape>
            </v:group>
            <v:group style="position:absolute;left:8748;top:10102;width:50;height:50" coordorigin="8748,10102" coordsize="50,50">
              <v:shape style="position:absolute;left:8748;top:10102;width:50;height:50" coordorigin="8748,10102" coordsize="50,50" path="m8748,10102l8798,10152,8798,10152e" filled="f" stroked="t" strokeweight=".36pt" strokecolor="#0000FF">
                <v:path arrowok="t"/>
              </v:shape>
            </v:group>
            <v:group style="position:absolute;left:8798;top:10102;width:50;height:50" coordorigin="8798,10102" coordsize="50,50">
              <v:shape style="position:absolute;left:8798;top:10102;width:50;height:50" coordorigin="8798,10102" coordsize="50,50" path="m8798,10152l8849,10102,8849,10102e" filled="f" stroked="t" strokeweight=".36pt" strokecolor="#0000FF">
                <v:path arrowok="t"/>
              </v:shape>
            </v:group>
            <v:group style="position:absolute;left:8849;top:10102;width:58;height:50" coordorigin="8849,10102" coordsize="58,50">
              <v:shape style="position:absolute;left:8849;top:10102;width:58;height:50" coordorigin="8849,10102" coordsize="58,50" path="m8849,10102l8906,10152,8906,10152e" filled="f" stroked="t" strokeweight=".36pt" strokecolor="#0000FF">
                <v:path arrowok="t"/>
              </v:shape>
            </v:group>
            <v:group style="position:absolute;left:8906;top:10102;width:50;height:50" coordorigin="8906,10102" coordsize="50,50">
              <v:shape style="position:absolute;left:8906;top:10102;width:50;height:50" coordorigin="8906,10102" coordsize="50,50" path="m8906,10152l8957,10102,8957,10102e" filled="f" stroked="t" strokeweight=".36pt" strokecolor="#0000FF">
                <v:path arrowok="t"/>
              </v:shape>
            </v:group>
            <v:group style="position:absolute;left:8957;top:10102;width:29;height:22" coordorigin="8957,10102" coordsize="29,22">
              <v:shape style="position:absolute;left:8957;top:10102;width:29;height:22" coordorigin="8957,10102" coordsize="29,22" path="m8957,10102l8986,10123,8986,10123e" filled="f" stroked="t" strokeweight=".36pt" strokecolor="#0000FF">
                <v:path arrowok="t"/>
              </v:shape>
            </v:group>
            <v:group style="position:absolute;left:2563;top:4363;width:2;height:79" coordorigin="2563,4363" coordsize="2,79">
              <v:shape style="position:absolute;left:2563;top:4363;width:2;height:79" coordorigin="2563,4363" coordsize="0,79" path="m2563,4363l2563,4442e" filled="f" stroked="t" strokeweight=".36pt" strokecolor="#FF0000">
                <v:path arrowok="t"/>
              </v:shape>
            </v:group>
            <v:group style="position:absolute;left:2542;top:4334;width:22;height:29" coordorigin="2542,4334" coordsize="22,29">
              <v:shape style="position:absolute;left:2542;top:4334;width:22;height:29" coordorigin="2542,4334" coordsize="22,29" path="m2563,4363l2542,4334,2542,4334e" filled="f" stroked="t" strokeweight=".36pt" strokecolor="#0000FF">
                <v:path arrowok="t"/>
              </v:shape>
            </v:group>
            <v:group style="position:absolute;left:2542;top:4284;width:50;height:50" coordorigin="2542,4284" coordsize="50,50">
              <v:shape style="position:absolute;left:2542;top:4284;width:50;height:50" coordorigin="2542,4284" coordsize="50,50" path="m2542,4334l2592,4284,2592,4284e" filled="f" stroked="t" strokeweight=".36pt" strokecolor="#0000FF">
                <v:path arrowok="t"/>
              </v:shape>
            </v:group>
            <v:group style="position:absolute;left:2542;top:4234;width:50;height:50" coordorigin="2542,4234" coordsize="50,50">
              <v:shape style="position:absolute;left:2542;top:4234;width:50;height:50" coordorigin="2542,4234" coordsize="50,50" path="m2592,4284l2542,4234,2542,4234e" filled="f" stroked="t" strokeweight=".36pt" strokecolor="#0000FF">
                <v:path arrowok="t"/>
              </v:shape>
            </v:group>
            <v:group style="position:absolute;left:2542;top:4190;width:50;height:43" coordorigin="2542,4190" coordsize="50,43">
              <v:shape style="position:absolute;left:2542;top:4190;width:50;height:43" coordorigin="2542,4190" coordsize="50,43" path="m2542,4234l2592,4190,2592,4190e" filled="f" stroked="t" strokeweight=".36pt" strokecolor="#0000FF">
                <v:path arrowok="t"/>
              </v:shape>
            </v:group>
            <v:group style="position:absolute;left:2542;top:4140;width:50;height:50" coordorigin="2542,4140" coordsize="50,50">
              <v:shape style="position:absolute;left:2542;top:4140;width:50;height:50" coordorigin="2542,4140" coordsize="50,50" path="m2592,4190l2542,4140,2542,4140e" filled="f" stroked="t" strokeweight=".36pt" strokecolor="#0000FF">
                <v:path arrowok="t"/>
              </v:shape>
            </v:group>
            <v:group style="position:absolute;left:2542;top:4111;width:22;height:29" coordorigin="2542,4111" coordsize="22,29">
              <v:shape style="position:absolute;left:2542;top:4111;width:22;height:29" coordorigin="2542,4111" coordsize="22,29" path="m2542,4140l2563,4111,2563,4111e" filled="f" stroked="t" strokeweight=".36pt" strokecolor="#0000FF">
                <v:path arrowok="t"/>
              </v:shape>
            </v:group>
            <v:group style="position:absolute;left:5026;top:3290;width:94;height:2" coordorigin="5026,3290" coordsize="94,2">
              <v:shape style="position:absolute;left:5026;top:3290;width:94;height:2" coordorigin="5026,3290" coordsize="94,0" path="m5119,3290l5026,3290e" filled="f" stroked="t" strokeweight=".36pt" strokecolor="#FF0000">
                <v:path arrowok="t"/>
              </v:shape>
            </v:group>
            <v:group style="position:absolute;left:5465;top:3290;width:94;height:2" coordorigin="5465,3290" coordsize="94,2">
              <v:shape style="position:absolute;left:5465;top:3290;width:94;height:2" coordorigin="5465,3290" coordsize="94,0" path="m5465,3290l5558,3290e" filled="f" stroked="t" strokeweight=".36pt" strokecolor="#FF0000">
                <v:path arrowok="t"/>
              </v:shape>
            </v:group>
            <v:group style="position:absolute;left:5119;top:3248;width:43;height:42" coordorigin="5119,3248" coordsize="43,42">
              <v:shape style="position:absolute;left:5119;top:3248;width:43;height:42" coordorigin="5119,3248" coordsize="43,42" path="m5162,3248l5142,3250,5126,3262,5119,3281,5119,3286,5120,3290e" filled="f" stroked="t" strokeweight=".36pt" strokecolor="#0000FF">
                <v:path arrowok="t"/>
              </v:shape>
            </v:group>
            <v:group style="position:absolute;left:5175;top:3253;width:16;height:35" coordorigin="5175,3253" coordsize="16,35">
              <v:shape style="position:absolute;left:5175;top:3253;width:16;height:35" coordorigin="5175,3253" coordsize="16,35" path="m5191,3288l5188,3268,5175,3253e" filled="f" stroked="t" strokeweight=".36pt" strokecolor="#0000FF">
                <v:path arrowok="t"/>
              </v:shape>
            </v:group>
            <v:group style="position:absolute;left:5205;top:3248;width:43;height:42" coordorigin="5205,3248" coordsize="43,42">
              <v:shape style="position:absolute;left:5205;top:3248;width:43;height:42" coordorigin="5205,3248" coordsize="43,42" path="m5249,3248l5229,3250,5213,3262,5205,3281,5205,3286,5206,3290e" filled="f" stroked="t" strokeweight=".36pt" strokecolor="#0000FF">
                <v:path arrowok="t"/>
              </v:shape>
            </v:group>
            <v:group style="position:absolute;left:5261;top:3253;width:16;height:35" coordorigin="5261,3253" coordsize="16,35">
              <v:shape style="position:absolute;left:5261;top:3253;width:16;height:35" coordorigin="5261,3253" coordsize="16,35" path="m5277,3288l5274,3268,5261,3253e" filled="f" stroked="t" strokeweight=".36pt" strokecolor="#0000FF">
                <v:path arrowok="t"/>
              </v:shape>
            </v:group>
            <v:group style="position:absolute;left:5292;top:3248;width:43;height:42" coordorigin="5292,3248" coordsize="43,42">
              <v:shape style="position:absolute;left:5292;top:3248;width:43;height:42" coordorigin="5292,3248" coordsize="43,42" path="m5335,3248l5315,3250,5299,3262,5292,3281,5292,3286,5293,3290e" filled="f" stroked="t" strokeweight=".36pt" strokecolor="#0000FF">
                <v:path arrowok="t"/>
              </v:shape>
            </v:group>
            <v:group style="position:absolute;left:5347;top:3253;width:16;height:35" coordorigin="5347,3253" coordsize="16,35">
              <v:shape style="position:absolute;left:5347;top:3253;width:16;height:35" coordorigin="5347,3253" coordsize="16,35" path="m5364,3288l5361,3268,5347,3253e" filled="f" stroked="t" strokeweight=".36pt" strokecolor="#0000FF">
                <v:path arrowok="t"/>
              </v:shape>
            </v:group>
            <v:group style="position:absolute;left:5378;top:3248;width:43;height:42" coordorigin="5378,3248" coordsize="43,42">
              <v:shape style="position:absolute;left:5378;top:3248;width:43;height:42" coordorigin="5378,3248" coordsize="43,42" path="m5421,3248l5401,3250,5386,3262,5378,3281,5378,3286,5379,3290e" filled="f" stroked="t" strokeweight=".36pt" strokecolor="#0000FF">
                <v:path arrowok="t"/>
              </v:shape>
            </v:group>
            <v:group style="position:absolute;left:5434;top:3253;width:16;height:35" coordorigin="5434,3253" coordsize="16,35">
              <v:shape style="position:absolute;left:5434;top:3253;width:16;height:35" coordorigin="5434,3253" coordsize="16,35" path="m5450,3288l5447,3268,5434,3253e" filled="f" stroked="t" strokeweight=".36pt" strokecolor="#0000FF">
                <v:path arrowok="t"/>
              </v:shape>
            </v:group>
            <v:group style="position:absolute;left:13183;top:10440;width:29;height:22" coordorigin="13183,10440" coordsize="29,22">
              <v:shape style="position:absolute;left:13183;top:10440;width:29;height:22" coordorigin="13183,10440" coordsize="29,22" path="m13205,10462l13190,10462,13183,10447,13190,10440,13205,10440,13212,10447,13205,10462xe" filled="t" fillcolor="#FF00FF" stroked="f">
                <v:path arrowok="t"/>
                <v:fill type="solid"/>
              </v:shape>
            </v:group>
            <v:group style="position:absolute;left:13183;top:10440;width:29;height:22" coordorigin="13183,10440" coordsize="29,22">
              <v:shape style="position:absolute;left:13183;top:10440;width:29;height:22" coordorigin="13183,10440" coordsize="29,22" path="m13183,10447l13190,10440,13198,10440,13205,10440,13212,10447,13205,10462,13198,10462,13190,10462,13183,10447e" filled="f" stroked="t" strokeweight=".36pt" strokecolor="#FF00FF">
                <v:path arrowok="t"/>
              </v:shape>
            </v:group>
            <v:group style="position:absolute;left:2477;top:6833;width:792;height:2" coordorigin="2477,6833" coordsize="792,2">
              <v:shape style="position:absolute;left:2477;top:6833;width:792;height:2" coordorigin="2477,6833" coordsize="792,0" path="m3269,6833l2477,6833,2477,6833e" filled="f" stroked="t" strokeweight=".36pt" strokecolor="#800040">
                <v:path arrowok="t"/>
              </v:shape>
            </v:group>
            <v:group style="position:absolute;left:13813;top:8932;width:7;height:2" coordorigin="13813,8932" coordsize="7,2">
              <v:shape style="position:absolute;left:13813;top:8932;width:7;height:2" coordorigin="13813,8932" coordsize="7,0" path="m13813,8932l13820,8932e" filled="f" stroked="t" strokeweight="3.96pt" strokecolor="#800040">
                <v:path arrowok="t"/>
              </v:shape>
            </v:group>
            <v:group style="position:absolute;left:2743;top:6912;width:526;height:2" coordorigin="2743,6912" coordsize="526,2">
              <v:shape style="position:absolute;left:2743;top:6912;width:526;height:2" coordorigin="2743,6912" coordsize="526,0" path="m3269,6912l2743,6912,2743,6912e" filled="f" stroked="t" strokeweight=".36pt" strokecolor="#800040">
                <v:path arrowok="t"/>
              </v:shape>
            </v:group>
            <v:group style="position:absolute;left:10915;top:10123;width:94;height:2" coordorigin="10915,10123" coordsize="94,2">
              <v:shape style="position:absolute;left:10915;top:10123;width:94;height:2" coordorigin="10915,10123" coordsize="94,0" path="m11009,10123l10915,10123e" filled="f" stroked="t" strokeweight=".36pt" strokecolor="#FF0000">
                <v:path arrowok="t"/>
              </v:shape>
            </v:group>
            <v:group style="position:absolute;left:11268;top:10123;width:86;height:2" coordorigin="11268,10123" coordsize="86,2">
              <v:shape style="position:absolute;left:11268;top:10123;width:86;height:2" coordorigin="11268,10123" coordsize="86,0" path="m11268,10123l11354,10123e" filled="f" stroked="t" strokeweight=".36pt" strokecolor="#FF0000">
                <v:path arrowok="t"/>
              </v:shape>
            </v:group>
            <v:group style="position:absolute;left:11009;top:10102;width:22;height:22" coordorigin="11009,10102" coordsize="22,22">
              <v:shape style="position:absolute;left:11009;top:10102;width:22;height:22" coordorigin="11009,10102" coordsize="22,22" path="m11009,10123l11030,10102,11030,10102e" filled="f" stroked="t" strokeweight=".36pt" strokecolor="#0000FF">
                <v:path arrowok="t"/>
              </v:shape>
            </v:group>
            <v:group style="position:absolute;left:11030;top:10102;width:58;height:50" coordorigin="11030,10102" coordsize="58,50">
              <v:shape style="position:absolute;left:11030;top:10102;width:58;height:50" coordorigin="11030,10102" coordsize="58,50" path="m11030,10102l11088,10152,11088,10152e" filled="f" stroked="t" strokeweight=".36pt" strokecolor="#0000FF">
                <v:path arrowok="t"/>
              </v:shape>
            </v:group>
            <v:group style="position:absolute;left:11088;top:10102;width:50;height:50" coordorigin="11088,10102" coordsize="50,50">
              <v:shape style="position:absolute;left:11088;top:10102;width:50;height:50" coordorigin="11088,10102" coordsize="50,50" path="m11088,10152l11138,10102,11138,10102e" filled="f" stroked="t" strokeweight=".36pt" strokecolor="#0000FF">
                <v:path arrowok="t"/>
              </v:shape>
            </v:group>
            <v:group style="position:absolute;left:11138;top:10102;width:50;height:50" coordorigin="11138,10102" coordsize="50,50">
              <v:shape style="position:absolute;left:11138;top:10102;width:50;height:50" coordorigin="11138,10102" coordsize="50,50" path="m11138,10102l11189,10152,11189,10152e" filled="f" stroked="t" strokeweight=".36pt" strokecolor="#0000FF">
                <v:path arrowok="t"/>
              </v:shape>
            </v:group>
            <v:group style="position:absolute;left:11189;top:10102;width:58;height:50" coordorigin="11189,10102" coordsize="58,50">
              <v:shape style="position:absolute;left:11189;top:10102;width:58;height:50" coordorigin="11189,10102" coordsize="58,50" path="m11189,10152l11246,10102,11246,10102e" filled="f" stroked="t" strokeweight=".36pt" strokecolor="#0000FF">
                <v:path arrowok="t"/>
              </v:shape>
            </v:group>
            <v:group style="position:absolute;left:11246;top:10102;width:22;height:22" coordorigin="11246,10102" coordsize="22,22">
              <v:shape style="position:absolute;left:11246;top:10102;width:22;height:22" coordorigin="11246,10102" coordsize="22,22" path="m11246,10102l11268,10123,11268,10123e" filled="f" stroked="t" strokeweight=".36pt" strokecolor="#0000FF">
                <v:path arrowok="t"/>
              </v:shape>
            </v:group>
            <v:group style="position:absolute;left:6084;top:6912;width:86;height:2" coordorigin="6084,6912" coordsize="86,2">
              <v:shape style="position:absolute;left:6084;top:6912;width:86;height:2" coordorigin="6084,6912" coordsize="86,0" path="m6084,6912l6170,6912e" filled="f" stroked="t" strokeweight=".36pt" strokecolor="#FF0000">
                <v:path arrowok="t"/>
              </v:shape>
            </v:group>
            <v:group style="position:absolute;left:5731;top:6912;width:86;height:2" coordorigin="5731,6912" coordsize="86,2">
              <v:shape style="position:absolute;left:5731;top:6912;width:86;height:2" coordorigin="5731,6912" coordsize="86,0" path="m5818,6912l5731,6912e" filled="f" stroked="t" strokeweight=".36pt" strokecolor="#FF0000">
                <v:path arrowok="t"/>
              </v:shape>
            </v:group>
            <v:group style="position:absolute;left:6055;top:6912;width:29;height:29" coordorigin="6055,6912" coordsize="29,29">
              <v:shape style="position:absolute;left:6055;top:6912;width:29;height:29" coordorigin="6055,6912" coordsize="29,29" path="m6084,6912l6055,6941,6055,6941e" filled="f" stroked="t" strokeweight=".36pt" strokecolor="#0000FF">
                <v:path arrowok="t"/>
              </v:shape>
            </v:group>
            <v:group style="position:absolute;left:6005;top:6890;width:50;height:50" coordorigin="6005,6890" coordsize="50,50">
              <v:shape style="position:absolute;left:6005;top:6890;width:50;height:50" coordorigin="6005,6890" coordsize="50,50" path="m6055,6941l6005,6890,6005,6890e" filled="f" stroked="t" strokeweight=".36pt" strokecolor="#0000FF">
                <v:path arrowok="t"/>
              </v:shape>
            </v:group>
            <v:group style="position:absolute;left:5954;top:6890;width:50;height:50" coordorigin="5954,6890" coordsize="50,50">
              <v:shape style="position:absolute;left:5954;top:6890;width:50;height:50" coordorigin="5954,6890" coordsize="50,50" path="m6005,6890l5954,6941,5954,6941e" filled="f" stroked="t" strokeweight=".36pt" strokecolor="#0000FF">
                <v:path arrowok="t"/>
              </v:shape>
            </v:group>
            <v:group style="position:absolute;left:5897;top:6890;width:58;height:50" coordorigin="5897,6890" coordsize="58,50">
              <v:shape style="position:absolute;left:5897;top:6890;width:58;height:50" coordorigin="5897,6890" coordsize="58,50" path="m5954,6941l5897,6890,5897,6890e" filled="f" stroked="t" strokeweight=".36pt" strokecolor="#0000FF">
                <v:path arrowok="t"/>
              </v:shape>
            </v:group>
            <v:group style="position:absolute;left:5846;top:6890;width:50;height:50" coordorigin="5846,6890" coordsize="50,50">
              <v:shape style="position:absolute;left:5846;top:6890;width:50;height:50" coordorigin="5846,6890" coordsize="50,50" path="m5897,6890l5846,6941,5846,6941e" filled="f" stroked="t" strokeweight=".36pt" strokecolor="#0000FF">
                <v:path arrowok="t"/>
              </v:shape>
            </v:group>
            <v:group style="position:absolute;left:5818;top:6912;width:29;height:29" coordorigin="5818,6912" coordsize="29,29">
              <v:shape style="position:absolute;left:5818;top:6912;width:29;height:29" coordorigin="5818,6912" coordsize="29,29" path="m5846,6941l5818,6912,5818,6912e" filled="f" stroked="t" strokeweight=".36pt" strokecolor="#0000FF">
                <v:path arrowok="t"/>
              </v:shape>
            </v:group>
            <v:group style="position:absolute;left:4673;top:6912;width:1058;height:2" coordorigin="4673,6912" coordsize="1058,2">
              <v:shape style="position:absolute;left:4673;top:6912;width:1058;height:2" coordorigin="4673,6912" coordsize="1058,0" path="m5731,6912l4673,6912,4673,6912e" filled="f" stroked="t" strokeweight=".36pt" strokecolor="#800040">
                <v:path arrowok="t"/>
              </v:shape>
            </v:group>
            <v:group style="position:absolute;left:6170;top:6912;width:266;height:2" coordorigin="6170,6912" coordsize="266,2">
              <v:shape style="position:absolute;left:6170;top:6912;width:266;height:2" coordorigin="6170,6912" coordsize="266,0" path="m6437,6912l6170,6912,6170,6912e" filled="f" stroked="t" strokeweight=".36pt" strokecolor="#800040">
                <v:path arrowok="t"/>
              </v:shape>
            </v:group>
            <v:group style="position:absolute;left:1598;top:6833;width:439;height:2" coordorigin="1598,6833" coordsize="439,2">
              <v:shape style="position:absolute;left:1598;top:6833;width:439;height:2" coordorigin="1598,6833" coordsize="439,0" path="m2038,6833l1598,6833,1598,6833e" filled="f" stroked="t" strokeweight=".36pt" strokecolor="#800040">
                <v:path arrowok="t"/>
              </v:shape>
            </v:group>
            <v:group style="position:absolute;left:13205;top:10123;width:86;height:2" coordorigin="13205,10123" coordsize="86,2">
              <v:shape style="position:absolute;left:13205;top:10123;width:86;height:2" coordorigin="13205,10123" coordsize="86,0" path="m13291,10123l13205,10123e" filled="f" stroked="t" strokeweight=".36pt" strokecolor="#FF0000">
                <v:path arrowok="t"/>
              </v:shape>
            </v:group>
            <v:group style="position:absolute;left:13558;top:10123;width:86;height:2" coordorigin="13558,10123" coordsize="86,2">
              <v:shape style="position:absolute;left:13558;top:10123;width:86;height:2" coordorigin="13558,10123" coordsize="86,0" path="m13558,10123l13644,10123e" filled="f" stroked="t" strokeweight=".36pt" strokecolor="#FF0000">
                <v:path arrowok="t"/>
              </v:shape>
            </v:group>
            <v:group style="position:absolute;left:13291;top:10102;width:29;height:22" coordorigin="13291,10102" coordsize="29,22">
              <v:shape style="position:absolute;left:13291;top:10102;width:29;height:22" coordorigin="13291,10102" coordsize="29,22" path="m13291,10123l13320,10102,13320,10102e" filled="f" stroked="t" strokeweight=".36pt" strokecolor="#0000FF">
                <v:path arrowok="t"/>
              </v:shape>
            </v:group>
            <v:group style="position:absolute;left:13320;top:10102;width:50;height:50" coordorigin="13320,10102" coordsize="50,50">
              <v:shape style="position:absolute;left:13320;top:10102;width:50;height:50" coordorigin="13320,10102" coordsize="50,50" path="m13320,10102l13370,10152,13370,10152e" filled="f" stroked="t" strokeweight=".36pt" strokecolor="#0000FF">
                <v:path arrowok="t"/>
              </v:shape>
            </v:group>
            <v:group style="position:absolute;left:13370;top:10102;width:50;height:50" coordorigin="13370,10102" coordsize="50,50">
              <v:shape style="position:absolute;left:13370;top:10102;width:50;height:50" coordorigin="13370,10102" coordsize="50,50" path="m13370,10152l13421,10102,13421,10102e" filled="f" stroked="t" strokeweight=".36pt" strokecolor="#0000FF">
                <v:path arrowok="t"/>
              </v:shape>
            </v:group>
            <v:group style="position:absolute;left:13421;top:10102;width:58;height:50" coordorigin="13421,10102" coordsize="58,50">
              <v:shape style="position:absolute;left:13421;top:10102;width:58;height:50" coordorigin="13421,10102" coordsize="58,50" path="m13421,10102l13478,10152,13478,10152e" filled="f" stroked="t" strokeweight=".36pt" strokecolor="#0000FF">
                <v:path arrowok="t"/>
              </v:shape>
            </v:group>
            <v:group style="position:absolute;left:13478;top:10102;width:50;height:50" coordorigin="13478,10102" coordsize="50,50">
              <v:shape style="position:absolute;left:13478;top:10102;width:50;height:50" coordorigin="13478,10102" coordsize="50,50" path="m13478,10152l13529,10102,13529,10102e" filled="f" stroked="t" strokeweight=".36pt" strokecolor="#0000FF">
                <v:path arrowok="t"/>
              </v:shape>
            </v:group>
            <v:group style="position:absolute;left:13529;top:10102;width:29;height:22" coordorigin="13529,10102" coordsize="29,22">
              <v:shape style="position:absolute;left:13529;top:10102;width:29;height:22" coordorigin="13529,10102" coordsize="29,22" path="m13529,10102l13558,10123,13558,10123e" filled="f" stroked="t" strokeweight=".36pt" strokecolor="#0000FF">
                <v:path arrowok="t"/>
              </v:shape>
            </v:group>
            <v:group style="position:absolute;left:7927;top:9382;width:2;height:86" coordorigin="7927,9382" coordsize="2,86">
              <v:shape style="position:absolute;left:7927;top:9382;width:2;height:86" coordorigin="7927,9382" coordsize="0,86" path="m7927,9382l7927,9468e" filled="f" stroked="t" strokeweight=".36pt" strokecolor="#FF0000">
                <v:path arrowok="t"/>
              </v:shape>
            </v:group>
            <v:group style="position:absolute;left:7927;top:9216;width:2;height:86" coordorigin="7927,9216" coordsize="2,86">
              <v:shape style="position:absolute;left:7927;top:9216;width:2;height:86" coordorigin="7927,9216" coordsize="0,86" path="m7927,9302l7927,9216e" filled="f" stroked="t" strokeweight=".36pt" strokecolor="#FF0000">
                <v:path arrowok="t"/>
              </v:shape>
            </v:group>
            <v:group style="position:absolute;left:7884;top:9360;width:86;height:2" coordorigin="7884,9360" coordsize="86,2">
              <v:shape style="position:absolute;left:7884;top:9360;width:86;height:2" coordorigin="7884,9360" coordsize="86,0" path="m7884,9360l7970,9360,7970,9360e" filled="f" stroked="t" strokeweight=".36pt" strokecolor="#0000FF">
                <v:path arrowok="t"/>
              </v:shape>
            </v:group>
            <v:group style="position:absolute;left:7884;top:9324;width:86;height:2" coordorigin="7884,9324" coordsize="86,2">
              <v:shape style="position:absolute;left:7884;top:9324;width:86;height:2" coordorigin="7884,9324" coordsize="86,0" path="m7884,9324l7970,9324,7970,9324e" filled="f" stroked="t" strokeweight=".36pt" strokecolor="#0000FF">
                <v:path arrowok="t"/>
              </v:shape>
            </v:group>
            <v:group style="position:absolute;left:7924;top:9313;width:7;height:2" coordorigin="7924,9313" coordsize="7,2">
              <v:shape style="position:absolute;left:7924;top:9313;width:7;height:2" coordorigin="7924,9313" coordsize="7,0" path="m7924,9313l7931,9313e" filled="f" stroked="t" strokeweight="1.08pt" strokecolor="#0000FF">
                <v:path arrowok="t"/>
              </v:shape>
            </v:group>
            <v:group style="position:absolute;left:7924;top:9371;width:7;height:2" coordorigin="7924,9371" coordsize="7,2">
              <v:shape style="position:absolute;left:7924;top:9371;width:7;height:2" coordorigin="7924,9371" coordsize="7,0" path="m7924,9371l7931,9371e" filled="f" stroked="t" strokeweight="1.08pt" strokecolor="#0000FF">
                <v:path arrowok="t"/>
              </v:shape>
            </v:group>
            <v:group style="position:absolute;left:7927;top:8971;width:2;height:245" coordorigin="7927,8971" coordsize="2,245">
              <v:shape style="position:absolute;left:7927;top:8971;width:2;height:245" coordorigin="7927,8971" coordsize="0,245" path="m7927,9216l7927,8971,7927,8971e" filled="f" stroked="t" strokeweight=".36pt" strokecolor="#800040">
                <v:path arrowok="t"/>
              </v:shape>
            </v:group>
            <v:group style="position:absolute;left:12326;top:3535;width:2;height:86" coordorigin="12326,3535" coordsize="2,86">
              <v:shape style="position:absolute;left:12326;top:3535;width:2;height:86" coordorigin="12326,3535" coordsize="0,86" path="m12326,3622l12326,3535e" filled="f" stroked="t" strokeweight=".36pt" strokecolor="#FF0000">
                <v:path arrowok="t"/>
              </v:shape>
            </v:group>
            <v:group style="position:absolute;left:12326;top:3701;width:2;height:86" coordorigin="12326,3701" coordsize="2,86">
              <v:shape style="position:absolute;left:12326;top:3701;width:2;height:86" coordorigin="12326,3701" coordsize="0,86" path="m12326,3701l12326,3787e" filled="f" stroked="t" strokeweight=".36pt" strokecolor="#FF0000">
                <v:path arrowok="t"/>
              </v:shape>
            </v:group>
            <v:group style="position:absolute;left:12323;top:3676;width:7;height:2" coordorigin="12323,3676" coordsize="7,2">
              <v:shape style="position:absolute;left:12323;top:3676;width:7;height:2" coordorigin="12323,3676" coordsize="7,0" path="m12323,3676l12330,3676e" filled="f" stroked="t" strokeweight="2.52pt" strokecolor="#0000FF">
                <v:path arrowok="t"/>
              </v:shape>
            </v:group>
            <v:group style="position:absolute;left:12240;top:3622;width:173;height:2" coordorigin="12240,3622" coordsize="173,2">
              <v:shape style="position:absolute;left:12240;top:3622;width:173;height:2" coordorigin="12240,3622" coordsize="173,0" path="m12240,3622l12413,3622,12413,3622e" filled="f" stroked="t" strokeweight=".36pt" strokecolor="#0000FF">
                <v:path arrowok="t"/>
              </v:shape>
            </v:group>
            <v:group style="position:absolute;left:12339;top:3652;width:73;height:33" coordorigin="12339,3652" coordsize="73,33">
              <v:shape style="position:absolute;left:12339;top:3652;width:73;height:33" coordorigin="12339,3652" coordsize="73,33" path="m12412,3685l12396,3673,12378,3663,12359,3656,12339,3652e" filled="f" stroked="t" strokeweight=".363436pt" strokecolor="#0000FF">
                <v:path arrowok="t"/>
              </v:shape>
            </v:group>
            <v:group style="position:absolute;left:12249;top:3651;width:78;height:18" coordorigin="12249,3651" coordsize="78,18">
              <v:shape style="position:absolute;left:12249;top:3651;width:78;height:18" coordorigin="12249,3651" coordsize="78,18" path="m12327,3651l12306,3651,12286,3654,12267,3660,12249,3669e" filled="f" stroked="t" strokeweight=".36103pt" strokecolor="#0000FF">
                <v:path arrowok="t"/>
              </v:shape>
            </v:group>
            <v:group style="position:absolute;left:6959;top:8932;width:7;height:2" coordorigin="6959,8932" coordsize="7,2">
              <v:shape style="position:absolute;left:6959;top:8932;width:7;height:2" coordorigin="6959,8932" coordsize="7,0" path="m6959,8932l6966,8932e" filled="f" stroked="t" strokeweight="3.96pt" strokecolor="#800040">
                <v:path arrowok="t"/>
              </v:shape>
            </v:group>
            <v:group style="position:absolute;left:6962;top:8971;width:965;height:2" coordorigin="6962,8971" coordsize="965,2">
              <v:shape style="position:absolute;left:6962;top:8971;width:965;height:2" coordorigin="6962,8971" coordsize="965,0" path="m7927,8971l6962,8971,6962,8971e" filled="f" stroked="t" strokeweight=".36pt" strokecolor="#800040">
                <v:path arrowok="t"/>
              </v:shape>
            </v:group>
            <v:group style="position:absolute;left:6941;top:8957;width:29;height:22" coordorigin="6941,8957" coordsize="29,22">
              <v:shape style="position:absolute;left:6941;top:8957;width:29;height:22" coordorigin="6941,8957" coordsize="29,22" path="m6962,8978l6948,8978,6941,8964,6948,8957,6962,8957,6970,8964,6962,8978xe" filled="t" fillcolor="#FF00FF" stroked="f">
                <v:path arrowok="t"/>
                <v:fill type="solid"/>
              </v:shape>
            </v:group>
            <v:group style="position:absolute;left:6941;top:8957;width:29;height:22" coordorigin="6941,8957" coordsize="29,22">
              <v:shape style="position:absolute;left:6941;top:8957;width:29;height:22" coordorigin="6941,8957" coordsize="29,22" path="m6941,8964l6948,8957,6955,8957,6962,8957,6970,8964,6962,8978,6955,8978,6948,8978,6941,8964e" filled="f" stroked="t" strokeweight=".36pt" strokecolor="#FF00FF">
                <v:path arrowok="t"/>
              </v:shape>
            </v:group>
            <v:group style="position:absolute;left:4586;top:9050;width:2;height:86" coordorigin="4586,9050" coordsize="2,86">
              <v:shape style="position:absolute;left:4586;top:9050;width:2;height:86" coordorigin="4586,9050" coordsize="0,86" path="m4586,9137l4586,9050e" filled="f" stroked="t" strokeweight=".36pt" strokecolor="#FF0000">
                <v:path arrowok="t"/>
              </v:shape>
            </v:group>
            <v:group style="position:absolute;left:4529;top:9216;width:122;height:2" coordorigin="4529,9216" coordsize="122,2">
              <v:shape style="position:absolute;left:4529;top:9216;width:122;height:2" coordorigin="4529,9216" coordsize="122,0" path="m4529,9216l4651,9216,4651,9216e" filled="f" stroked="t" strokeweight=".36pt" strokecolor="#0000FF">
                <v:path arrowok="t"/>
              </v:shape>
            </v:group>
            <v:group style="position:absolute;left:4583;top:9342;width:7;height:2" coordorigin="4583,9342" coordsize="7,2">
              <v:shape style="position:absolute;left:4583;top:9342;width:7;height:2" coordorigin="4583,9342" coordsize="7,0" path="m4583,9342l4590,9342e" filled="f" stroked="t" strokeweight="3.96pt" strokecolor="#0000FF">
                <v:path arrowok="t"/>
              </v:shape>
            </v:group>
            <v:group style="position:absolute;left:4583;top:9176;width:7;height:2" coordorigin="4583,9176" coordsize="7,2">
              <v:shape style="position:absolute;left:4583;top:9176;width:7;height:2" coordorigin="4583,9176" coordsize="7,0" path="m4583,9176l4590,9176e" filled="f" stroked="t" strokeweight="3.96pt" strokecolor="#0000FF">
                <v:path arrowok="t"/>
              </v:shape>
            </v:group>
            <v:group style="position:absolute;left:4529;top:9216;width:122;height:86" coordorigin="4529,9216" coordsize="122,86">
              <v:shape style="position:absolute;left:4529;top:9216;width:122;height:86" coordorigin="4529,9216" coordsize="122,86" path="m4651,9302l4529,9302,4586,9216,4651,9302xe" filled="t" fillcolor="#0000FF" stroked="f">
                <v:path arrowok="t"/>
                <v:fill type="solid"/>
              </v:shape>
            </v:group>
            <v:group style="position:absolute;left:4529;top:9216;width:122;height:86" coordorigin="4529,9216" coordsize="122,86">
              <v:shape style="position:absolute;left:4529;top:9216;width:122;height:86" coordorigin="4529,9216" coordsize="122,86" path="m4586,9216l4651,9302,4529,9302,4586,9216xe" filled="f" stroked="t" strokeweight=".36pt" strokecolor="#0000FF">
                <v:path arrowok="t"/>
              </v:shape>
            </v:group>
            <v:group style="position:absolute;left:1598;top:6833;width:2;height:166" coordorigin="1598,6833" coordsize="2,166">
              <v:shape style="position:absolute;left:1598;top:6833;width:2;height:166" coordorigin="1598,6833" coordsize="0,166" path="m1598,6998l1598,6833,1598,6833e" filled="f" stroked="t" strokeweight=".36pt" strokecolor="#800040">
                <v:path arrowok="t"/>
              </v:shape>
            </v:group>
            <v:group style="position:absolute;left:2038;top:5839;width:86;height:2" coordorigin="2038,5839" coordsize="86,2">
              <v:shape style="position:absolute;left:2038;top:5839;width:86;height:2" coordorigin="2038,5839" coordsize="86,0" path="m2038,5839l2124,5839e" filled="f" stroked="t" strokeweight=".36pt" strokecolor="#FF0000">
                <v:path arrowok="t"/>
              </v:shape>
            </v:group>
            <v:group style="position:absolute;left:1685;top:5839;width:94;height:2" coordorigin="1685,5839" coordsize="94,2">
              <v:shape style="position:absolute;left:1685;top:5839;width:94;height:2" coordorigin="1685,5839" coordsize="94,0" path="m1778,5839l1685,5839e" filled="f" stroked="t" strokeweight=".36pt" strokecolor="#FF0000">
                <v:path arrowok="t"/>
              </v:shape>
            </v:group>
            <v:group style="position:absolute;left:2016;top:5839;width:22;height:29" coordorigin="2016,5839" coordsize="22,29">
              <v:shape style="position:absolute;left:2016;top:5839;width:22;height:29" coordorigin="2016,5839" coordsize="22,29" path="m2038,5839l2016,5868,2016,5868e" filled="f" stroked="t" strokeweight=".36pt" strokecolor="#0000FF">
                <v:path arrowok="t"/>
              </v:shape>
            </v:group>
            <v:group style="position:absolute;left:1958;top:5818;width:58;height:50" coordorigin="1958,5818" coordsize="58,50">
              <v:shape style="position:absolute;left:1958;top:5818;width:58;height:50" coordorigin="1958,5818" coordsize="58,50" path="m2016,5868l1958,5818,1958,5818e" filled="f" stroked="t" strokeweight=".36pt" strokecolor="#0000FF">
                <v:path arrowok="t"/>
              </v:shape>
            </v:group>
            <v:group style="position:absolute;left:1908;top:5818;width:50;height:50" coordorigin="1908,5818" coordsize="50,50">
              <v:shape style="position:absolute;left:1908;top:5818;width:50;height:50" coordorigin="1908,5818" coordsize="50,50" path="m1958,5818l1908,5868,1908,5868e" filled="f" stroked="t" strokeweight=".36pt" strokecolor="#0000FF">
                <v:path arrowok="t"/>
              </v:shape>
            </v:group>
            <v:group style="position:absolute;left:1858;top:5818;width:50;height:50" coordorigin="1858,5818" coordsize="50,50">
              <v:shape style="position:absolute;left:1858;top:5818;width:50;height:50" coordorigin="1858,5818" coordsize="50,50" path="m1908,5868l1858,5818,1858,5818e" filled="f" stroked="t" strokeweight=".36pt" strokecolor="#0000FF">
                <v:path arrowok="t"/>
              </v:shape>
            </v:group>
            <v:group style="position:absolute;left:1800;top:5818;width:58;height:50" coordorigin="1800,5818" coordsize="58,50">
              <v:shape style="position:absolute;left:1800;top:5818;width:58;height:50" coordorigin="1800,5818" coordsize="58,50" path="m1858,5818l1800,5868,1800,5868e" filled="f" stroked="t" strokeweight=".36pt" strokecolor="#0000FF">
                <v:path arrowok="t"/>
              </v:shape>
            </v:group>
            <v:group style="position:absolute;left:1778;top:5839;width:22;height:29" coordorigin="1778,5839" coordsize="22,29">
              <v:shape style="position:absolute;left:1778;top:5839;width:22;height:29" coordorigin="1778,5839" coordsize="22,29" path="m1800,5868l1778,5839,1778,5839e" filled="f" stroked="t" strokeweight=".36pt" strokecolor="#0000FF">
                <v:path arrowok="t"/>
              </v:shape>
            </v:group>
            <v:group style="position:absolute;left:4673;top:6833;width:886;height:2" coordorigin="4673,6833" coordsize="886,2">
              <v:shape style="position:absolute;left:4673;top:6833;width:886;height:2" coordorigin="4673,6833" coordsize="886,0" path="m5558,6833l4673,6833,4673,6833e" filled="f" stroked="t" strokeweight=".36pt" strokecolor="#800040">
                <v:path arrowok="t"/>
              </v:shape>
            </v:group>
            <v:group style="position:absolute;left:1778;top:3946;width:86;height:2" coordorigin="1778,3946" coordsize="86,2">
              <v:shape style="position:absolute;left:1778;top:3946;width:86;height:2" coordorigin="1778,3946" coordsize="86,0" path="m1865,3946l1778,3946e" filled="f" stroked="t" strokeweight=".36pt" strokecolor="#FF0000">
                <v:path arrowok="t"/>
              </v:shape>
            </v:group>
            <v:group style="position:absolute;left:1865;top:3924;width:22;height:22" coordorigin="1865,3924" coordsize="22,22">
              <v:shape style="position:absolute;left:1865;top:3924;width:22;height:22" coordorigin="1865,3924" coordsize="22,22" path="m1865,3946l1886,3924,1886,3924e" filled="f" stroked="t" strokeweight=".36pt" strokecolor="#0000FF">
                <v:path arrowok="t"/>
              </v:shape>
            </v:group>
            <v:group style="position:absolute;left:1886;top:3924;width:58;height:50" coordorigin="1886,3924" coordsize="58,50">
              <v:shape style="position:absolute;left:1886;top:3924;width:58;height:50" coordorigin="1886,3924" coordsize="58,50" path="m1886,3924l1944,3974,1944,3974e" filled="f" stroked="t" strokeweight=".36pt" strokecolor="#0000FF">
                <v:path arrowok="t"/>
              </v:shape>
            </v:group>
            <v:group style="position:absolute;left:1944;top:3924;width:50;height:50" coordorigin="1944,3924" coordsize="50,50">
              <v:shape style="position:absolute;left:1944;top:3924;width:50;height:50" coordorigin="1944,3924" coordsize="50,50" path="m1944,3974l1994,3924,1994,3924e" filled="f" stroked="t" strokeweight=".36pt" strokecolor="#0000FF">
                <v:path arrowok="t"/>
              </v:shape>
            </v:group>
            <v:group style="position:absolute;left:1994;top:3924;width:50;height:50" coordorigin="1994,3924" coordsize="50,50">
              <v:shape style="position:absolute;left:1994;top:3924;width:50;height:50" coordorigin="1994,3924" coordsize="50,50" path="m1994,3924l2045,3974,2045,3974e" filled="f" stroked="t" strokeweight=".36pt" strokecolor="#0000FF">
                <v:path arrowok="t"/>
              </v:shape>
            </v:group>
            <v:group style="position:absolute;left:2045;top:3924;width:58;height:50" coordorigin="2045,3924" coordsize="58,50">
              <v:shape style="position:absolute;left:2045;top:3924;width:58;height:50" coordorigin="2045,3924" coordsize="58,50" path="m2045,3974l2102,3924,2102,3924e" filled="f" stroked="t" strokeweight=".36pt" strokecolor="#0000FF">
                <v:path arrowok="t"/>
              </v:shape>
            </v:group>
            <v:group style="position:absolute;left:2102;top:3924;width:22;height:22" coordorigin="2102,3924" coordsize="22,22">
              <v:shape style="position:absolute;left:2102;top:3924;width:22;height:22" coordorigin="2102,3924" coordsize="22,22" path="m2102,3924l2124,3946,2124,3946e" filled="f" stroked="t" strokeweight=".36pt" strokecolor="#0000FF">
                <v:path arrowok="t"/>
              </v:shape>
            </v:group>
            <v:group style="position:absolute;left:9864;top:2635;width:86;height:2" coordorigin="9864,2635" coordsize="86,2">
              <v:shape style="position:absolute;left:9864;top:2635;width:86;height:2" coordorigin="9864,2635" coordsize="86,0" path="m9950,2635l9864,2635e" filled="f" stroked="t" strokeweight=".36pt" strokecolor="#FF0000">
                <v:path arrowok="t"/>
              </v:shape>
            </v:group>
            <v:group style="position:absolute;left:10217;top:2635;width:86;height:2" coordorigin="10217,2635" coordsize="86,2">
              <v:shape style="position:absolute;left:10217;top:2635;width:86;height:2" coordorigin="10217,2635" coordsize="86,0" path="m10217,2635l10303,2635e" filled="f" stroked="t" strokeweight=".36pt" strokecolor="#FF0000">
                <v:path arrowok="t"/>
              </v:shape>
            </v:group>
            <v:group style="position:absolute;left:9950;top:2606;width:29;height:29" coordorigin="9950,2606" coordsize="29,29">
              <v:shape style="position:absolute;left:9950;top:2606;width:29;height:29" coordorigin="9950,2606" coordsize="29,29" path="m9950,2635l9979,2606,9979,2606e" filled="f" stroked="t" strokeweight=".36pt" strokecolor="#0000FF">
                <v:path arrowok="t"/>
              </v:shape>
            </v:group>
            <v:group style="position:absolute;left:9979;top:2606;width:50;height:50" coordorigin="9979,2606" coordsize="50,50">
              <v:shape style="position:absolute;left:9979;top:2606;width:50;height:50" coordorigin="9979,2606" coordsize="50,50" path="m9979,2606l10030,2657,10030,2657e" filled="f" stroked="t" strokeweight=".36pt" strokecolor="#0000FF">
                <v:path arrowok="t"/>
              </v:shape>
            </v:group>
            <v:group style="position:absolute;left:10030;top:2606;width:50;height:50" coordorigin="10030,2606" coordsize="50,50">
              <v:shape style="position:absolute;left:10030;top:2606;width:50;height:50" coordorigin="10030,2606" coordsize="50,50" path="m10030,2657l10080,2606,10080,2606e" filled="f" stroked="t" strokeweight=".36pt" strokecolor="#0000FF">
                <v:path arrowok="t"/>
              </v:shape>
            </v:group>
            <v:group style="position:absolute;left:10080;top:2606;width:58;height:50" coordorigin="10080,2606" coordsize="58,50">
              <v:shape style="position:absolute;left:10080;top:2606;width:58;height:50" coordorigin="10080,2606" coordsize="58,50" path="m10080,2606l10138,2657,10138,2657e" filled="f" stroked="t" strokeweight=".36pt" strokecolor="#0000FF">
                <v:path arrowok="t"/>
              </v:shape>
            </v:group>
            <v:group style="position:absolute;left:10138;top:2606;width:50;height:50" coordorigin="10138,2606" coordsize="50,50">
              <v:shape style="position:absolute;left:10138;top:2606;width:50;height:50" coordorigin="10138,2606" coordsize="50,50" path="m10138,2657l10188,2606,10188,2606e" filled="f" stroked="t" strokeweight=".36pt" strokecolor="#0000FF">
                <v:path arrowok="t"/>
              </v:shape>
            </v:group>
            <v:group style="position:absolute;left:10188;top:2606;width:29;height:29" coordorigin="10188,2606" coordsize="29,29">
              <v:shape style="position:absolute;left:10188;top:2606;width:29;height:29" coordorigin="10188,2606" coordsize="29,29" path="m10188,2606l10217,2635,10217,2635e" filled="f" stroked="t" strokeweight=".36pt" strokecolor="#0000FF">
                <v:path arrowok="t"/>
              </v:shape>
            </v:group>
            <v:group style="position:absolute;left:4414;top:5350;width:173;height:2" coordorigin="4414,5350" coordsize="173,2">
              <v:shape style="position:absolute;left:4414;top:5350;width:173;height:2" coordorigin="4414,5350" coordsize="173,0" path="m4414,5350l4586,5350,4586,5350e" filled="f" stroked="t" strokeweight=".36pt" strokecolor="#FF0000">
                <v:path arrowok="t"/>
              </v:shape>
            </v:group>
            <v:group style="position:absolute;left:4435;top:5371;width:130;height:2" coordorigin="4435,5371" coordsize="130,2">
              <v:shape style="position:absolute;left:4435;top:5371;width:130;height:2" coordorigin="4435,5371" coordsize="130,0" path="m4435,5371l4565,5371,4565,5371e" filled="f" stroked="t" strokeweight=".36pt" strokecolor="#FF0000">
                <v:path arrowok="t"/>
              </v:shape>
            </v:group>
            <v:group style="position:absolute;left:4464;top:5400;width:72;height:2" coordorigin="4464,5400" coordsize="72,2">
              <v:shape style="position:absolute;left:4464;top:5400;width:72;height:2" coordorigin="4464,5400" coordsize="72,0" path="m4536,5400l4464,5400,4464,5400e" filled="f" stroked="t" strokeweight=".36pt" strokecolor="#FF0000">
                <v:path arrowok="t"/>
              </v:shape>
            </v:group>
            <v:group style="position:absolute;left:4493;top:5422;width:14;height:2" coordorigin="4493,5422" coordsize="14,2">
              <v:shape style="position:absolute;left:4493;top:5422;width:14;height:2" coordorigin="4493,5422" coordsize="14,0" path="m4493,5422l4507,5422,4507,5422e" filled="f" stroked="t" strokeweight=".36pt" strokecolor="#FF0000">
                <v:path arrowok="t"/>
              </v:shape>
            </v:group>
            <v:group style="position:absolute;left:4500;top:5184;width:2;height:166" coordorigin="4500,5184" coordsize="2,166">
              <v:shape style="position:absolute;left:4500;top:5184;width:2;height:166" coordorigin="4500,5184" coordsize="0,166" path="m4500,5350l4500,5184,4500,5184e" filled="f" stroked="t" strokeweight=".36pt" strokecolor="#800040">
                <v:path arrowok="t"/>
              </v:shape>
            </v:group>
            <v:group style="position:absolute;left:9860;top:10494;width:7;height:2" coordorigin="9860,10494" coordsize="7,2">
              <v:shape style="position:absolute;left:9860;top:10494;width:7;height:2" coordorigin="9860,10494" coordsize="7,0" path="m9860,10494l9868,10494e" filled="f" stroked="t" strokeweight="3.96pt" strokecolor="#800040">
                <v:path arrowok="t"/>
              </v:shape>
            </v:group>
            <v:group style="position:absolute;left:3794;top:4687;width:94;height:2" coordorigin="3794,4687" coordsize="94,2">
              <v:shape style="position:absolute;left:3794;top:4687;width:94;height:2" coordorigin="3794,4687" coordsize="94,0" path="m3888,4687l3794,4687e" filled="f" stroked="t" strokeweight=".36pt" strokecolor="#FF0000">
                <v:path arrowok="t"/>
              </v:shape>
            </v:group>
            <v:group style="position:absolute;left:4147;top:4687;width:86;height:2" coordorigin="4147,4687" coordsize="86,2">
              <v:shape style="position:absolute;left:4147;top:4687;width:86;height:2" coordorigin="4147,4687" coordsize="86,0" path="m4147,4687l4234,4687e" filled="f" stroked="t" strokeweight=".36pt" strokecolor="#FF0000">
                <v:path arrowok="t"/>
              </v:shape>
            </v:group>
            <v:group style="position:absolute;left:3888;top:4666;width:22;height:22" coordorigin="3888,4666" coordsize="22,22">
              <v:shape style="position:absolute;left:3888;top:4666;width:22;height:22" coordorigin="3888,4666" coordsize="22,22" path="m3888,4687l3910,4666,3910,4666e" filled="f" stroked="t" strokeweight=".36pt" strokecolor="#0000FF">
                <v:path arrowok="t"/>
              </v:shape>
            </v:group>
            <v:group style="position:absolute;left:3910;top:4666;width:58;height:50" coordorigin="3910,4666" coordsize="58,50">
              <v:shape style="position:absolute;left:3910;top:4666;width:58;height:50" coordorigin="3910,4666" coordsize="58,50" path="m3910,4666l3967,4716,3967,4716e" filled="f" stroked="t" strokeweight=".36pt" strokecolor="#0000FF">
                <v:path arrowok="t"/>
              </v:shape>
            </v:group>
            <v:group style="position:absolute;left:3967;top:4666;width:50;height:50" coordorigin="3967,4666" coordsize="50,50">
              <v:shape style="position:absolute;left:3967;top:4666;width:50;height:50" coordorigin="3967,4666" coordsize="50,50" path="m3967,4716l4018,4666,4018,4666e" filled="f" stroked="t" strokeweight=".36pt" strokecolor="#0000FF">
                <v:path arrowok="t"/>
              </v:shape>
            </v:group>
            <v:group style="position:absolute;left:4018;top:4666;width:50;height:50" coordorigin="4018,4666" coordsize="50,50">
              <v:shape style="position:absolute;left:4018;top:4666;width:50;height:50" coordorigin="4018,4666" coordsize="50,50" path="m4018,4666l4068,4716,4068,4716e" filled="f" stroked="t" strokeweight=".36pt" strokecolor="#0000FF">
                <v:path arrowok="t"/>
              </v:shape>
            </v:group>
            <v:group style="position:absolute;left:4068;top:4666;width:58;height:50" coordorigin="4068,4666" coordsize="58,50">
              <v:shape style="position:absolute;left:4068;top:4666;width:58;height:50" coordorigin="4068,4666" coordsize="58,50" path="m4068,4716l4126,4666,4126,4666e" filled="f" stroked="t" strokeweight=".36pt" strokecolor="#0000FF">
                <v:path arrowok="t"/>
              </v:shape>
            </v:group>
            <v:group style="position:absolute;left:4126;top:4666;width:22;height:22" coordorigin="4126,4666" coordsize="22,22">
              <v:shape style="position:absolute;left:4126;top:4666;width:22;height:22" coordorigin="4126,4666" coordsize="22,22" path="m4126,4666l4147,4687,4147,4687e" filled="f" stroked="t" strokeweight=".36pt" strokecolor="#0000FF">
                <v:path arrowok="t"/>
              </v:shape>
            </v:group>
            <v:group style="position:absolute;left:12326;top:3290;width:2;height:245" coordorigin="12326,3290" coordsize="2,245">
              <v:shape style="position:absolute;left:12326;top:3290;width:2;height:245" coordorigin="12326,3290" coordsize="0,245" path="m12326,3535l12326,3290,12326,3290e" filled="f" stroked="t" strokeweight=".36pt" strokecolor="#800040">
                <v:path arrowok="t"/>
              </v:shape>
            </v:group>
            <v:group style="position:absolute;left:6437;top:6912;width:2;height:742" coordorigin="6437,6912" coordsize="2,742">
              <v:shape style="position:absolute;left:6437;top:6912;width:2;height:742" coordorigin="6437,6912" coordsize="0,742" path="m6437,7654l6437,6912,6437,6912e" filled="f" stroked="t" strokeweight=".36pt" strokecolor="#800040">
                <v:path arrowok="t"/>
              </v:shape>
            </v:group>
            <v:group style="position:absolute;left:2196;top:9612;width:29;height:29" coordorigin="2196,9612" coordsize="29,29">
              <v:shape style="position:absolute;left:2196;top:9612;width:29;height:29" coordorigin="2196,9612" coordsize="29,29" path="m2196,9626l2196,9619,2203,9612,2210,9612,2218,9612,2225,9619,2225,9626,2225,9634,2218,9641,2210,9641,2203,9641,2196,9634,2196,9626e" filled="f" stroked="t" strokeweight=".36pt" strokecolor="#FF00FF">
                <v:path arrowok="t"/>
              </v:shape>
            </v:group>
            <v:group style="position:absolute;left:12132;top:10440;width:29;height:22" coordorigin="12132,10440" coordsize="29,22">
              <v:shape style="position:absolute;left:12132;top:10440;width:29;height:22" coordorigin="12132,10440" coordsize="29,22" path="m12154,10462l12139,10462,12132,10447,12139,10440,12154,10440,12161,10447,12154,10462xe" filled="t" fillcolor="#FF00FF" stroked="f">
                <v:path arrowok="t"/>
                <v:fill type="solid"/>
              </v:shape>
            </v:group>
            <v:group style="position:absolute;left:12132;top:10440;width:29;height:22" coordorigin="12132,10440" coordsize="29,22">
              <v:shape style="position:absolute;left:12132;top:10440;width:29;height:22" coordorigin="12132,10440" coordsize="29,22" path="m12132,10447l12139,10440,12146,10440,12154,10440,12161,10447,12154,10462,12146,10462,12139,10462,12132,10447e" filled="f" stroked="t" strokeweight=".36pt" strokecolor="#FF00FF">
                <v:path arrowok="t"/>
              </v:shape>
            </v:group>
            <v:group style="position:absolute;left:14166;top:3330;width:7;height:2" coordorigin="14166,3330" coordsize="7,2">
              <v:shape style="position:absolute;left:14166;top:3330;width:7;height:2" coordorigin="14166,3330" coordsize="7,0" path="m14166,3330l14173,3330e" filled="f" stroked="t" strokeweight="3.96pt" strokecolor="#800040">
                <v:path arrowok="t"/>
              </v:shape>
            </v:group>
            <v:group style="position:absolute;left:11354;top:10123;width:533;height:2" coordorigin="11354,10123" coordsize="533,2">
              <v:shape style="position:absolute;left:11354;top:10123;width:533;height:2" coordorigin="11354,10123" coordsize="533,0" path="m11887,10123l11354,10123,11354,10123e" filled="f" stroked="t" strokeweight=".36pt" strokecolor="#800040">
                <v:path arrowok="t"/>
              </v:shape>
            </v:group>
            <v:group style="position:absolute;left:11779;top:3276;width:29;height:22" coordorigin="11779,3276" coordsize="29,22">
              <v:shape style="position:absolute;left:11779;top:3276;width:29;height:22" coordorigin="11779,3276" coordsize="29,22" path="m11801,3298l11786,3298,11779,3283,11786,3276,11801,3276,11808,3283,11801,3298xe" filled="t" fillcolor="#FF00FF" stroked="f">
                <v:path arrowok="t"/>
                <v:fill type="solid"/>
              </v:shape>
            </v:group>
            <v:group style="position:absolute;left:11779;top:3276;width:29;height:22" coordorigin="11779,3276" coordsize="29,22">
              <v:shape style="position:absolute;left:11779;top:3276;width:29;height:22" coordorigin="11779,3276" coordsize="29,22" path="m11779,3283l11786,3276,11794,3276,11801,3276,11808,3283,11801,3298,11794,3298,11786,3298,11779,3283e" filled="f" stroked="t" strokeweight=".36pt" strokecolor="#FF00FF">
                <v:path arrowok="t"/>
              </v:shape>
            </v:group>
            <v:group style="position:absolute;left:9338;top:8971;width:2;height:79" coordorigin="9338,8971" coordsize="2,79">
              <v:shape style="position:absolute;left:9338;top:8971;width:2;height:79" coordorigin="9338,8971" coordsize="0,79" path="m9338,9050l9338,8971e" filled="f" stroked="t" strokeweight=".36pt" strokecolor="#FF0000">
                <v:path arrowok="t"/>
              </v:shape>
            </v:group>
            <v:group style="position:absolute;left:9274;top:9137;width:122;height:2" coordorigin="9274,9137" coordsize="122,2">
              <v:shape style="position:absolute;left:9274;top:9137;width:122;height:2" coordorigin="9274,9137" coordsize="122,0" path="m9274,9137l9396,9137,9396,9137e" filled="f" stroked="t" strokeweight=".36pt" strokecolor="#0000FF">
                <v:path arrowok="t"/>
              </v:shape>
            </v:group>
            <v:group style="position:absolute;left:9338;top:9050;width:2;height:86" coordorigin="9338,9050" coordsize="2,86">
              <v:shape style="position:absolute;left:9338;top:9050;width:2;height:86" coordorigin="9338,9050" coordsize="0,86" path="m9338,9137l9338,9050,9338,9050e" filled="f" stroked="t" strokeweight=".36pt" strokecolor="#0000FF">
                <v:path arrowok="t"/>
              </v:shape>
            </v:group>
            <v:group style="position:absolute;left:9274;top:9137;width:122;height:79" coordorigin="9274,9137" coordsize="122,79">
              <v:shape style="position:absolute;left:9274;top:9137;width:122;height:79" coordorigin="9274,9137" coordsize="122,79" path="m9396,9216l9274,9216,9338,9137,9396,9216xe" filled="t" fillcolor="#0000FF" stroked="f">
                <v:path arrowok="t"/>
                <v:fill type="solid"/>
              </v:shape>
            </v:group>
            <v:group style="position:absolute;left:9274;top:9137;width:122;height:79" coordorigin="9274,9137" coordsize="122,79">
              <v:shape style="position:absolute;left:9274;top:9137;width:122;height:79" coordorigin="9274,9137" coordsize="122,79" path="m9338,9137l9396,9216,9274,9216,9338,9137xe" filled="f" stroked="t" strokeweight=".36pt" strokecolor="#0000FF">
                <v:path arrowok="t"/>
              </v:shape>
            </v:group>
            <v:group style="position:absolute;left:6962;top:9050;width:2;height:86" coordorigin="6962,9050" coordsize="2,86">
              <v:shape style="position:absolute;left:6962;top:9050;width:2;height:86" coordorigin="6962,9050" coordsize="0,86" path="m6962,9137l6962,9050e" filled="f" stroked="t" strokeweight=".36pt" strokecolor="#FF0000">
                <v:path arrowok="t"/>
              </v:shape>
            </v:group>
            <v:group style="position:absolute;left:6898;top:9216;width:122;height:2" coordorigin="6898,9216" coordsize="122,2">
              <v:shape style="position:absolute;left:6898;top:9216;width:122;height:2" coordorigin="6898,9216" coordsize="122,0" path="m6898,9216l7020,9216,7020,9216e" filled="f" stroked="t" strokeweight=".36pt" strokecolor="#0000FF">
                <v:path arrowok="t"/>
              </v:shape>
            </v:group>
            <v:group style="position:absolute;left:6959;top:9342;width:7;height:2" coordorigin="6959,9342" coordsize="7,2">
              <v:shape style="position:absolute;left:6959;top:9342;width:7;height:2" coordorigin="6959,9342" coordsize="7,0" path="m6959,9342l6966,9342e" filled="f" stroked="t" strokeweight="3.96pt" strokecolor="#0000FF">
                <v:path arrowok="t"/>
              </v:shape>
            </v:group>
            <v:group style="position:absolute;left:6959;top:9176;width:7;height:2" coordorigin="6959,9176" coordsize="7,2">
              <v:shape style="position:absolute;left:6959;top:9176;width:7;height:2" coordorigin="6959,9176" coordsize="7,0" path="m6959,9176l6966,9176e" filled="f" stroked="t" strokeweight="3.96pt" strokecolor="#0000FF">
                <v:path arrowok="t"/>
              </v:shape>
            </v:group>
            <v:group style="position:absolute;left:6898;top:9216;width:122;height:86" coordorigin="6898,9216" coordsize="122,86">
              <v:shape style="position:absolute;left:6898;top:9216;width:122;height:86" coordorigin="6898,9216" coordsize="122,86" path="m7020,9302l6898,9302,6962,9216,7020,9302xe" filled="t" fillcolor="#0000FF" stroked="f">
                <v:path arrowok="t"/>
                <v:fill type="solid"/>
              </v:shape>
            </v:group>
            <v:group style="position:absolute;left:6898;top:9216;width:122;height:86" coordorigin="6898,9216" coordsize="122,86">
              <v:shape style="position:absolute;left:6898;top:9216;width:122;height:86" coordorigin="6898,9216" coordsize="122,86" path="m6962,9216l7020,9302,6898,9302,6962,9216xe" filled="f" stroked="t" strokeweight=".36pt" strokecolor="#0000FF">
                <v:path arrowok="t"/>
              </v:shape>
            </v:group>
            <v:group style="position:absolute;left:13291;top:7322;width:173;height:2" coordorigin="13291,7322" coordsize="173,2">
              <v:shape style="position:absolute;left:13291;top:7322;width:173;height:2" coordorigin="13291,7322" coordsize="173,0" path="m13291,7322l13464,7322,13464,7322e" filled="f" stroked="t" strokeweight=".36pt" strokecolor="#FF0000">
                <v:path arrowok="t"/>
              </v:shape>
            </v:group>
            <v:group style="position:absolute;left:13320;top:7351;width:122;height:2" coordorigin="13320,7351" coordsize="122,2">
              <v:shape style="position:absolute;left:13320;top:7351;width:122;height:2" coordorigin="13320,7351" coordsize="122,0" path="m13320,7351l13442,7351,13442,7351e" filled="f" stroked="t" strokeweight=".36pt" strokecolor="#FF0000">
                <v:path arrowok="t"/>
              </v:shape>
            </v:group>
            <v:group style="position:absolute;left:13342;top:7373;width:72;height:2" coordorigin="13342,7373" coordsize="72,2">
              <v:shape style="position:absolute;left:13342;top:7373;width:72;height:2" coordorigin="13342,7373" coordsize="72,0" path="m13414,7373l13342,7373,13342,7373e" filled="f" stroked="t" strokeweight=".36pt" strokecolor="#FF0000">
                <v:path arrowok="t"/>
              </v:shape>
            </v:group>
            <v:group style="position:absolute;left:13370;top:7402;width:14;height:2" coordorigin="13370,7402" coordsize="14,2">
              <v:shape style="position:absolute;left:13370;top:7402;width:14;height:2" coordorigin="13370,7402" coordsize="14,0" path="m13370,7402l13385,7402,13385,7402e" filled="f" stroked="t" strokeweight=".36pt" strokecolor="#FF0000">
                <v:path arrowok="t"/>
              </v:shape>
            </v:group>
            <v:group style="position:absolute;left:11887;top:10123;width:86;height:2" coordorigin="11887,10123" coordsize="86,2">
              <v:shape style="position:absolute;left:11887;top:10123;width:86;height:2" coordorigin="11887,10123" coordsize="86,0" path="m11974,10123l11887,10123e" filled="f" stroked="t" strokeweight=".36pt" strokecolor="#FF0000">
                <v:path arrowok="t"/>
              </v:shape>
            </v:group>
            <v:group style="position:absolute;left:12146;top:10210;width:2;height:79" coordorigin="12146,10210" coordsize="2,79">
              <v:shape style="position:absolute;left:12146;top:10210;width:2;height:79" coordorigin="12146,10210" coordsize="0,79" path="m12146,10210l12146,10289e" filled="f" stroked="t" strokeweight=".36pt" strokecolor="#FF0000">
                <v:path arrowok="t"/>
              </v:shape>
            </v:group>
            <v:group style="position:absolute;left:12060;top:10044;width:86;height:58" coordorigin="12060,10044" coordsize="86,58">
              <v:shape style="position:absolute;left:12060;top:10044;width:86;height:58" coordorigin="12060,10044" coordsize="86,58" path="m12146,10044l12060,10102,12060,10102e" filled="f" stroked="t" strokeweight=".36pt" strokecolor="#0000FF">
                <v:path arrowok="t"/>
              </v:shape>
            </v:group>
            <v:group style="position:absolute;left:12060;top:10152;width:86;height:58" coordorigin="12060,10152" coordsize="86,58">
              <v:shape style="position:absolute;left:12060;top:10152;width:86;height:58" coordorigin="12060,10152" coordsize="86,58" path="m12060,10152l12146,10210,12146,10210e" filled="f" stroked="t" strokeweight=".36pt" strokecolor="#0000FF">
                <v:path arrowok="t"/>
              </v:shape>
            </v:group>
            <v:group style="position:absolute;left:12060;top:10044;width:2;height:166" coordorigin="12060,10044" coordsize="2,166">
              <v:shape style="position:absolute;left:12060;top:10044;width:2;height:166" coordorigin="12060,10044" coordsize="0,166" path="m12060,10044l12060,10210,12060,10210e" filled="f" stroked="t" strokeweight=".36pt" strokecolor="#0000FF">
                <v:path arrowok="t"/>
              </v:shape>
            </v:group>
            <v:group style="position:absolute;left:11974;top:10123;width:86;height:2" coordorigin="11974,10123" coordsize="86,2">
              <v:shape style="position:absolute;left:11974;top:10123;width:86;height:2" coordorigin="11974,10123" coordsize="86,0" path="m12060,10123l11974,10123,11974,10123e" filled="f" stroked="t" strokeweight=".36pt" strokecolor="#0000FF">
                <v:path arrowok="t"/>
              </v:shape>
            </v:group>
            <v:group style="position:absolute;left:12096;top:10166;width:50;height:43" coordorigin="12096,10166" coordsize="50,43">
              <v:shape style="position:absolute;left:12096;top:10166;width:50;height:43" coordorigin="12096,10166" coordsize="50,43" path="m12146,10210l12096,10188,12110,10166,12146,10210xe" filled="t" fillcolor="#0000FF" stroked="f">
                <v:path arrowok="t"/>
                <v:fill type="solid"/>
              </v:shape>
            </v:group>
            <v:group style="position:absolute;left:12096;top:10166;width:50;height:43" coordorigin="12096,10166" coordsize="50,43">
              <v:shape style="position:absolute;left:12096;top:10166;width:50;height:43" coordorigin="12096,10166" coordsize="50,43" path="m12146,10210l12110,10166,12096,10188,12146,10210xe" filled="f" stroked="t" strokeweight=".36pt" strokecolor="#0000FF">
                <v:path arrowok="t"/>
              </v:shape>
            </v:group>
            <v:group style="position:absolute;left:11621;top:8971;width:2;height:79" coordorigin="11621,8971" coordsize="2,79">
              <v:shape style="position:absolute;left:11621;top:8971;width:2;height:79" coordorigin="11621,8971" coordsize="0,79" path="m11621,9050l11621,8971e" filled="f" stroked="t" strokeweight=".36pt" strokecolor="#FF0000">
                <v:path arrowok="t"/>
              </v:shape>
            </v:group>
            <v:group style="position:absolute;left:11556;top:9137;width:130;height:2" coordorigin="11556,9137" coordsize="130,2">
              <v:shape style="position:absolute;left:11556;top:9137;width:130;height:2" coordorigin="11556,9137" coordsize="130,0" path="m11556,9137l11686,9137,11686,9137e" filled="f" stroked="t" strokeweight=".36pt" strokecolor="#0000FF">
                <v:path arrowok="t"/>
              </v:shape>
            </v:group>
            <v:group style="position:absolute;left:11621;top:9050;width:2;height:86" coordorigin="11621,9050" coordsize="2,86">
              <v:shape style="position:absolute;left:11621;top:9050;width:2;height:86" coordorigin="11621,9050" coordsize="0,86" path="m11621,9137l11621,9050,11621,9050e" filled="f" stroked="t" strokeweight=".36pt" strokecolor="#0000FF">
                <v:path arrowok="t"/>
              </v:shape>
            </v:group>
            <v:group style="position:absolute;left:11556;top:9137;width:130;height:79" coordorigin="11556,9137" coordsize="130,79">
              <v:shape style="position:absolute;left:11556;top:9137;width:130;height:79" coordorigin="11556,9137" coordsize="130,79" path="m11686,9216l11556,9216,11621,9137,11686,9216xe" filled="t" fillcolor="#0000FF" stroked="f">
                <v:path arrowok="t"/>
                <v:fill type="solid"/>
              </v:shape>
            </v:group>
            <v:group style="position:absolute;left:11556;top:9137;width:130;height:79" coordorigin="11556,9137" coordsize="130,79">
              <v:shape style="position:absolute;left:11556;top:9137;width:130;height:79" coordorigin="11556,9137" coordsize="130,79" path="m11621,9137l11686,9216,11556,9216,11621,9137xe" filled="f" stroked="t" strokeweight=".36pt" strokecolor="#0000FF">
                <v:path arrowok="t"/>
              </v:shape>
            </v:group>
            <v:group style="position:absolute;left:14170;top:3370;width:439;height:2" coordorigin="14170,3370" coordsize="439,2">
              <v:shape style="position:absolute;left:14170;top:3370;width:439;height:2" coordorigin="14170,3370" coordsize="439,0" path="m14609,3370l14170,3370,14170,3370e" filled="f" stroked="t" strokeweight=".36pt" strokecolor="#800040">
                <v:path arrowok="t"/>
              </v:shape>
            </v:group>
            <v:group style="position:absolute;left:14436;top:10289;width:2;height:166" coordorigin="14436,10289" coordsize="2,166">
              <v:shape style="position:absolute;left:14436;top:10289;width:2;height:166" coordorigin="14436,10289" coordsize="0,166" path="m14436,10454l14436,10289,14436,10289e" filled="f" stroked="t" strokeweight=".36pt" strokecolor="#800040">
                <v:path arrowok="t"/>
              </v:shape>
            </v:group>
            <v:group style="position:absolute;left:10987;top:2779;width:29;height:29" coordorigin="10987,2779" coordsize="29,29">
              <v:shape style="position:absolute;left:10987;top:2779;width:29;height:29" coordorigin="10987,2779" coordsize="29,29" path="m11009,2808l10994,2808,10987,2801,10987,2786,10994,2779,11009,2779,11016,2786,11016,2801,11009,2808xe" filled="t" fillcolor="#FF00FF" stroked="f">
                <v:path arrowok="t"/>
                <v:fill type="solid"/>
              </v:shape>
            </v:group>
            <v:group style="position:absolute;left:10987;top:2779;width:29;height:29" coordorigin="10987,2779" coordsize="29,29">
              <v:shape style="position:absolute;left:10987;top:2779;width:29;height:29" coordorigin="10987,2779" coordsize="29,29" path="m10987,2794l10987,2786,10994,2779,11002,2779,11009,2779,11016,2786,11016,2794,11016,2801,11009,2808,11002,2808,10994,2808,10987,2801,10987,2794e" filled="f" stroked="t" strokeweight=".36pt" strokecolor="#FF00FF">
                <v:path arrowok="t"/>
              </v:shape>
            </v:group>
            <v:group style="position:absolute;left:10476;top:2794;width:94;height:2" coordorigin="10476,2794" coordsize="94,2">
              <v:shape style="position:absolute;left:10476;top:2794;width:94;height:2" coordorigin="10476,2794" coordsize="94,0" path="m10570,2794l10476,2794e" filled="f" stroked="t" strokeweight=".36pt" strokecolor="#FF0000">
                <v:path arrowok="t"/>
              </v:shape>
            </v:group>
            <v:group style="position:absolute;left:10829;top:2794;width:86;height:2" coordorigin="10829,2794" coordsize="86,2">
              <v:shape style="position:absolute;left:10829;top:2794;width:86;height:2" coordorigin="10829,2794" coordsize="86,0" path="m10829,2794l10915,2794e" filled="f" stroked="t" strokeweight=".36pt" strokecolor="#FF0000">
                <v:path arrowok="t"/>
              </v:shape>
            </v:group>
            <v:group style="position:absolute;left:10742;top:2736;width:2;height:115" coordorigin="10742,2736" coordsize="2,115">
              <v:shape style="position:absolute;left:10742;top:2736;width:2;height:115" coordorigin="10742,2736" coordsize="0,115" path="m10742,2736l10742,2851,10742,2851e" filled="f" stroked="t" strokeweight=".36pt" strokecolor="#0000FF">
                <v:path arrowok="t"/>
              </v:shape>
            </v:group>
            <v:group style="position:absolute;left:10570;top:2794;width:86;height:2" coordorigin="10570,2794" coordsize="86,2">
              <v:shape style="position:absolute;left:10570;top:2794;width:86;height:2" coordorigin="10570,2794" coordsize="86,0" path="m10570,2794l10656,2794,10656,2794e" filled="f" stroked="t" strokeweight=".36pt" strokecolor="#0000FF">
                <v:path arrowok="t"/>
              </v:shape>
            </v:group>
            <v:group style="position:absolute;left:10742;top:2794;width:86;height:2" coordorigin="10742,2794" coordsize="86,2">
              <v:shape style="position:absolute;left:10742;top:2794;width:86;height:2" coordorigin="10742,2794" coordsize="86,0" path="m10742,2794l10829,2794,10829,2794e" filled="f" stroked="t" strokeweight=".36pt" strokecolor="#0000FF">
                <v:path arrowok="t"/>
              </v:shape>
            </v:group>
            <v:group style="position:absolute;left:10656;top:2736;width:86;height:115" coordorigin="10656,2736" coordsize="86,115">
              <v:shape style="position:absolute;left:10656;top:2736;width:86;height:115" coordorigin="10656,2736" coordsize="86,115" path="m10656,2851l10656,2736,10742,2794,10656,2851xe" filled="t" fillcolor="#0000FF" stroked="f">
                <v:path arrowok="t"/>
                <v:fill type="solid"/>
              </v:shape>
            </v:group>
            <v:group style="position:absolute;left:10656;top:2736;width:86;height:115" coordorigin="10656,2736" coordsize="86,115">
              <v:shape style="position:absolute;left:10656;top:2736;width:86;height:115" coordorigin="10656,2736" coordsize="86,115" path="m10742,2794l10656,2851,10656,2736,10742,2794xe" filled="f" stroked="t" strokeweight=".36pt" strokecolor="#0000FF">
                <v:path arrowok="t"/>
              </v:shape>
            </v:group>
            <v:group style="position:absolute;left:13817;top:8971;width:2;height:79" coordorigin="13817,8971" coordsize="2,79">
              <v:shape style="position:absolute;left:13817;top:8971;width:2;height:79" coordorigin="13817,8971" coordsize="0,79" path="m13817,9050l13817,8971e" filled="f" stroked="t" strokeweight=".36pt" strokecolor="#FF0000">
                <v:path arrowok="t"/>
              </v:shape>
            </v:group>
            <v:group style="position:absolute;left:13759;top:9137;width:122;height:2" coordorigin="13759,9137" coordsize="122,2">
              <v:shape style="position:absolute;left:13759;top:9137;width:122;height:2" coordorigin="13759,9137" coordsize="122,0" path="m13759,9137l13882,9137,13882,9137e" filled="f" stroked="t" strokeweight=".36pt" strokecolor="#0000FF">
                <v:path arrowok="t"/>
              </v:shape>
            </v:group>
            <v:group style="position:absolute;left:13817;top:9050;width:2;height:86" coordorigin="13817,9050" coordsize="2,86">
              <v:shape style="position:absolute;left:13817;top:9050;width:2;height:86" coordorigin="13817,9050" coordsize="0,86" path="m13817,9137l13817,9050,13817,9050e" filled="f" stroked="t" strokeweight=".36pt" strokecolor="#0000FF">
                <v:path arrowok="t"/>
              </v:shape>
            </v:group>
            <v:group style="position:absolute;left:13759;top:9137;width:122;height:79" coordorigin="13759,9137" coordsize="122,79">
              <v:shape style="position:absolute;left:13759;top:9137;width:122;height:79" coordorigin="13759,9137" coordsize="122,79" path="m13882,9216l13759,9216,13817,9137,13882,9216xe" filled="t" fillcolor="#0000FF" stroked="f">
                <v:path arrowok="t"/>
                <v:fill type="solid"/>
              </v:shape>
            </v:group>
            <v:group style="position:absolute;left:13759;top:9137;width:122;height:79" coordorigin="13759,9137" coordsize="122,79">
              <v:shape style="position:absolute;left:13759;top:9137;width:122;height:79" coordorigin="13759,9137" coordsize="122,79" path="m13817,9137l13882,9216,13759,9216,13817,9137xe" filled="f" stroked="t" strokeweight=".36pt" strokecolor="#0000FF">
                <v:path arrowok="t"/>
              </v:shape>
            </v:group>
            <v:group style="position:absolute;left:8964;top:2779;width:29;height:29" coordorigin="8964,2779" coordsize="29,29">
              <v:shape style="position:absolute;left:8964;top:2779;width:29;height:29" coordorigin="8964,2779" coordsize="29,29" path="m8986,2808l8971,2808,8964,2801,8964,2786,8971,2779,8986,2779,8993,2786,8993,2801,8986,2808xe" filled="t" fillcolor="#FF00FF" stroked="f">
                <v:path arrowok="t"/>
                <v:fill type="solid"/>
              </v:shape>
            </v:group>
            <v:group style="position:absolute;left:8964;top:2779;width:29;height:29" coordorigin="8964,2779" coordsize="29,29">
              <v:shape style="position:absolute;left:8964;top:2779;width:29;height:29" coordorigin="8964,2779" coordsize="29,29" path="m8964,2794l8964,2786,8971,2779,8978,2779,8986,2779,8993,2786,8993,2794,8993,2801,8986,2808,8978,2808,8971,2808,8964,2801,8964,2794e" filled="f" stroked="t" strokeweight=".36pt" strokecolor="#FF00FF">
                <v:path arrowok="t"/>
              </v:shape>
            </v:group>
            <v:group style="position:absolute;left:11117;top:5623;width:130;height:2" coordorigin="11117,5623" coordsize="130,2">
              <v:shape style="position:absolute;left:11117;top:5623;width:130;height:2" coordorigin="11117,5623" coordsize="130,0" path="m11117,5623l11246,5623,11246,5623e" filled="f" stroked="t" strokeweight=".36pt" strokecolor="#FF0000">
                <v:path arrowok="t"/>
              </v:shape>
            </v:group>
            <v:group style="position:absolute;left:11146;top:5645;width:72;height:2" coordorigin="11146,5645" coordsize="72,2">
              <v:shape style="position:absolute;left:11146;top:5645;width:72;height:2" coordorigin="11146,5645" coordsize="72,0" path="m11218,5645l11146,5645,11146,5645e" filled="f" stroked="t" strokeweight=".36pt" strokecolor="#FF0000">
                <v:path arrowok="t"/>
              </v:shape>
            </v:group>
            <v:group style="position:absolute;left:11174;top:5666;width:14;height:2" coordorigin="11174,5666" coordsize="14,2">
              <v:shape style="position:absolute;left:11174;top:5666;width:14;height:2" coordorigin="11174,5666" coordsize="14,0" path="m11174,5666l11189,5666,11189,5666e" filled="f" stroked="t" strokeweight=".36pt" strokecolor="#FF0000">
                <v:path arrowok="t"/>
              </v:shape>
            </v:group>
            <v:group style="position:absolute;left:2124;top:10210;width:266;height:2" coordorigin="2124,10210" coordsize="266,2">
              <v:shape style="position:absolute;left:2124;top:10210;width:266;height:2" coordorigin="2124,10210" coordsize="266,0" path="m2390,10210l2124,10210,2124,10210e" filled="f" stroked="t" strokeweight=".36pt" strokecolor="#800040">
                <v:path arrowok="t"/>
              </v:shape>
            </v:group>
            <v:group style="position:absolute;left:10771;top:5623;width:122;height:2" coordorigin="10771,5623" coordsize="122,2">
              <v:shape style="position:absolute;left:10771;top:5623;width:122;height:2" coordorigin="10771,5623" coordsize="122,0" path="m10771,5623l10894,5623,10894,5623e" filled="f" stroked="t" strokeweight=".36pt" strokecolor="#FF0000">
                <v:path arrowok="t"/>
              </v:shape>
            </v:group>
            <v:group style="position:absolute;left:10793;top:5645;width:72;height:2" coordorigin="10793,5645" coordsize="72,2">
              <v:shape style="position:absolute;left:10793;top:5645;width:72;height:2" coordorigin="10793,5645" coordsize="72,0" path="m10865,5645l10793,5645,10793,5645e" filled="f" stroked="t" strokeweight=".36pt" strokecolor="#FF0000">
                <v:path arrowok="t"/>
              </v:shape>
            </v:group>
            <v:group style="position:absolute;left:10822;top:5666;width:14;height:2" coordorigin="10822,5666" coordsize="14,2">
              <v:shape style="position:absolute;left:10822;top:5666;width:14;height:2" coordorigin="10822,5666" coordsize="14,0" path="m10822,5666l10836,5666,10836,5666e" filled="f" stroked="t" strokeweight=".36pt" strokecolor="#FF0000">
                <v:path arrowok="t"/>
              </v:shape>
            </v:group>
            <v:group style="position:absolute;left:10217;top:9216;width:2;height:86" coordorigin="10217,9216" coordsize="2,86">
              <v:shape style="position:absolute;left:10217;top:9216;width:2;height:86" coordorigin="10217,9216" coordsize="0,86" path="m10217,9216l10217,9302e" filled="f" stroked="t" strokeweight=".36pt" strokecolor="#FF0000">
                <v:path arrowok="t"/>
              </v:shape>
            </v:group>
            <v:group style="position:absolute;left:10217;top:9050;width:2;height:86" coordorigin="10217,9050" coordsize="2,86">
              <v:shape style="position:absolute;left:10217;top:9050;width:2;height:86" coordorigin="10217,9050" coordsize="0,86" path="m10217,9137l10217,9050e" filled="f" stroked="t" strokeweight=".36pt" strokecolor="#FF0000">
                <v:path arrowok="t"/>
              </v:shape>
            </v:group>
            <v:group style="position:absolute;left:10174;top:9194;width:86;height:2" coordorigin="10174,9194" coordsize="86,2">
              <v:shape style="position:absolute;left:10174;top:9194;width:86;height:2" coordorigin="10174,9194" coordsize="86,0" path="m10174,9194l10260,9194,10260,9194e" filled="f" stroked="t" strokeweight=".36pt" strokecolor="#0000FF">
                <v:path arrowok="t"/>
              </v:shape>
            </v:group>
            <v:group style="position:absolute;left:10174;top:9158;width:86;height:2" coordorigin="10174,9158" coordsize="86,2">
              <v:shape style="position:absolute;left:10174;top:9158;width:86;height:2" coordorigin="10174,9158" coordsize="86,0" path="m10174,9158l10260,9158,10260,9158e" filled="f" stroked="t" strokeweight=".36pt" strokecolor="#0000FF">
                <v:path arrowok="t"/>
              </v:shape>
            </v:group>
            <v:group style="position:absolute;left:10213;top:9148;width:7;height:2" coordorigin="10213,9148" coordsize="7,2">
              <v:shape style="position:absolute;left:10213;top:9148;width:7;height:2" coordorigin="10213,9148" coordsize="7,0" path="m10213,9148l10220,9148e" filled="f" stroked="t" strokeweight="1.08pt" strokecolor="#0000FF">
                <v:path arrowok="t"/>
              </v:shape>
            </v:group>
            <v:group style="position:absolute;left:10213;top:9205;width:7;height:2" coordorigin="10213,9205" coordsize="7,2">
              <v:shape style="position:absolute;left:10213;top:9205;width:7;height:2" coordorigin="10213,9205" coordsize="7,0" path="m10213,9205l10220,9205e" filled="f" stroked="t" strokeweight="1.08pt" strokecolor="#0000FF">
                <v:path arrowok="t"/>
              </v:shape>
            </v:group>
            <v:group style="position:absolute;left:9338;top:8892;width:878;height:2" coordorigin="9338,8892" coordsize="878,2">
              <v:shape style="position:absolute;left:9338;top:8892;width:878;height:2" coordorigin="9338,8892" coordsize="878,0" path="m10217,8892l9338,8892,9338,8892e" filled="f" stroked="t" strokeweight=".36pt" strokecolor="#800040">
                <v:path arrowok="t"/>
              </v:shape>
            </v:group>
            <v:group style="position:absolute;left:9317;top:8870;width:29;height:29" coordorigin="9317,8870" coordsize="29,29">
              <v:shape style="position:absolute;left:9317;top:8870;width:29;height:29" coordorigin="9317,8870" coordsize="29,29" path="m9338,8899l9324,8899,9317,8892,9317,8878,9324,8870,9338,8870,9346,8878,9346,8892,9338,8899xe" filled="t" fillcolor="#FF00FF" stroked="f">
                <v:path arrowok="t"/>
                <v:fill type="solid"/>
              </v:shape>
            </v:group>
            <v:group style="position:absolute;left:9317;top:8870;width:29;height:29" coordorigin="9317,8870" coordsize="29,29">
              <v:shape style="position:absolute;left:9317;top:8870;width:29;height:29" coordorigin="9317,8870" coordsize="29,29" path="m9317,8885l9317,8878,9324,8870,9331,8870,9338,8870,9346,8878,9346,8885,9346,8892,9338,8899,9331,8899,9324,8899,9317,8892,9317,8885e" filled="f" stroked="t" strokeweight=".36pt" strokecolor="#FF00FF">
                <v:path arrowok="t"/>
              </v:shape>
            </v:group>
            <v:group style="position:absolute;left:10217;top:8892;width:2;height:158" coordorigin="10217,8892" coordsize="2,158">
              <v:shape style="position:absolute;left:10217;top:8892;width:2;height:158" coordorigin="10217,8892" coordsize="0,158" path="m10217,9050l10217,8892,10217,8892e" filled="f" stroked="t" strokeweight=".36pt" strokecolor="#800040">
                <v:path arrowok="t"/>
              </v:shape>
            </v:group>
            <v:group style="position:absolute;left:9338;top:8726;width:2;height:166" coordorigin="9338,8726" coordsize="2,166">
              <v:shape style="position:absolute;left:9338;top:8726;width:2;height:166" coordorigin="9338,8726" coordsize="0,166" path="m9338,8892l9338,8726,9338,8726e" filled="f" stroked="t" strokeweight=".36pt" strokecolor="#800040">
                <v:path arrowok="t"/>
              </v:shape>
            </v:group>
            <v:group style="position:absolute;left:14155;top:3276;width:22;height:22" coordorigin="14155,3276" coordsize="22,22">
              <v:shape style="position:absolute;left:14155;top:3276;width:22;height:22" coordorigin="14155,3276" coordsize="22,22" path="m14162,3298l14155,3283,14162,3276,14177,3283,14162,3298xe" filled="t" fillcolor="#FF00FF" stroked="f">
                <v:path arrowok="t"/>
                <v:fill type="solid"/>
              </v:shape>
            </v:group>
            <v:group style="position:absolute;left:14155;top:3276;width:22;height:22" coordorigin="14155,3276" coordsize="22,22">
              <v:shape style="position:absolute;left:14155;top:3276;width:22;height:22" coordorigin="14155,3276" coordsize="22,22" path="m14155,3283l14162,3276,14177,3283,14162,3298,14155,3283e" filled="f" stroked="t" strokeweight=".36pt" strokecolor="#FF00FF">
                <v:path arrowok="t"/>
              </v:shape>
            </v:group>
            <v:group style="position:absolute;left:13277;top:3276;width:22;height:22" coordorigin="13277,3276" coordsize="22,22">
              <v:shape style="position:absolute;left:13277;top:3276;width:22;height:22" coordorigin="13277,3276" coordsize="22,22" path="m13284,3298l13277,3283,13284,3276,13298,3283,13284,3298xe" filled="t" fillcolor="#FF00FF" stroked="f">
                <v:path arrowok="t"/>
                <v:fill type="solid"/>
              </v:shape>
            </v:group>
            <v:group style="position:absolute;left:13277;top:3276;width:22;height:22" coordorigin="13277,3276" coordsize="22,22">
              <v:shape style="position:absolute;left:13277;top:3276;width:22;height:22" coordorigin="13277,3276" coordsize="22,22" path="m13277,3283l13284,3276,13298,3283,13284,3298,13277,3283e" filled="f" stroked="t" strokeweight=".36pt" strokecolor="#FF00FF">
                <v:path arrowok="t"/>
              </v:shape>
            </v:group>
            <v:group style="position:absolute;left:2657;top:11030;width:346;height:2" coordorigin="2657,11030" coordsize="346,2">
              <v:shape style="position:absolute;left:2657;top:11030;width:346;height:2" coordorigin="2657,11030" coordsize="346,0" path="m3002,11030l2657,11030,2657,11030e" filled="f" stroked="t" strokeweight=".36pt" strokecolor="#800040">
                <v:path arrowok="t"/>
              </v:shape>
            </v:group>
            <v:group style="position:absolute;left:2635;top:11016;width:29;height:22" coordorigin="2635,11016" coordsize="29,22">
              <v:shape style="position:absolute;left:2635;top:11016;width:29;height:22" coordorigin="2635,11016" coordsize="29,22" path="m2657,11038l2642,11038,2635,11023,2642,11016,2657,11016,2664,11023,2657,11038xe" filled="t" fillcolor="#FF00FF" stroked="f">
                <v:path arrowok="t"/>
                <v:fill type="solid"/>
              </v:shape>
            </v:group>
            <v:group style="position:absolute;left:2635;top:11016;width:29;height:22" coordorigin="2635,11016" coordsize="29,22">
              <v:shape style="position:absolute;left:2635;top:11016;width:29;height:22" coordorigin="2635,11016" coordsize="29,22" path="m2635,11023l2642,11016,2650,11016,2657,11016,2664,11023,2657,11038,2650,11038,2642,11038,2635,11023e" filled="f" stroked="t" strokeweight=".36pt" strokecolor="#FF00FF">
                <v:path arrowok="t"/>
              </v:shape>
            </v:group>
            <v:group style="position:absolute;left:13903;top:3622;width:706;height:2" coordorigin="13903,3622" coordsize="706,2">
              <v:shape style="position:absolute;left:13903;top:3622;width:706;height:2" coordorigin="13903,3622" coordsize="706,0" path="m14609,3622l13903,3622,13903,3622e" filled="f" stroked="t" strokeweight=".36pt" strokecolor="#800040">
                <v:path arrowok="t"/>
              </v:shape>
            </v:group>
            <v:group style="position:absolute;left:4327;top:10210;width:612;height:2" coordorigin="4327,10210" coordsize="612,2">
              <v:shape style="position:absolute;left:4327;top:10210;width:612;height:2" coordorigin="4327,10210" coordsize="612,0" path="m4939,10210l4327,10210,4327,10210e" filled="f" stroked="t" strokeweight=".36pt" strokecolor="#800040">
                <v:path arrowok="t"/>
              </v:shape>
            </v:group>
            <v:group style="position:absolute;left:4147;top:5350;width:180;height:2" coordorigin="4147,5350" coordsize="180,2">
              <v:shape style="position:absolute;left:4147;top:5350;width:180;height:2" coordorigin="4147,5350" coordsize="180,0" path="m4147,5350l4327,5350,4327,5350e" filled="f" stroked="t" strokeweight=".36pt" strokecolor="#FF0000">
                <v:path arrowok="t"/>
              </v:shape>
            </v:group>
            <v:group style="position:absolute;left:4176;top:5371;width:122;height:2" coordorigin="4176,5371" coordsize="122,2">
              <v:shape style="position:absolute;left:4176;top:5371;width:122;height:2" coordorigin="4176,5371" coordsize="122,0" path="m4176,5371l4298,5371,4298,5371e" filled="f" stroked="t" strokeweight=".36pt" strokecolor="#FF0000">
                <v:path arrowok="t"/>
              </v:shape>
            </v:group>
            <v:group style="position:absolute;left:4205;top:5400;width:65;height:2" coordorigin="4205,5400" coordsize="65,2">
              <v:shape style="position:absolute;left:4205;top:5400;width:65;height:2" coordorigin="4205,5400" coordsize="65,0" path="m4270,5400l4205,5400,4205,5400e" filled="f" stroked="t" strokeweight=".36pt" strokecolor="#FF0000">
                <v:path arrowok="t"/>
              </v:shape>
            </v:group>
            <v:group style="position:absolute;left:4226;top:5422;width:22;height:2" coordorigin="4226,5422" coordsize="22,2">
              <v:shape style="position:absolute;left:4226;top:5422;width:22;height:2" coordorigin="4226,5422" coordsize="22,0" path="m4226,5422l4248,5422,4248,5422e" filled="f" stroked="t" strokeweight=".36pt" strokecolor="#FF0000">
                <v:path arrowok="t"/>
              </v:shape>
            </v:group>
            <v:group style="position:absolute;left:4234;top:5184;width:2;height:166" coordorigin="4234,5184" coordsize="2,166">
              <v:shape style="position:absolute;left:4234;top:5184;width:2;height:166" coordorigin="4234,5184" coordsize="0,166" path="m4234,5350l4234,5184,4234,5184e" filled="f" stroked="t" strokeweight=".36pt" strokecolor="#800040">
                <v:path arrowok="t"/>
              </v:shape>
            </v:group>
            <v:group style="position:absolute;left:8986;top:2635;width:86;height:2" coordorigin="8986,2635" coordsize="86,2">
              <v:shape style="position:absolute;left:8986;top:2635;width:86;height:2" coordorigin="8986,2635" coordsize="86,0" path="m9072,2635l8986,2635,8986,2635e" filled="f" stroked="t" strokeweight=".36pt" strokecolor="#800040">
                <v:path arrowok="t"/>
              </v:shape>
            </v:group>
            <v:group style="position:absolute;left:8986;top:2635;width:2;height:158" coordorigin="8986,2635" coordsize="2,158">
              <v:shape style="position:absolute;left:8986;top:2635;width:2;height:158" coordorigin="8986,2635" coordsize="0,158" path="m8986,2794l8986,2635,8986,2635e" filled="f" stroked="t" strokeweight=".36pt" strokecolor="#800040">
                <v:path arrowok="t"/>
              </v:shape>
            </v:group>
            <v:group style="position:absolute;left:13903;top:3701;width:706;height:2" coordorigin="13903,3701" coordsize="706,2">
              <v:shape style="position:absolute;left:13903;top:3701;width:706;height:2" coordorigin="13903,3701" coordsize="706,0" path="m14609,3701l13903,3701,13903,3701e" filled="f" stroked="t" strokeweight=".36pt" strokecolor="#800040">
                <v:path arrowok="t"/>
              </v:shape>
            </v:group>
            <v:group style="position:absolute;left:4219;top:4673;width:29;height:29" coordorigin="4219,4673" coordsize="29,29">
              <v:shape style="position:absolute;left:4219;top:4673;width:29;height:29" coordorigin="4219,4673" coordsize="29,29" path="m4241,4702l4226,4702,4219,4694,4219,4680,4226,4673,4241,4673,4248,4680,4248,4694,4241,4702xe" filled="t" fillcolor="#FF00FF" stroked="f">
                <v:path arrowok="t"/>
                <v:fill type="solid"/>
              </v:shape>
            </v:group>
            <v:group style="position:absolute;left:4219;top:4673;width:29;height:29" coordorigin="4219,4673" coordsize="29,29">
              <v:shape style="position:absolute;left:4219;top:4673;width:29;height:29" coordorigin="4219,4673" coordsize="29,29" path="m4219,4687l4219,4680,4226,4673,4234,4673,4241,4673,4248,4680,4248,4687,4248,4694,4241,4702,4234,4702,4226,4702,4219,4694,4219,4687e" filled="f" stroked="t" strokeweight=".36pt" strokecolor="#FF00FF">
                <v:path arrowok="t"/>
              </v:shape>
            </v:group>
            <v:group style="position:absolute;left:13903;top:3787;width:706;height:2" coordorigin="13903,3787" coordsize="706,2">
              <v:shape style="position:absolute;left:13903;top:3787;width:706;height:2" coordorigin="13903,3787" coordsize="706,0" path="m14609,3787l13903,3787,13903,3787e" filled="f" stroked="t" strokeweight=".36pt" strokecolor="#800040">
                <v:path arrowok="t"/>
              </v:shape>
            </v:group>
            <v:group style="position:absolute;left:2261;top:4687;width:216;height:86" coordorigin="2261,4687" coordsize="216,86">
              <v:shape style="position:absolute;left:2261;top:4687;width:216;height:86" coordorigin="2261,4687" coordsize="216,86" path="m2261,4774l2304,4687,2477,4687,2434,4774e" filled="f" stroked="t" strokeweight=".36pt" strokecolor="#FF0000">
                <v:path arrowok="t"/>
              </v:shape>
            </v:group>
            <v:group style="position:absolute;left:2347;top:4687;width:43;height:86" coordorigin="2347,4687" coordsize="43,86">
              <v:shape style="position:absolute;left:2347;top:4687;width:43;height:86" coordorigin="2347,4687" coordsize="43,86" path="m2347,4774l2390,4687,2390,4687e" filled="f" stroked="t" strokeweight=".36pt" strokecolor="#FF0000">
                <v:path arrowok="t"/>
              </v:shape>
            </v:group>
            <v:group style="position:absolute;left:1822;top:8316;width:216;height:79" coordorigin="1822,8316" coordsize="216,79">
              <v:shape style="position:absolute;left:1822;top:8316;width:216;height:79" coordorigin="1822,8316" coordsize="216,79" path="m1822,8395l1865,8316,2038,8316,1994,8395e" filled="f" stroked="t" strokeweight=".36pt" strokecolor="#FF0000">
                <v:path arrowok="t"/>
              </v:shape>
            </v:group>
            <v:group style="position:absolute;left:1908;top:8316;width:43;height:79" coordorigin="1908,8316" coordsize="43,79">
              <v:shape style="position:absolute;left:1908;top:8316;width:43;height:79" coordorigin="1908,8316" coordsize="43,79" path="m1908,8395l1951,8316,1951,8316e" filled="f" stroked="t" strokeweight=".36pt" strokecolor="#FF0000">
                <v:path arrowok="t"/>
              </v:shape>
            </v:group>
            <v:group style="position:absolute;left:1469;top:6998;width:216;height:79" coordorigin="1469,6998" coordsize="216,79">
              <v:shape style="position:absolute;left:1469;top:6998;width:216;height:79" coordorigin="1469,6998" coordsize="216,79" path="m1469,7078l1512,6998,1685,6998,1642,7078e" filled="f" stroked="t" strokeweight=".36pt" strokecolor="#FF0000">
                <v:path arrowok="t"/>
              </v:shape>
            </v:group>
            <v:group style="position:absolute;left:1555;top:6998;width:43;height:79" coordorigin="1555,6998" coordsize="43,79">
              <v:shape style="position:absolute;left:1555;top:6998;width:43;height:79" coordorigin="1555,6998" coordsize="43,79" path="m1555,7078l1598,6998,1598,6998e" filled="f" stroked="t" strokeweight=".36pt" strokecolor="#FF0000">
                <v:path arrowok="t"/>
              </v:shape>
            </v:group>
            <v:group style="position:absolute;left:6300;top:7654;width:223;height:79" coordorigin="6300,7654" coordsize="223,79">
              <v:shape style="position:absolute;left:6300;top:7654;width:223;height:79" coordorigin="6300,7654" coordsize="223,79" path="m6300,7733l6343,7654,6523,7654,6480,7733e" filled="f" stroked="t" strokeweight=".36pt" strokecolor="#FF0000">
                <v:path arrowok="t"/>
              </v:shape>
            </v:group>
            <v:group style="position:absolute;left:6394;top:7654;width:43;height:79" coordorigin="6394,7654" coordsize="43,79">
              <v:shape style="position:absolute;left:6394;top:7654;width:43;height:79" coordorigin="6394,7654" coordsize="43,79" path="m6394,7733l6437,7654,6437,7654e" filled="f" stroked="t" strokeweight=".36pt" strokecolor="#FF0000">
                <v:path arrowok="t"/>
              </v:shape>
            </v:group>
            <v:group style="position:absolute;left:2873;top:8316;width:223;height:79" coordorigin="2873,8316" coordsize="223,79">
              <v:shape style="position:absolute;left:2873;top:8316;width:223;height:79" coordorigin="2873,8316" coordsize="223,79" path="m2873,8395l2916,8316,3096,8316,3053,8395e" filled="f" stroked="t" strokeweight=".36pt" strokecolor="#FF0000">
                <v:path arrowok="t"/>
              </v:shape>
            </v:group>
            <v:group style="position:absolute;left:2959;top:8316;width:43;height:79" coordorigin="2959,8316" coordsize="43,79">
              <v:shape style="position:absolute;left:2959;top:8316;width:43;height:79" coordorigin="2959,8316" coordsize="43,79" path="m2959,8395l3002,8316,3002,8316e" filled="f" stroked="t" strokeweight=".36pt" strokecolor="#FF0000">
                <v:path arrowok="t"/>
              </v:shape>
            </v:group>
            <v:group style="position:absolute;left:3053;top:4687;width:216;height:86" coordorigin="3053,4687" coordsize="216,86">
              <v:shape style="position:absolute;left:3053;top:4687;width:216;height:86" coordorigin="3053,4687" coordsize="216,86" path="m3053,4774l3096,4687,3269,4687,3226,4774e" filled="f" stroked="t" strokeweight=".36pt" strokecolor="#FF0000">
                <v:path arrowok="t"/>
              </v:shape>
            </v:group>
            <v:group style="position:absolute;left:3139;top:4687;width:43;height:86" coordorigin="3139,4687" coordsize="43,86">
              <v:shape style="position:absolute;left:3139;top:4687;width:43;height:86" coordorigin="3139,4687" coordsize="43,86" path="m3139,4774l3182,4687,3182,4687e" filled="f" stroked="t" strokeweight=".36pt" strokecolor="#FF0000">
                <v:path arrowok="t"/>
              </v:shape>
            </v:group>
            <v:group style="position:absolute;left:2786;top:4687;width:216;height:86" coordorigin="2786,4687" coordsize="216,86">
              <v:shape style="position:absolute;left:2786;top:4687;width:216;height:86" coordorigin="2786,4687" coordsize="216,86" path="m2786,4774l2830,4687,3002,4687,2959,4774e" filled="f" stroked="t" strokeweight=".36pt" strokecolor="#FF0000">
                <v:path arrowok="t"/>
              </v:shape>
            </v:group>
            <v:group style="position:absolute;left:2873;top:4687;width:43;height:86" coordorigin="2873,4687" coordsize="43,86">
              <v:shape style="position:absolute;left:2873;top:4687;width:43;height:86" coordorigin="2873,4687" coordsize="43,86" path="m2873,4774l2916,4687,2916,4687e" filled="f" stroked="t" strokeweight=".36pt" strokecolor="#FF0000">
                <v:path arrowok="t"/>
              </v:shape>
            </v:group>
            <v:group style="position:absolute;left:6739;top:7654;width:223;height:79" coordorigin="6739,7654" coordsize="223,79">
              <v:shape style="position:absolute;left:6739;top:7654;width:223;height:79" coordorigin="6739,7654" coordsize="223,79" path="m6739,7733l6782,7654,6962,7654,6919,7733e" filled="f" stroked="t" strokeweight=".36pt" strokecolor="#FF0000">
                <v:path arrowok="t"/>
              </v:shape>
            </v:group>
            <v:group style="position:absolute;left:6833;top:7654;width:43;height:79" coordorigin="6833,7654" coordsize="43,79">
              <v:shape style="position:absolute;left:6833;top:7654;width:43;height:79" coordorigin="6833,7654" coordsize="43,79" path="m6833,7733l6876,7654,6876,7654e" filled="f" stroked="t" strokeweight=".36pt" strokecolor="#FF0000">
                <v:path arrowok="t"/>
              </v:shape>
            </v:group>
            <v:group style="position:absolute;left:4370;top:6502;width:216;height:79" coordorigin="4370,6502" coordsize="216,79">
              <v:shape style="position:absolute;left:4370;top:6502;width:216;height:79" coordorigin="4370,6502" coordsize="216,79" path="m4370,6581l4414,6502,4586,6502,4543,6581e" filled="f" stroked="t" strokeweight=".36pt" strokecolor="#FF0000">
                <v:path arrowok="t"/>
              </v:shape>
            </v:group>
            <v:group style="position:absolute;left:4457;top:6502;width:43;height:79" coordorigin="4457,6502" coordsize="43,79">
              <v:shape style="position:absolute;left:4457;top:6502;width:43;height:79" coordorigin="4457,6502" coordsize="43,79" path="m4457,6581l4500,6502,4500,6502e" filled="f" stroked="t" strokeweight=".36pt" strokecolor="#FF0000">
                <v:path arrowok="t"/>
              </v:shape>
            </v:group>
            <v:group style="position:absolute;left:3751;top:11196;width:223;height:79" coordorigin="3751,11196" coordsize="223,79">
              <v:shape style="position:absolute;left:3751;top:11196;width:223;height:79" coordorigin="3751,11196" coordsize="223,79" path="m3751,11275l3794,11196,3974,11196,3931,11275e" filled="f" stroked="t" strokeweight=".36pt" strokecolor="#FF0000">
                <v:path arrowok="t"/>
              </v:shape>
            </v:group>
            <v:group style="position:absolute;left:3838;top:11196;width:50;height:79" coordorigin="3838,11196" coordsize="50,79">
              <v:shape style="position:absolute;left:3838;top:11196;width:50;height:79" coordorigin="3838,11196" coordsize="50,79" path="m3838,11275l3888,11196,3888,11196e" filled="f" stroked="t" strokeweight=".36pt" strokecolor="#FF0000">
                <v:path arrowok="t"/>
              </v:shape>
            </v:group>
            <v:group style="position:absolute;left:1555;top:11196;width:223;height:79" coordorigin="1555,11196" coordsize="223,79">
              <v:shape style="position:absolute;left:1555;top:11196;width:223;height:79" coordorigin="1555,11196" coordsize="223,79" path="m1555,11275l1598,11196,1778,11196,1728,11275e" filled="f" stroked="t" strokeweight=".36pt" strokecolor="#FF0000">
                <v:path arrowok="t"/>
              </v:shape>
            </v:group>
            <v:group style="position:absolute;left:1642;top:11196;width:43;height:79" coordorigin="1642,11196" coordsize="43,79">
              <v:shape style="position:absolute;left:1642;top:11196;width:43;height:79" coordorigin="1642,11196" coordsize="43,79" path="m1642,11275l1685,11196,1685,11196e" filled="f" stroked="t" strokeweight=".36pt" strokecolor="#FF0000">
                <v:path arrowok="t"/>
              </v:shape>
            </v:group>
            <v:group style="position:absolute;left:13162;top:4939;width:216;height:79" coordorigin="13162,4939" coordsize="216,79">
              <v:shape style="position:absolute;left:13162;top:4939;width:216;height:79" coordorigin="13162,4939" coordsize="216,79" path="m13162,5018l13205,4939,13378,4939,13334,5018e" filled="f" stroked="t" strokeweight=".36pt" strokecolor="#FF0000">
                <v:path arrowok="t"/>
              </v:shape>
            </v:group>
            <v:group style="position:absolute;left:13248;top:4939;width:43;height:79" coordorigin="13248,4939" coordsize="43,79">
              <v:shape style="position:absolute;left:13248;top:4939;width:43;height:79" coordorigin="13248,4939" coordsize="43,79" path="m13248,5018l13291,4939,13291,4939e" filled="f" stroked="t" strokeweight=".36pt" strokecolor="#FF0000">
                <v:path arrowok="t"/>
              </v:shape>
            </v:group>
            <v:group style="position:absolute;left:6214;top:11110;width:223;height:86" coordorigin="6214,11110" coordsize="223,86">
              <v:shape style="position:absolute;left:6214;top:11110;width:223;height:86" coordorigin="6214,11110" coordsize="223,86" path="m6214,11196l6257,11110,6437,11110,6394,11196e" filled="f" stroked="t" strokeweight=".36pt" strokecolor="#FF0000">
                <v:path arrowok="t"/>
              </v:shape>
            </v:group>
            <v:group style="position:absolute;left:6300;top:11110;width:43;height:86" coordorigin="6300,11110" coordsize="43,86">
              <v:shape style="position:absolute;left:6300;top:11110;width:43;height:86" coordorigin="6300,11110" coordsize="43,86" path="m6300,11196l6343,11110,6343,11110e" filled="f" stroked="t" strokeweight=".36pt" strokecolor="#FF0000">
                <v:path arrowok="t"/>
              </v:shape>
            </v:group>
            <v:group style="position:absolute;left:4486;top:4673;width:22;height:29" coordorigin="4486,4673" coordsize="22,29">
              <v:shape style="position:absolute;left:4486;top:4673;width:22;height:29" coordorigin="4486,4673" coordsize="22,29" path="m4493,4702l4486,4694,4486,4680,4493,4673,4507,4680,4507,4694,4493,4702xe" filled="t" fillcolor="#FF00FF" stroked="f">
                <v:path arrowok="t"/>
                <v:fill type="solid"/>
              </v:shape>
            </v:group>
            <v:group style="position:absolute;left:4486;top:4673;width:22;height:29" coordorigin="4486,4673" coordsize="22,29">
              <v:shape style="position:absolute;left:4486;top:4673;width:22;height:29" coordorigin="4486,4673" coordsize="22,29" path="m4486,4687l4486,4680,4493,4673,4507,4680,4507,4687,4507,4694,4493,4702,4486,4694,4486,4687e" filled="f" stroked="t" strokeweight=".36pt" strokecolor="#FF00FF">
                <v:path arrowok="t"/>
              </v:shape>
            </v:group>
            <v:group style="position:absolute;left:12586;top:9302;width:2;height:79" coordorigin="12586,9302" coordsize="2,79">
              <v:shape style="position:absolute;left:12586;top:9302;width:2;height:79" coordorigin="12586,9302" coordsize="0,79" path="m12586,9302l12586,9382e" filled="f" stroked="t" strokeweight=".36pt" strokecolor="#FF0000">
                <v:path arrowok="t"/>
              </v:shape>
            </v:group>
            <v:group style="position:absolute;left:12586;top:9137;width:2;height:79" coordorigin="12586,9137" coordsize="2,79">
              <v:shape style="position:absolute;left:12586;top:9137;width:2;height:79" coordorigin="12586,9137" coordsize="0,79" path="m12586,9216l12586,9137e" filled="f" stroked="t" strokeweight=".36pt" strokecolor="#FF0000">
                <v:path arrowok="t"/>
              </v:shape>
            </v:group>
            <v:group style="position:absolute;left:12542;top:9274;width:86;height:2" coordorigin="12542,9274" coordsize="86,2">
              <v:shape style="position:absolute;left:12542;top:9274;width:86;height:2" coordorigin="12542,9274" coordsize="86,0" path="m12542,9274l12629,9274,12629,9274e" filled="f" stroked="t" strokeweight=".36pt" strokecolor="#0000FF">
                <v:path arrowok="t"/>
              </v:shape>
            </v:group>
            <v:group style="position:absolute;left:12542;top:9245;width:86;height:2" coordorigin="12542,9245" coordsize="86,2">
              <v:shape style="position:absolute;left:12542;top:9245;width:86;height:2" coordorigin="12542,9245" coordsize="86,0" path="m12542,9245l12629,9245,12629,9245e" filled="f" stroked="t" strokeweight=".36pt" strokecolor="#0000FF">
                <v:path arrowok="t"/>
              </v:shape>
            </v:group>
            <v:group style="position:absolute;left:12582;top:9230;width:7;height:2" coordorigin="12582,9230" coordsize="7,2">
              <v:shape style="position:absolute;left:12582;top:9230;width:7;height:2" coordorigin="12582,9230" coordsize="7,0" path="m12582,9230l12589,9230e" filled="f" stroked="t" strokeweight="1.44pt" strokecolor="#0000FF">
                <v:path arrowok="t"/>
              </v:shape>
            </v:group>
            <v:group style="position:absolute;left:12582;top:9288;width:7;height:2" coordorigin="12582,9288" coordsize="7,2">
              <v:shape style="position:absolute;left:12582;top:9288;width:7;height:2" coordorigin="12582,9288" coordsize="7,0" path="m12582,9288l12589,9288e" filled="f" stroked="t" strokeweight="1.44pt" strokecolor="#0000FF">
                <v:path arrowok="t"/>
              </v:shape>
            </v:group>
            <v:group style="position:absolute;left:11621;top:8892;width:965;height:2" coordorigin="11621,8892" coordsize="965,2">
              <v:shape style="position:absolute;left:11621;top:8892;width:965;height:2" coordorigin="11621,8892" coordsize="965,0" path="m12586,8892l11621,8892,11621,8892e" filled="f" stroked="t" strokeweight=".36pt" strokecolor="#800040">
                <v:path arrowok="t"/>
              </v:shape>
            </v:group>
            <v:group style="position:absolute;left:11606;top:8870;width:22;height:29" coordorigin="11606,8870" coordsize="22,29">
              <v:shape style="position:absolute;left:11606;top:8870;width:22;height:29" coordorigin="11606,8870" coordsize="22,29" path="m11614,8899l11606,8892,11606,8878,11614,8870,11628,8878,11628,8892,11614,8899xe" filled="t" fillcolor="#FF00FF" stroked="f">
                <v:path arrowok="t"/>
                <v:fill type="solid"/>
              </v:shape>
            </v:group>
            <v:group style="position:absolute;left:11606;top:8870;width:22;height:29" coordorigin="11606,8870" coordsize="22,29">
              <v:shape style="position:absolute;left:11606;top:8870;width:22;height:29" coordorigin="11606,8870" coordsize="22,29" path="m11606,8885l11606,8878,11614,8870,11628,8878,11628,8885,11628,8892,11614,8899,11606,8892,11606,8885e" filled="f" stroked="t" strokeweight=".36pt" strokecolor="#FF00FF">
                <v:path arrowok="t"/>
              </v:shape>
            </v:group>
            <v:group style="position:absolute;left:12586;top:8892;width:2;height:245" coordorigin="12586,8892" coordsize="2,245">
              <v:shape style="position:absolute;left:12586;top:8892;width:2;height:245" coordorigin="12586,8892" coordsize="0,245" path="m12586,9137l12586,8892,12586,8892e" filled="f" stroked="t" strokeweight=".36pt" strokecolor="#800040">
                <v:path arrowok="t"/>
              </v:shape>
            </v:group>
            <v:group style="position:absolute;left:12586;top:9382;width:2;height:166" coordorigin="12586,9382" coordsize="2,166">
              <v:shape style="position:absolute;left:12586;top:9382;width:2;height:166" coordorigin="12586,9382" coordsize="0,166" path="m12586,9547l12586,9382,12586,9382e" filled="f" stroked="t" strokeweight=".36pt" strokecolor="#800040">
                <v:path arrowok="t"/>
              </v:shape>
            </v:group>
            <v:group style="position:absolute;left:12571;top:9533;width:29;height:22" coordorigin="12571,9533" coordsize="29,22">
              <v:shape style="position:absolute;left:12571;top:9533;width:29;height:22" coordorigin="12571,9533" coordsize="29,22" path="m12593,9554l12578,9554,12571,9540,12578,9533,12593,9533,12600,9540,12593,9554xe" filled="t" fillcolor="#FF00FF" stroked="f">
                <v:path arrowok="t"/>
                <v:fill type="solid"/>
              </v:shape>
            </v:group>
            <v:group style="position:absolute;left:12571;top:9533;width:29;height:22" coordorigin="12571,9533" coordsize="29,22">
              <v:shape style="position:absolute;left:12571;top:9533;width:29;height:22" coordorigin="12571,9533" coordsize="29,22" path="m12571,9540l12578,9533,12586,9533,12593,9533,12600,9540,12593,9554,12586,9554,12578,9554,12571,9540e" filled="f" stroked="t" strokeweight=".36pt" strokecolor="#FF00FF">
                <v:path arrowok="t"/>
              </v:shape>
            </v:group>
            <v:group style="position:absolute;left:11621;top:8806;width:2;height:86" coordorigin="11621,8806" coordsize="2,86">
              <v:shape style="position:absolute;left:11621;top:8806;width:2;height:86" coordorigin="11621,8806" coordsize="0,86" path="m11621,8892l11621,8806,11621,8806e" filled="f" stroked="t" strokeweight=".36pt" strokecolor="#800040">
                <v:path arrowok="t"/>
              </v:shape>
            </v:group>
            <v:group style="position:absolute;left:2563;top:4442;width:2;height:86" coordorigin="2563,4442" coordsize="2,86">
              <v:shape style="position:absolute;left:2563;top:4442;width:2;height:86" coordorigin="2563,4442" coordsize="0,86" path="m2563,4529l2563,4442,2563,4442e" filled="f" stroked="t" strokeweight=".36pt" strokecolor="#800040">
                <v:path arrowok="t"/>
              </v:shape>
            </v:group>
            <v:group style="position:absolute;left:14695;top:9382;width:2;height:166" coordorigin="14695,9382" coordsize="2,166">
              <v:shape style="position:absolute;left:14695;top:9382;width:2;height:166" coordorigin="14695,9382" coordsize="0,166" path="m14695,9547l14695,9382,14695,9382e" filled="f" stroked="t" strokeweight=".36pt" strokecolor="#800040">
                <v:path arrowok="t"/>
              </v:shape>
            </v:group>
            <v:group style="position:absolute;left:14695;top:9302;width:2;height:79" coordorigin="14695,9302" coordsize="2,79">
              <v:shape style="position:absolute;left:14695;top:9302;width:2;height:79" coordorigin="14695,9302" coordsize="0,79" path="m14695,9302l14695,9382e" filled="f" stroked="t" strokeweight=".36pt" strokecolor="#FF0000">
                <v:path arrowok="t"/>
              </v:shape>
            </v:group>
            <v:group style="position:absolute;left:14695;top:9137;width:2;height:79" coordorigin="14695,9137" coordsize="2,79">
              <v:shape style="position:absolute;left:14695;top:9137;width:2;height:79" coordorigin="14695,9137" coordsize="0,79" path="m14695,9216l14695,9137e" filled="f" stroked="t" strokeweight=".36pt" strokecolor="#FF0000">
                <v:path arrowok="t"/>
              </v:shape>
            </v:group>
            <v:group style="position:absolute;left:14652;top:9274;width:86;height:2" coordorigin="14652,9274" coordsize="86,2">
              <v:shape style="position:absolute;left:14652;top:9274;width:86;height:2" coordorigin="14652,9274" coordsize="86,0" path="m14652,9274l14738,9274,14738,9274e" filled="f" stroked="t" strokeweight=".36pt" strokecolor="#0000FF">
                <v:path arrowok="t"/>
              </v:shape>
            </v:group>
            <v:group style="position:absolute;left:14652;top:9245;width:86;height:2" coordorigin="14652,9245" coordsize="86,2">
              <v:shape style="position:absolute;left:14652;top:9245;width:86;height:2" coordorigin="14652,9245" coordsize="86,0" path="m14652,9245l14738,9245,14738,9245e" filled="f" stroked="t" strokeweight=".36pt" strokecolor="#0000FF">
                <v:path arrowok="t"/>
              </v:shape>
            </v:group>
            <v:group style="position:absolute;left:14692;top:9230;width:7;height:2" coordorigin="14692,9230" coordsize="7,2">
              <v:shape style="position:absolute;left:14692;top:9230;width:7;height:2" coordorigin="14692,9230" coordsize="7,0" path="m14692,9230l14699,9230e" filled="f" stroked="t" strokeweight="1.44pt" strokecolor="#0000FF">
                <v:path arrowok="t"/>
              </v:shape>
            </v:group>
            <v:group style="position:absolute;left:14692;top:9288;width:7;height:2" coordorigin="14692,9288" coordsize="7,2">
              <v:shape style="position:absolute;left:14692;top:9288;width:7;height:2" coordorigin="14692,9288" coordsize="7,0" path="m14692,9288l14699,9288e" filled="f" stroked="t" strokeweight="1.44pt" strokecolor="#0000FF">
                <v:path arrowok="t"/>
              </v:shape>
            </v:group>
            <v:group style="position:absolute;left:14695;top:8892;width:2;height:245" coordorigin="14695,8892" coordsize="2,245">
              <v:shape style="position:absolute;left:14695;top:8892;width:2;height:245" coordorigin="14695,8892" coordsize="0,245" path="m14695,9137l14695,8892,14695,8892e" filled="f" stroked="t" strokeweight=".36pt" strokecolor="#800040">
                <v:path arrowok="t"/>
              </v:shape>
            </v:group>
            <v:group style="position:absolute;left:13817;top:8806;width:2;height:86" coordorigin="13817,8806" coordsize="2,86">
              <v:shape style="position:absolute;left:13817;top:8806;width:2;height:86" coordorigin="13817,8806" coordsize="0,86" path="m13817,8892l13817,8806,13817,8806e" filled="f" stroked="t" strokeweight=".36pt" strokecolor="#800040">
                <v:path arrowok="t"/>
              </v:shape>
            </v:group>
            <v:group style="position:absolute;left:13817;top:8892;width:878;height:2" coordorigin="13817,8892" coordsize="878,2">
              <v:shape style="position:absolute;left:13817;top:8892;width:878;height:2" coordorigin="13817,8892" coordsize="878,0" path="m14695,8892l13817,8892,13817,8892e" filled="f" stroked="t" strokeweight=".36pt" strokecolor="#800040">
                <v:path arrowok="t"/>
              </v:shape>
            </v:group>
            <v:group style="position:absolute;left:13802;top:8870;width:29;height:29" coordorigin="13802,8870" coordsize="29,29">
              <v:shape style="position:absolute;left:13802;top:8870;width:29;height:29" coordorigin="13802,8870" coordsize="29,29" path="m13824,8899l13810,8899,13802,8892,13802,8878,13810,8870,13824,8870,13831,8878,13831,8892,13824,8899xe" filled="t" fillcolor="#FF00FF" stroked="f">
                <v:path arrowok="t"/>
                <v:fill type="solid"/>
              </v:shape>
            </v:group>
            <v:group style="position:absolute;left:13802;top:8870;width:29;height:29" coordorigin="13802,8870" coordsize="29,29">
              <v:shape style="position:absolute;left:13802;top:8870;width:29;height:29" coordorigin="13802,8870" coordsize="29,29" path="m13802,8885l13802,8878,13810,8870,13817,8870,13824,8870,13831,8878,13831,8885,13831,8892,13824,8899,13817,8899,13810,8899,13802,8892,13802,8885e" filled="f" stroked="t" strokeweight=".36pt" strokecolor="#FF00FF">
                <v:path arrowok="t"/>
              </v:shape>
            </v:group>
            <v:group style="position:absolute;left:6872;top:7038;width:7;height:2" coordorigin="6872,7038" coordsize="7,2">
              <v:shape style="position:absolute;left:6872;top:7038;width:7;height:2" coordorigin="6872,7038" coordsize="7,0" path="m6872,7038l6880,7038e" filled="f" stroked="t" strokeweight="3.96pt" strokecolor="#800040">
                <v:path arrowok="t"/>
              </v:shape>
            </v:group>
            <v:group style="position:absolute;left:3866;top:3276;width:29;height:22" coordorigin="3866,3276" coordsize="29,22">
              <v:shape style="position:absolute;left:3866;top:3276;width:29;height:22" coordorigin="3866,3276" coordsize="29,22" path="m3888,3298l3874,3298,3866,3283,3874,3276,3888,3276,3895,3283,3888,3298xe" filled="t" fillcolor="#FF00FF" stroked="f">
                <v:path arrowok="t"/>
                <v:fill type="solid"/>
              </v:shape>
            </v:group>
            <v:group style="position:absolute;left:3866;top:3276;width:29;height:22" coordorigin="3866,3276" coordsize="29,22">
              <v:shape style="position:absolute;left:3866;top:3276;width:29;height:22" coordorigin="3866,3276" coordsize="29,22" path="m3866,3283l3874,3276,3881,3276,3888,3276,3895,3283,3888,3298,3881,3298,3874,3298,3866,3283e" filled="f" stroked="t" strokeweight=".36pt" strokecolor="#FF00FF">
                <v:path arrowok="t"/>
              </v:shape>
            </v:group>
            <v:group style="position:absolute;left:4234;top:4687;width:2;height:86" coordorigin="4234,4687" coordsize="2,86">
              <v:shape style="position:absolute;left:4234;top:4687;width:2;height:86" coordorigin="4234,4687" coordsize="0,86" path="m4234,4774l4234,4687,4234,4687e" filled="f" stroked="t" strokeweight=".36pt" strokecolor="#800040">
                <v:path arrowok="t"/>
              </v:shape>
            </v:group>
            <v:group style="position:absolute;left:7402;top:6998;width:2;height:158" coordorigin="7402,6998" coordsize="2,158">
              <v:shape style="position:absolute;left:7402;top:6998;width:2;height:158" coordorigin="7402,6998" coordsize="0,158" path="m7402,6998l7402,7157,7402,7157e" filled="f" stroked="t" strokeweight=".36pt" strokecolor="#800040">
                <v:path arrowok="t"/>
              </v:shape>
            </v:group>
            <v:group style="position:absolute;left:12496;top:10494;width:7;height:2" coordorigin="12496,10494" coordsize="7,2">
              <v:shape style="position:absolute;left:12496;top:10494;width:7;height:2" coordorigin="12496,10494" coordsize="7,0" path="m12496,10494l12503,10494e" filled="f" stroked="t" strokeweight="3.96pt" strokecolor="#800040">
                <v:path arrowok="t"/>
              </v:shape>
            </v:group>
            <v:group style="position:absolute;left:4939;top:10210;width:86;height:2" coordorigin="4939,10210" coordsize="86,2">
              <v:shape style="position:absolute;left:4939;top:10210;width:86;height:2" coordorigin="4939,10210" coordsize="86,0" path="m5026,10210l4939,10210e" filled="f" stroked="t" strokeweight=".36pt" strokecolor="#FF0000">
                <v:path arrowok="t"/>
              </v:shape>
            </v:group>
            <v:group style="position:absolute;left:5206;top:10289;width:2;height:79" coordorigin="5206,10289" coordsize="2,79">
              <v:shape style="position:absolute;left:5206;top:10289;width:2;height:79" coordorigin="5206,10289" coordsize="0,79" path="m5206,10289l5206,10368e" filled="f" stroked="t" strokeweight=".36pt" strokecolor="#FF0000">
                <v:path arrowok="t"/>
              </v:shape>
            </v:group>
            <v:group style="position:absolute;left:5119;top:10123;width:86;height:58" coordorigin="5119,10123" coordsize="86,58">
              <v:shape style="position:absolute;left:5119;top:10123;width:86;height:58" coordorigin="5119,10123" coordsize="86,58" path="m5206,10123l5119,10181,5119,10181e" filled="f" stroked="t" strokeweight=".36pt" strokecolor="#0000FF">
                <v:path arrowok="t"/>
              </v:shape>
            </v:group>
            <v:group style="position:absolute;left:5119;top:10231;width:86;height:58" coordorigin="5119,10231" coordsize="86,58">
              <v:shape style="position:absolute;left:5119;top:10231;width:86;height:58" coordorigin="5119,10231" coordsize="86,58" path="m5119,10231l5206,10289,5206,10289e" filled="f" stroked="t" strokeweight=".36pt" strokecolor="#0000FF">
                <v:path arrowok="t"/>
              </v:shape>
            </v:group>
            <v:group style="position:absolute;left:5119;top:10123;width:2;height:166" coordorigin="5119,10123" coordsize="2,166">
              <v:shape style="position:absolute;left:5119;top:10123;width:2;height:166" coordorigin="5119,10123" coordsize="0,166" path="m5119,10123l5119,10289,5119,10289e" filled="f" stroked="t" strokeweight=".36pt" strokecolor="#0000FF">
                <v:path arrowok="t"/>
              </v:shape>
            </v:group>
            <v:group style="position:absolute;left:5026;top:10210;width:94;height:2" coordorigin="5026,10210" coordsize="94,2">
              <v:shape style="position:absolute;left:5026;top:10210;width:94;height:2" coordorigin="5026,10210" coordsize="94,0" path="m5119,10210l5026,10210,5026,10210e" filled="f" stroked="t" strokeweight=".36pt" strokecolor="#0000FF">
                <v:path arrowok="t"/>
              </v:shape>
            </v:group>
            <v:group style="position:absolute;left:5148;top:10246;width:58;height:43" coordorigin="5148,10246" coordsize="58,43">
              <v:shape style="position:absolute;left:5148;top:10246;width:58;height:43" coordorigin="5148,10246" coordsize="58,43" path="m5206,10289l5148,10274,5170,10246,5206,10289xe" filled="t" fillcolor="#0000FF" stroked="f">
                <v:path arrowok="t"/>
                <v:fill type="solid"/>
              </v:shape>
            </v:group>
            <v:group style="position:absolute;left:5148;top:10246;width:58;height:43" coordorigin="5148,10246" coordsize="58,43">
              <v:shape style="position:absolute;left:5148;top:10246;width:58;height:43" coordorigin="5148,10246" coordsize="58,43" path="m5206,10289l5170,10246,5148,10274,5206,10289xe" filled="f" stroked="t" strokeweight=".36pt" strokecolor="#0000FF">
                <v:path arrowok="t"/>
              </v:shape>
            </v:group>
            <v:group style="position:absolute;left:3182;top:4529;width:2;height:158" coordorigin="3182,4529" coordsize="2,158">
              <v:shape style="position:absolute;left:3182;top:4529;width:2;height:158" coordorigin="3182,4529" coordsize="0,158" path="m3182,4687l3182,4529,3182,4529e" filled="f" stroked="t" strokeweight=".36pt" strokecolor="#800040">
                <v:path arrowok="t"/>
              </v:shape>
            </v:group>
            <v:group style="position:absolute;left:12586;top:6581;width:2;height:418" coordorigin="12586,6581" coordsize="2,418">
              <v:shape style="position:absolute;left:12586;top:6581;width:2;height:418" coordorigin="12586,6581" coordsize="0,418" path="m12586,6998l12586,6581,12586,6581e" filled="f" stroked="t" strokeweight=".36pt" strokecolor="#800040">
                <v:path arrowok="t"/>
              </v:shape>
            </v:group>
            <v:group style="position:absolute;left:12571;top:6977;width:29;height:29" coordorigin="12571,6977" coordsize="29,29">
              <v:shape style="position:absolute;left:12571;top:6977;width:29;height:29" coordorigin="12571,6977" coordsize="29,29" path="m12593,7006l12578,7006,12571,6998,12571,6984,12578,6977,12593,6977,12600,6984,12600,6998,12593,7006xe" filled="t" fillcolor="#FF00FF" stroked="f">
                <v:path arrowok="t"/>
                <v:fill type="solid"/>
              </v:shape>
            </v:group>
            <v:group style="position:absolute;left:12571;top:6977;width:29;height:29" coordorigin="12571,6977" coordsize="29,29">
              <v:shape style="position:absolute;left:12571;top:6977;width:29;height:29" coordorigin="12571,6977" coordsize="29,29" path="m12571,6991l12571,6984,12578,6977,12586,6977,12593,6977,12600,6984,12600,6991,12600,6998,12593,7006,12586,7006,12578,7006,12571,6998,12571,6991e" filled="f" stroked="t" strokeweight=".36pt" strokecolor="#FF00FF">
                <v:path arrowok="t"/>
              </v:shape>
            </v:group>
            <v:group style="position:absolute;left:3002;top:10620;width:2;height:79" coordorigin="3002,10620" coordsize="2,79">
              <v:shape style="position:absolute;left:3002;top:10620;width:2;height:79" coordorigin="3002,10620" coordsize="0,79" path="m3002,10699l3002,10620e" filled="f" stroked="t" strokeweight=".36pt" strokecolor="#FF0000">
                <v:path arrowok="t"/>
              </v:shape>
            </v:group>
            <v:group style="position:absolute;left:3002;top:10944;width:2;height:86" coordorigin="3002,10944" coordsize="2,86">
              <v:shape style="position:absolute;left:3002;top:10944;width:2;height:86" coordorigin="3002,10944" coordsize="0,86" path="m3002,10944l3002,11030e" filled="f" stroked="t" strokeweight=".36pt" strokecolor="#FF0000">
                <v:path arrowok="t"/>
              </v:shape>
            </v:group>
            <v:group style="position:absolute;left:3002;top:10699;width:29;height:29" coordorigin="3002,10699" coordsize="29,29">
              <v:shape style="position:absolute;left:3002;top:10699;width:29;height:29" coordorigin="3002,10699" coordsize="29,29" path="m3002,10699l3031,10728,3031,10728e" filled="f" stroked="t" strokeweight=".36pt" strokecolor="#0000FF">
                <v:path arrowok="t"/>
              </v:shape>
            </v:group>
            <v:group style="position:absolute;left:2981;top:10728;width:50;height:43" coordorigin="2981,10728" coordsize="50,43">
              <v:shape style="position:absolute;left:2981;top:10728;width:50;height:43" coordorigin="2981,10728" coordsize="50,43" path="m3031,10728l2981,10771,2981,10771e" filled="f" stroked="t" strokeweight=".36pt" strokecolor="#0000FF">
                <v:path arrowok="t"/>
              </v:shape>
            </v:group>
            <v:group style="position:absolute;left:2981;top:10771;width:50;height:50" coordorigin="2981,10771" coordsize="50,50">
              <v:shape style="position:absolute;left:2981;top:10771;width:50;height:50" coordorigin="2981,10771" coordsize="50,50" path="m2981,10771l3031,10822,3031,10822e" filled="f" stroked="t" strokeweight=".36pt" strokecolor="#0000FF">
                <v:path arrowok="t"/>
              </v:shape>
            </v:group>
            <v:group style="position:absolute;left:2981;top:10822;width:50;height:50" coordorigin="2981,10822" coordsize="50,50">
              <v:shape style="position:absolute;left:2981;top:10822;width:50;height:50" coordorigin="2981,10822" coordsize="50,50" path="m3031,10822l2981,10872,2981,10872e" filled="f" stroked="t" strokeweight=".36pt" strokecolor="#0000FF">
                <v:path arrowok="t"/>
              </v:shape>
            </v:group>
            <v:group style="position:absolute;left:2981;top:10872;width:50;height:50" coordorigin="2981,10872" coordsize="50,50">
              <v:shape style="position:absolute;left:2981;top:10872;width:50;height:50" coordorigin="2981,10872" coordsize="50,50" path="m2981,10872l3031,10922,3031,10922e" filled="f" stroked="t" strokeweight=".36pt" strokecolor="#0000FF">
                <v:path arrowok="t"/>
              </v:shape>
            </v:group>
            <v:group style="position:absolute;left:3002;top:10922;width:29;height:22" coordorigin="3002,10922" coordsize="29,22">
              <v:shape style="position:absolute;left:3002;top:10922;width:29;height:22" coordorigin="3002,10922" coordsize="29,22" path="m3031,10922l3002,10944,3002,10944e" filled="f" stroked="t" strokeweight=".36pt" strokecolor="#0000FF">
                <v:path arrowok="t"/>
              </v:shape>
            </v:group>
            <v:group style="position:absolute;left:4500;top:4687;width:2;height:86" coordorigin="4500,4687" coordsize="2,86">
              <v:shape style="position:absolute;left:4500;top:4687;width:2;height:86" coordorigin="4500,4687" coordsize="0,86" path="m4500,4774l4500,4687,4500,4687e" filled="f" stroked="t" strokeweight=".36pt" strokecolor="#800040">
                <v:path arrowok="t"/>
              </v:shape>
            </v:group>
            <v:group style="position:absolute;left:6084;top:2794;width:2;height:1238" coordorigin="6084,2794" coordsize="2,1238">
              <v:shape style="position:absolute;left:6084;top:2794;width:2;height:1238" coordorigin="6084,2794" coordsize="0,1238" path="m6084,2794l6084,4032,6084,4032e" filled="f" stroked="t" strokeweight=".36pt" strokecolor="#800040">
                <v:path arrowok="t"/>
              </v:shape>
            </v:group>
            <w10:wrap type="none"/>
          </v:group>
        </w:pict>
      </w: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98"/>
        </w:rPr>
      </w:r>
      <w:r>
        <w:rPr>
          <w:color w:val="000080"/>
          <w:w w:val="98"/>
          <w:u w:val="single" w:color="0000FF"/>
        </w:rPr>
        <w:t> </w:t>
      </w:r>
      <w:r>
        <w:rPr>
          <w:color w:val="000080"/>
          <w:w w:val="98"/>
        </w:rPr>
      </w:r>
      <w:r>
        <w:rPr>
          <w:color w:val="000080"/>
        </w:rPr>
        <w:t>    </w:t>
      </w:r>
      <w:r>
        <w:rPr>
          <w:color w:val="000080"/>
          <w:spacing w:val="3"/>
        </w:rPr>
        <w:t> </w:t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80" w:lineRule="exact" w:before="8"/>
        <w:rPr>
          <w:sz w:val="8"/>
          <w:szCs w:val="8"/>
        </w:rPr>
      </w:pPr>
    </w:p>
    <w:p>
      <w:pPr>
        <w:pStyle w:val="BodyText"/>
        <w:spacing w:line="240" w:lineRule="auto"/>
        <w:ind w:right="53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86" w:lineRule="exact"/>
        <w:ind w:left="74" w:right="0" w:firstLine="266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w w:val="79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18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tabs>
          <w:tab w:pos="1148" w:val="left" w:leader="none"/>
        </w:tabs>
        <w:spacing w:line="240" w:lineRule="auto"/>
        <w:ind w:left="407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</w:rPr>
        <w:tab/>
      </w:r>
      <w:r>
        <w:rPr>
          <w:color w:val="000080"/>
          <w:w w:val="98"/>
        </w:rPr>
      </w:r>
      <w:r>
        <w:rPr>
          <w:color w:val="000080"/>
          <w:w w:val="98"/>
          <w:u w:val="single" w:color="0000FF"/>
        </w:rPr>
        <w:t> </w:t>
      </w:r>
      <w:r>
        <w:rPr>
          <w:color w:val="000080"/>
          <w:w w:val="98"/>
        </w:rPr>
      </w:r>
      <w:r>
        <w:rPr>
          <w:color w:val="000000"/>
        </w:rPr>
      </w:r>
    </w:p>
    <w:p>
      <w:pPr>
        <w:pStyle w:val="BodyText"/>
        <w:spacing w:line="240" w:lineRule="auto" w:before="9"/>
        <w:ind w:left="407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4"/>
        <w:rPr>
          <w:sz w:val="10"/>
          <w:szCs w:val="10"/>
        </w:rPr>
      </w:pPr>
    </w:p>
    <w:p>
      <w:pPr>
        <w:pStyle w:val="BodyText"/>
        <w:spacing w:line="240" w:lineRule="auto"/>
        <w:ind w:left="125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1"/>
        <w:ind w:left="125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86" w:lineRule="exact"/>
        <w:ind w:left="290" w:right="0" w:firstLine="266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w w:val="79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18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407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left="407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18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410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9"/>
        <w:ind w:left="410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0" w:lineRule="exact" w:before="29"/>
        <w:ind w:left="204" w:right="0" w:firstLine="266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w w:val="79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18"/>
        <w:ind w:left="399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left="399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18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323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pStyle w:val="BodyText"/>
        <w:spacing w:line="240" w:lineRule="auto" w:before="9"/>
        <w:ind w:left="323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0" w:lineRule="exact" w:before="29"/>
        <w:ind w:left="204" w:right="0" w:firstLine="266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w w:val="79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18"/>
        <w:ind w:left="42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pStyle w:val="BodyText"/>
        <w:spacing w:line="240" w:lineRule="auto" w:before="1"/>
        <w:ind w:left="421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18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186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9"/>
        <w:ind w:left="186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0" w:lineRule="exact" w:before="29"/>
        <w:ind w:left="204" w:right="0" w:firstLine="259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w w:val="79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18"/>
        <w:ind w:left="486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left="399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18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323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240" w:lineRule="auto" w:before="9"/>
        <w:ind w:left="323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0" w:lineRule="exact" w:before="29"/>
        <w:ind w:left="204" w:right="0" w:firstLine="266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w w:val="79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18"/>
        <w:ind w:left="20" w:right="0"/>
        <w:jc w:val="center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240" w:lineRule="auto" w:before="1"/>
        <w:ind w:left="421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20" w:right="1280"/>
          <w:cols w:num="18" w:equalWidth="0">
            <w:col w:w="790" w:space="40"/>
            <w:col w:w="600" w:space="40"/>
            <w:col w:w="1171" w:space="40"/>
            <w:col w:w="357" w:space="40"/>
            <w:col w:w="816" w:space="40"/>
            <w:col w:w="886" w:space="40"/>
            <w:col w:w="642" w:space="40"/>
            <w:col w:w="729" w:space="40"/>
            <w:col w:w="879" w:space="40"/>
            <w:col w:w="555" w:space="40"/>
            <w:col w:w="729" w:space="162"/>
            <w:col w:w="901" w:space="40"/>
            <w:col w:w="418" w:space="40"/>
            <w:col w:w="729" w:space="40"/>
            <w:col w:w="879" w:space="40"/>
            <w:col w:w="555" w:space="40"/>
            <w:col w:w="729" w:space="162"/>
            <w:col w:w="1049"/>
          </w:cols>
        </w:sectPr>
      </w:pPr>
    </w:p>
    <w:p>
      <w:pPr>
        <w:spacing w:line="170" w:lineRule="exact" w:before="7"/>
        <w:rPr>
          <w:sz w:val="17"/>
          <w:szCs w:val="17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693" w:lineRule="exact" w:before="0"/>
        <w:ind w:left="2360" w:right="0" w:firstLine="0"/>
        <w:jc w:val="left"/>
        <w:rPr>
          <w:rFonts w:ascii="SimSun" w:hAnsi="SimSun" w:cs="SimSun" w:eastAsia="SimSun"/>
          <w:sz w:val="55"/>
          <w:szCs w:val="55"/>
        </w:rPr>
      </w:pPr>
      <w:r>
        <w:rPr>
          <w:rFonts w:ascii="Arial" w:hAnsi="Arial" w:cs="Arial" w:eastAsia="Arial"/>
          <w:sz w:val="55"/>
          <w:szCs w:val="55"/>
        </w:rPr>
        <w:t>OZ9986</w:t>
      </w:r>
      <w:r>
        <w:rPr>
          <w:rFonts w:ascii="SimSun" w:hAnsi="SimSun" w:cs="SimSun" w:eastAsia="SimSun"/>
          <w:sz w:val="55"/>
          <w:szCs w:val="55"/>
        </w:rPr>
        <w:t>康佳应用原理图</w:t>
      </w:r>
    </w:p>
    <w:p>
      <w:pPr>
        <w:spacing w:line="200" w:lineRule="exact" w:before="9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1240" w:right="1200"/>
        </w:sect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200" w:lineRule="exact" w:before="4"/>
        <w:rPr>
          <w:sz w:val="20"/>
          <w:szCs w:val="20"/>
        </w:rPr>
      </w:pPr>
    </w:p>
    <w:p>
      <w:pPr>
        <w:spacing w:before="0"/>
        <w:ind w:left="0" w:right="0" w:firstLine="0"/>
        <w:jc w:val="right"/>
        <w:rPr>
          <w:rFonts w:ascii="Courier New" w:hAnsi="Courier New" w:cs="Courier New" w:eastAsia="Courier New"/>
          <w:sz w:val="13"/>
          <w:szCs w:val="13"/>
        </w:rPr>
      </w:pPr>
      <w:r>
        <w:rPr>
          <w:rFonts w:ascii="Courier New"/>
          <w:spacing w:val="3"/>
          <w:w w:val="105"/>
          <w:sz w:val="13"/>
        </w:rPr>
        <w:t>300kHz;</w:t>
      </w:r>
      <w:r>
        <w:rPr>
          <w:rFonts w:ascii="Courier New"/>
          <w:sz w:val="13"/>
        </w:rPr>
      </w:r>
    </w:p>
    <w:p>
      <w:pPr>
        <w:tabs>
          <w:tab w:pos="1135" w:val="left" w:leader="none"/>
        </w:tabs>
        <w:spacing w:line="246" w:lineRule="auto" w:before="4"/>
        <w:ind w:left="1222" w:right="259" w:hanging="1037"/>
        <w:jc w:val="left"/>
        <w:rPr>
          <w:rFonts w:ascii="Courier New" w:hAnsi="Courier New" w:cs="Courier New" w:eastAsia="Courier New"/>
          <w:sz w:val="13"/>
          <w:szCs w:val="13"/>
        </w:rPr>
      </w:pPr>
      <w:r>
        <w:rPr>
          <w:rFonts w:ascii="Courier New"/>
          <w:spacing w:val="2"/>
          <w:w w:val="105"/>
          <w:sz w:val="13"/>
        </w:rPr>
        <w:t>PWM</w:t>
        <w:tab/>
      </w:r>
      <w:r>
        <w:rPr>
          <w:rFonts w:ascii="Courier New"/>
          <w:spacing w:val="3"/>
          <w:w w:val="105"/>
          <w:sz w:val="13"/>
        </w:rPr>
        <w:t>100Hz;</w:t>
      </w:r>
      <w:r>
        <w:rPr>
          <w:rFonts w:ascii="Courier New"/>
          <w:spacing w:val="24"/>
          <w:w w:val="105"/>
          <w:sz w:val="13"/>
        </w:rPr>
        <w:t> </w:t>
      </w:r>
      <w:r>
        <w:rPr>
          <w:rFonts w:ascii="Courier New"/>
          <w:spacing w:val="3"/>
          <w:w w:val="105"/>
          <w:sz w:val="13"/>
        </w:rPr>
        <w:t>120mA;</w:t>
      </w:r>
      <w:r>
        <w:rPr>
          <w:rFonts w:ascii="Courier New"/>
          <w:sz w:val="13"/>
        </w:rPr>
      </w:r>
    </w:p>
    <w:p>
      <w:pPr>
        <w:pStyle w:val="BodyText"/>
        <w:tabs>
          <w:tab w:pos="1115" w:val="left" w:leader="none"/>
          <w:tab w:pos="1669" w:val="right" w:leader="none"/>
        </w:tabs>
        <w:spacing w:line="240" w:lineRule="auto" w:before="331"/>
        <w:ind w:right="80"/>
        <w:jc w:val="right"/>
      </w:pPr>
      <w:r>
        <w:rPr>
          <w:w w:val="80"/>
        </w:rPr>
        <w:br w:type="column"/>
      </w:r>
      <w:r>
        <w:rPr>
          <w:w w:val="80"/>
          <w:position w:val="1"/>
        </w:rPr>
        <w:t>+</w:t>
      </w:r>
      <w:r>
        <w:rPr>
          <w:spacing w:val="-10"/>
          <w:w w:val="80"/>
          <w:position w:val="1"/>
        </w:rPr>
        <w:t> </w:t>
      </w:r>
      <w:r>
        <w:rPr>
          <w:w w:val="80"/>
          <w:position w:val="1"/>
        </w:rPr>
        <w:t>2</w:t>
      </w:r>
      <w:r>
        <w:rPr>
          <w:spacing w:val="-8"/>
          <w:w w:val="80"/>
          <w:position w:val="1"/>
        </w:rPr>
        <w:t> </w:t>
      </w:r>
      <w:r>
        <w:rPr>
          <w:w w:val="80"/>
          <w:position w:val="1"/>
        </w:rPr>
        <w:t>4</w:t>
      </w:r>
      <w:r>
        <w:rPr>
          <w:spacing w:val="-7"/>
          <w:w w:val="80"/>
          <w:position w:val="1"/>
        </w:rPr>
        <w:t> </w:t>
      </w:r>
      <w:r>
        <w:rPr>
          <w:w w:val="80"/>
          <w:position w:val="1"/>
        </w:rPr>
        <w:t>V</w:t>
        <w:tab/>
      </w:r>
      <w:r>
        <w:rPr>
          <w:w w:val="80"/>
        </w:rPr>
        <w:t>1</w:t>
        <w:tab/>
      </w:r>
      <w:r>
        <w:rPr>
          <w:w w:val="75"/>
        </w:rPr>
        <w:t>2</w:t>
      </w:r>
      <w:r>
        <w:rPr/>
      </w:r>
    </w:p>
    <w:p>
      <w:pPr>
        <w:pStyle w:val="BodyText"/>
        <w:spacing w:line="240" w:lineRule="auto" w:before="73"/>
        <w:ind w:right="0"/>
        <w:jc w:val="righ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pStyle w:val="BodyText"/>
        <w:spacing w:line="240" w:lineRule="auto" w:before="89"/>
        <w:ind w:left="185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V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240" w:lineRule="auto" w:before="412"/>
        <w:ind w:left="185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V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432" w:lineRule="auto" w:before="89"/>
        <w:ind w:left="185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w w:val="79"/>
        </w:rPr>
        <w:t> 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170" w:lineRule="atLeast" w:before="97"/>
        <w:ind w:left="18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w w:val="79"/>
        </w:rPr>
        <w:t> 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96" w:lineRule="exact" w:before="252"/>
        <w:ind w:left="269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         </w:t>
      </w:r>
      <w:r>
        <w:rPr>
          <w:color w:val="000080"/>
          <w:w w:val="80"/>
          <w:position w:val="1"/>
        </w:rPr>
        <w:t>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K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3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B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(S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spacing w:val="2"/>
          <w:w w:val="80"/>
          <w:position w:val="1"/>
        </w:rPr>
        <w:t>MC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)</w:t>
      </w:r>
      <w:r>
        <w:rPr>
          <w:color w:val="000000"/>
        </w:rPr>
      </w:r>
    </w:p>
    <w:p>
      <w:pPr>
        <w:pStyle w:val="BodyText"/>
        <w:tabs>
          <w:tab w:pos="549" w:val="left" w:leader="none"/>
        </w:tabs>
        <w:spacing w:line="86" w:lineRule="exact"/>
        <w:ind w:left="117" w:right="0"/>
        <w:jc w:val="left"/>
      </w:pPr>
      <w:r>
        <w:rPr>
          <w:w w:val="80"/>
        </w:rPr>
        <w:t>1</w:t>
        <w:tab/>
        <w:t>2</w:t>
      </w:r>
      <w:r>
        <w:rPr/>
      </w:r>
    </w:p>
    <w:p>
      <w:pPr>
        <w:pStyle w:val="BodyText"/>
        <w:spacing w:line="42" w:lineRule="exact" w:before="330"/>
        <w:ind w:left="269" w:right="0"/>
        <w:jc w:val="left"/>
      </w:pPr>
      <w:r>
        <w:rPr>
          <w:color w:val="FF0000"/>
          <w:w w:val="80"/>
        </w:rPr>
        <w:t>D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         </w:t>
      </w:r>
      <w:r>
        <w:rPr>
          <w:color w:val="000080"/>
          <w:w w:val="80"/>
          <w:position w:val="1"/>
        </w:rPr>
        <w:t>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K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3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B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(S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spacing w:val="2"/>
          <w:w w:val="80"/>
          <w:position w:val="1"/>
        </w:rPr>
        <w:t>MC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)</w:t>
      </w:r>
      <w:r>
        <w:rPr>
          <w:color w:val="000000"/>
        </w:rPr>
      </w:r>
    </w:p>
    <w:p>
      <w:pPr>
        <w:pStyle w:val="BodyText"/>
        <w:spacing w:line="240" w:lineRule="auto" w:before="658"/>
        <w:ind w:left="185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E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P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W</w:t>
      </w:r>
      <w:r>
        <w:rPr>
          <w:color w:val="000080"/>
          <w:spacing w:val="-4"/>
          <w:w w:val="80"/>
        </w:rPr>
        <w:t> </w:t>
      </w:r>
      <w:r>
        <w:rPr>
          <w:color w:val="000080"/>
          <w:w w:val="80"/>
        </w:rPr>
        <w:t>E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T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40" w:right="1200"/>
          <w:cols w:num="6" w:equalWidth="0">
            <w:col w:w="1996" w:space="473"/>
            <w:col w:w="1936" w:space="3154"/>
            <w:col w:w="1000" w:space="51"/>
            <w:col w:w="539" w:space="40"/>
            <w:col w:w="1136" w:space="3037"/>
            <w:col w:w="1036"/>
          </w:cols>
        </w:sectPr>
      </w:pPr>
    </w:p>
    <w:p>
      <w:pPr>
        <w:spacing w:line="82" w:lineRule="exact" w:before="0"/>
        <w:ind w:left="185" w:right="0" w:firstLine="0"/>
        <w:jc w:val="left"/>
        <w:rPr>
          <w:rFonts w:ascii="Courier New" w:hAnsi="Courier New" w:cs="Courier New" w:eastAsia="Courier New"/>
          <w:sz w:val="13"/>
          <w:szCs w:val="13"/>
        </w:rPr>
      </w:pPr>
      <w:r>
        <w:rPr>
          <w:rFonts w:ascii="Courier New"/>
          <w:spacing w:val="2"/>
          <w:w w:val="105"/>
          <w:sz w:val="13"/>
        </w:rPr>
        <w:t>OVP</w:t>
      </w:r>
      <w:r>
        <w:rPr>
          <w:rFonts w:ascii="Courier New"/>
          <w:spacing w:val="8"/>
          <w:w w:val="105"/>
          <w:sz w:val="13"/>
        </w:rPr>
        <w:t> </w:t>
      </w:r>
      <w:r>
        <w:rPr>
          <w:rFonts w:ascii="Courier New"/>
          <w:spacing w:val="3"/>
          <w:w w:val="105"/>
          <w:sz w:val="13"/>
        </w:rPr>
        <w:t>59V,</w:t>
      </w:r>
      <w:r>
        <w:rPr>
          <w:rFonts w:ascii="Courier New"/>
          <w:spacing w:val="8"/>
          <w:w w:val="105"/>
          <w:sz w:val="13"/>
        </w:rPr>
        <w:t> </w:t>
      </w:r>
      <w:r>
        <w:rPr>
          <w:rFonts w:ascii="Courier New"/>
          <w:spacing w:val="2"/>
          <w:w w:val="105"/>
          <w:sz w:val="13"/>
        </w:rPr>
        <w:t>OCP</w:t>
      </w:r>
      <w:r>
        <w:rPr>
          <w:rFonts w:ascii="Courier New"/>
          <w:spacing w:val="8"/>
          <w:w w:val="105"/>
          <w:sz w:val="13"/>
        </w:rPr>
        <w:t> </w:t>
      </w:r>
      <w:r>
        <w:rPr>
          <w:rFonts w:ascii="Courier New"/>
          <w:spacing w:val="2"/>
          <w:w w:val="105"/>
          <w:sz w:val="13"/>
        </w:rPr>
        <w:t>2A.</w:t>
      </w:r>
      <w:r>
        <w:rPr>
          <w:rFonts w:ascii="Courier New"/>
          <w:sz w:val="13"/>
        </w:rPr>
      </w:r>
    </w:p>
    <w:p>
      <w:pPr>
        <w:spacing w:line="131" w:lineRule="exact" w:before="0"/>
        <w:ind w:left="185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spacing w:val="-2"/>
          <w:w w:val="90"/>
          <w:sz w:val="12"/>
        </w:rPr>
        <w:t>ENA&gt;2.2V</w:t>
      </w:r>
      <w:r>
        <w:rPr>
          <w:rFonts w:ascii="Courier New"/>
          <w:sz w:val="12"/>
        </w:rPr>
      </w:r>
    </w:p>
    <w:p>
      <w:pPr>
        <w:spacing w:before="29"/>
        <w:ind w:left="185" w:right="0" w:firstLine="0"/>
        <w:jc w:val="left"/>
        <w:rPr>
          <w:rFonts w:ascii="Courier New" w:hAnsi="Courier New" w:cs="Courier New" w:eastAsia="Courier New"/>
          <w:sz w:val="12"/>
          <w:szCs w:val="12"/>
        </w:rPr>
      </w:pPr>
      <w:r>
        <w:rPr>
          <w:rFonts w:ascii="Courier New"/>
          <w:spacing w:val="-2"/>
          <w:w w:val="90"/>
          <w:sz w:val="12"/>
        </w:rPr>
        <w:t>DIM:0.1V&lt;DIM&lt;3</w:t>
      </w:r>
      <w:r>
        <w:rPr>
          <w:rFonts w:ascii="Courier New"/>
          <w:sz w:val="12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61" w:lineRule="exact"/>
        <w:ind w:left="185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61" w:lineRule="exact"/>
        <w:ind w:left="81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tabs>
          <w:tab w:pos="703" w:val="left" w:leader="none"/>
        </w:tabs>
        <w:spacing w:line="79" w:lineRule="exact" w:before="0"/>
        <w:ind w:left="185" w:right="0" w:firstLine="0"/>
        <w:jc w:val="left"/>
        <w:rPr>
          <w:rFonts w:ascii="Arial" w:hAnsi="Arial" w:cs="Arial" w:eastAsia="Arial"/>
          <w:sz w:val="8"/>
          <w:szCs w:val="8"/>
        </w:rPr>
      </w:pPr>
      <w:r>
        <w:rPr>
          <w:w w:val="80"/>
        </w:rPr>
        <w:br w:type="column"/>
      </w:r>
      <w:r>
        <w:rPr>
          <w:rFonts w:ascii="Arial"/>
          <w:w w:val="80"/>
          <w:sz w:val="8"/>
        </w:rPr>
        <w:t>1</w:t>
        <w:tab/>
        <w:t>2</w:t>
      </w:r>
      <w:r>
        <w:rPr>
          <w:rFonts w:ascii="Arial"/>
          <w:sz w:val="8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left="200" w:right="0"/>
        <w:jc w:val="lef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85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V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tabs>
          <w:tab w:pos="1128" w:val="left" w:leader="none"/>
        </w:tabs>
        <w:spacing w:line="79" w:lineRule="exact" w:before="0"/>
        <w:ind w:left="696" w:right="0" w:firstLine="0"/>
        <w:jc w:val="left"/>
        <w:rPr>
          <w:rFonts w:ascii="Arial" w:hAnsi="Arial" w:cs="Arial" w:eastAsia="Arial"/>
          <w:sz w:val="8"/>
          <w:szCs w:val="8"/>
        </w:rPr>
      </w:pPr>
      <w:r>
        <w:rPr>
          <w:w w:val="80"/>
        </w:rPr>
        <w:br w:type="column"/>
      </w:r>
      <w:r>
        <w:rPr>
          <w:rFonts w:ascii="Arial"/>
          <w:w w:val="80"/>
          <w:sz w:val="8"/>
        </w:rPr>
        <w:t>1</w:t>
        <w:tab/>
        <w:t>2</w:t>
      </w:r>
      <w:r>
        <w:rPr>
          <w:rFonts w:ascii="Arial"/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8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85" w:right="0"/>
        <w:jc w:val="center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pStyle w:val="BodyText"/>
        <w:spacing w:line="46" w:lineRule="exact" w:before="10"/>
        <w:ind w:left="38" w:right="0"/>
        <w:jc w:val="center"/>
        <w:rPr>
          <w:rFonts w:ascii="Courier New" w:hAnsi="Courier New" w:cs="Courier New" w:eastAsia="Courier New"/>
        </w:rPr>
      </w:pPr>
      <w:r>
        <w:rPr>
          <w:rFonts w:ascii="Courier New"/>
          <w:color w:val="0000FF"/>
          <w:w w:val="85"/>
        </w:rPr>
        <w:t>+</w:t>
      </w:r>
      <w:r>
        <w:rPr>
          <w:rFonts w:ascii="Courier New"/>
          <w:color w:val="000000"/>
        </w:rPr>
      </w:r>
    </w:p>
    <w:p>
      <w:pPr>
        <w:spacing w:line="70" w:lineRule="exact" w:before="9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85" w:right="0"/>
        <w:jc w:val="center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46" w:lineRule="exact" w:before="10"/>
        <w:ind w:left="52" w:right="0"/>
        <w:jc w:val="center"/>
        <w:rPr>
          <w:rFonts w:ascii="Courier New" w:hAnsi="Courier New" w:cs="Courier New" w:eastAsia="Courier New"/>
        </w:rPr>
      </w:pPr>
      <w:r>
        <w:rPr>
          <w:rFonts w:ascii="Courier New"/>
          <w:color w:val="0000FF"/>
          <w:w w:val="85"/>
        </w:rPr>
        <w:t>+</w:t>
      </w:r>
      <w:r>
        <w:rPr>
          <w:rFonts w:ascii="Courier New"/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6" w:lineRule="exact"/>
        <w:ind w:left="279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86" w:lineRule="exact"/>
        <w:ind w:left="185" w:right="0"/>
        <w:jc w:val="left"/>
      </w:pPr>
      <w:r>
        <w:rPr>
          <w:color w:val="FF0000"/>
          <w:w w:val="80"/>
        </w:rPr>
        <w:t>6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k</w:t>
      </w:r>
      <w:r>
        <w:rPr>
          <w:color w:val="FF0000"/>
          <w:spacing w:val="-4"/>
          <w:w w:val="80"/>
        </w:rPr>
        <w:t> </w:t>
      </w:r>
      <w:r>
        <w:rPr>
          <w:color w:val="FF0000"/>
          <w:spacing w:val="2"/>
          <w:w w:val="80"/>
        </w:rPr>
        <w:t>/0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pStyle w:val="BodyText"/>
        <w:tabs>
          <w:tab w:pos="1149" w:val="right" w:leader="none"/>
        </w:tabs>
        <w:spacing w:line="76" w:lineRule="exact"/>
        <w:ind w:left="185" w:right="0"/>
        <w:jc w:val="left"/>
      </w:pPr>
      <w:r>
        <w:rPr>
          <w:w w:val="80"/>
        </w:rPr>
        <w:br w:type="column"/>
      </w:r>
      <w:r>
        <w:rPr>
          <w:color w:val="FF0000"/>
          <w:w w:val="80"/>
          <w:position w:val="1"/>
        </w:rPr>
        <w:t>O</w:t>
      </w:r>
      <w:r>
        <w:rPr>
          <w:color w:val="FF0000"/>
          <w:spacing w:val="-10"/>
          <w:w w:val="80"/>
          <w:position w:val="1"/>
        </w:rPr>
        <w:t> </w:t>
      </w:r>
      <w:r>
        <w:rPr>
          <w:color w:val="FF0000"/>
          <w:w w:val="80"/>
          <w:position w:val="1"/>
        </w:rPr>
        <w:t>U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T</w:t>
      </w:r>
      <w:r>
        <w:rPr>
          <w:color w:val="FF0000"/>
          <w:spacing w:val="-10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000000"/>
          <w:w w:val="80"/>
        </w:rPr>
        <w:tab/>
      </w:r>
      <w:r>
        <w:rPr>
          <w:color w:val="000000"/>
          <w:w w:val="80"/>
        </w:rPr>
        <w:t>7</w:t>
      </w:r>
      <w:r>
        <w:rPr>
          <w:color w:val="000000"/>
        </w:rPr>
      </w:r>
    </w:p>
    <w:p>
      <w:pPr>
        <w:pStyle w:val="BodyText"/>
        <w:spacing w:line="86" w:lineRule="exact"/>
        <w:ind w:left="1094" w:right="729"/>
        <w:jc w:val="center"/>
      </w:pPr>
      <w:r>
        <w:rPr/>
        <w:pict>
          <v:shape style="position:absolute;margin-left:750.23999pt;margin-top:2.923296pt;width:1.761408pt;height:3.96pt;mso-position-horizontal-relative:page;mso-position-vertical-relative:paragraph;z-index:-12107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6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50.23999pt;margin-top:-1.396704pt;width:1.761408pt;height:3.96pt;mso-position-horizontal-relative:page;mso-position-vertical-relative:paragraph;z-index:-12106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7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6</w:t>
      </w:r>
      <w:r>
        <w:rPr/>
      </w:r>
    </w:p>
    <w:p>
      <w:pPr>
        <w:pStyle w:val="BodyText"/>
        <w:spacing w:line="83" w:lineRule="exact"/>
        <w:ind w:left="1094" w:right="729"/>
        <w:jc w:val="center"/>
      </w:pPr>
      <w:r>
        <w:rPr/>
        <w:pict>
          <v:shape style="position:absolute;margin-left:750.23999pt;margin-top:2.923304pt;width:1.761408pt;height:3.96pt;mso-position-horizontal-relative:page;mso-position-vertical-relative:paragraph;z-index:-12108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5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5</w:t>
      </w:r>
      <w:r>
        <w:rPr/>
      </w:r>
    </w:p>
    <w:p>
      <w:pPr>
        <w:pStyle w:val="BodyText"/>
        <w:spacing w:line="78" w:lineRule="exact"/>
        <w:ind w:left="1094" w:right="729"/>
        <w:jc w:val="center"/>
      </w:pPr>
      <w:r>
        <w:rPr/>
        <w:pict>
          <v:shape style="position:absolute;margin-left:750.23999pt;margin-top:2.743304pt;width:1.761408pt;height:3.96pt;mso-position-horizontal-relative:page;mso-position-vertical-relative:paragraph;z-index:-12109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color w:val="004080"/>
                      <w:w w:val="80"/>
                    </w:rPr>
                    <w:t>4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4</w:t>
      </w:r>
      <w:r>
        <w:rPr/>
      </w:r>
    </w:p>
    <w:p>
      <w:pPr>
        <w:pStyle w:val="BodyText"/>
        <w:tabs>
          <w:tab w:pos="1149" w:val="right" w:leader="none"/>
        </w:tabs>
        <w:spacing w:line="63" w:lineRule="exact"/>
        <w:ind w:left="271" w:right="0"/>
        <w:jc w:val="left"/>
      </w:pP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000000"/>
          <w:w w:val="80"/>
        </w:rPr>
        <w:tab/>
      </w:r>
      <w:r>
        <w:rPr>
          <w:color w:val="000000"/>
          <w:w w:val="80"/>
        </w:rPr>
        <w:t>3</w:t>
      </w:r>
      <w:r>
        <w:rPr>
          <w:color w:val="000000"/>
        </w:rPr>
      </w:r>
    </w:p>
    <w:p>
      <w:pPr>
        <w:spacing w:after="0" w:line="63" w:lineRule="exact"/>
        <w:jc w:val="left"/>
        <w:sectPr>
          <w:type w:val="continuous"/>
          <w:pgSz w:w="16838" w:h="11920" w:orient="landscape"/>
          <w:pgMar w:top="1100" w:bottom="280" w:left="1240" w:right="1200"/>
          <w:cols w:num="10" w:equalWidth="0">
            <w:col w:w="1564" w:space="985"/>
            <w:col w:w="417" w:space="40"/>
            <w:col w:w="313" w:space="267"/>
            <w:col w:w="820" w:space="3154"/>
            <w:col w:w="1000" w:space="51"/>
            <w:col w:w="1165" w:space="686"/>
            <w:col w:w="417" w:space="108"/>
            <w:col w:w="417" w:space="195"/>
            <w:col w:w="521" w:space="379"/>
            <w:col w:w="1899"/>
          </w:cols>
        </w:sectPr>
      </w:pPr>
    </w:p>
    <w:p>
      <w:pPr>
        <w:pStyle w:val="BodyText"/>
        <w:spacing w:line="657" w:lineRule="auto" w:before="68"/>
        <w:ind w:left="221" w:right="0" w:firstLine="86"/>
        <w:jc w:val="left"/>
      </w:pP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N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spacing w:val="2"/>
          <w:w w:val="80"/>
        </w:rPr>
        <w:t>IM</w:t>
      </w:r>
      <w:r>
        <w:rPr>
          <w:color w:val="000000"/>
        </w:rPr>
      </w:r>
    </w:p>
    <w:p>
      <w:pPr>
        <w:pStyle w:val="BodyText"/>
        <w:spacing w:line="240" w:lineRule="auto" w:before="190"/>
        <w:ind w:left="179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pStyle w:val="BodyText"/>
        <w:spacing w:line="240" w:lineRule="auto" w:before="167"/>
        <w:ind w:left="179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.3</w:t>
      </w:r>
      <w:r>
        <w:rPr>
          <w:color w:val="000000"/>
        </w:rPr>
      </w:r>
    </w:p>
    <w:p>
      <w:pPr>
        <w:pStyle w:val="BodyText"/>
        <w:spacing w:line="240" w:lineRule="auto" w:before="18"/>
        <w:ind w:right="172"/>
        <w:jc w:val="right"/>
      </w:pPr>
      <w:r>
        <w:rPr>
          <w:w w:val="80"/>
        </w:rPr>
        <w:br w:type="column"/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N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right="92"/>
        <w:jc w:val="right"/>
      </w:pPr>
      <w:r>
        <w:rPr/>
        <w:pict>
          <v:shape style="position:absolute;margin-left:110.700005pt;margin-top:-8.308065pt;width:57.420002pt;height:33.840014pt;mso-position-horizontal-relative:page;mso-position-vertical-relative:paragraph;z-index:-12132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59"/>
                    <w:gridCol w:w="180"/>
                    <w:gridCol w:w="259"/>
                    <w:gridCol w:w="266"/>
                    <w:gridCol w:w="86"/>
                    <w:gridCol w:w="86"/>
                  </w:tblGrid>
                  <w:tr>
                    <w:trPr>
                      <w:trHeight w:val="252" w:hRule="exact"/>
                    </w:trPr>
                    <w:tc>
                      <w:tcPr>
                        <w:tcW w:w="25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single" w:sz="3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792" w:type="dxa"/>
                        <w:gridSpan w:val="4"/>
                        <w:tcBorders>
                          <w:top w:val="single" w:sz="3" w:space="0" w:color="800040"/>
                          <w:left w:val="single" w:sz="3" w:space="0" w:color="800040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70" w:lineRule="exact" w:before="9"/>
                          <w:ind w:right="0"/>
                          <w:jc w:val="left"/>
                          <w:rPr>
                            <w:sz w:val="7"/>
                            <w:szCs w:val="7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6" w:lineRule="exact"/>
                          <w:ind w:right="-13"/>
                          <w:jc w:val="righ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FF0000"/>
                            <w:w w:val="80"/>
                            <w:sz w:val="8"/>
                          </w:rPr>
                          <w:t>A</w:t>
                        </w:r>
                        <w:r>
                          <w:rPr>
                            <w:rFonts w:ascii="Arial"/>
                            <w:color w:val="FF0000"/>
                            <w:spacing w:val="-10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FF0000"/>
                            <w:w w:val="80"/>
                            <w:sz w:val="8"/>
                          </w:rPr>
                          <w:t>D</w:t>
                        </w:r>
                        <w:r>
                          <w:rPr>
                            <w:rFonts w:ascii="Arial"/>
                            <w:color w:val="FF000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FF0000"/>
                            <w:spacing w:val="2"/>
                            <w:w w:val="80"/>
                            <w:sz w:val="8"/>
                          </w:rPr>
                          <w:t>IM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86" w:type="dxa"/>
                        <w:tcBorders>
                          <w:top w:val="nil" w:sz="6" w:space="0" w:color="auto"/>
                          <w:left w:val="nil" w:sz="6" w:space="0" w:color="auto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166" w:hRule="exact"/>
                    </w:trPr>
                    <w:tc>
                      <w:tcPr>
                        <w:tcW w:w="259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single" w:sz="3" w:space="0" w:color="800040"/>
                        </w:tcBorders>
                      </w:tcPr>
                      <w:p>
                        <w:pPr>
                          <w:pStyle w:val="TableParagraph"/>
                          <w:spacing w:line="80" w:lineRule="exact" w:before="11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1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k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80" w:lineRule="exact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75" w:lineRule="exact"/>
                          <w:ind w:left="-1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C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2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spacing w:val="-17"/>
                            <w:w w:val="80"/>
                            <w:sz w:val="8"/>
                          </w:rPr>
                          <w:t>8</w:t>
                        </w:r>
                        <w:r>
                          <w:rPr>
                            <w:rFonts w:ascii="Arial"/>
                            <w:color w:val="000080"/>
                            <w:spacing w:val="-16"/>
                            <w:w w:val="98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000080"/>
                            <w:spacing w:val="-16"/>
                            <w:w w:val="98"/>
                            <w:sz w:val="8"/>
                            <w:u w:val="single" w:color="0000FF"/>
                          </w:rPr>
                        </w:r>
                        <w:r>
                          <w:rPr>
                            <w:rFonts w:ascii="Arial"/>
                            <w:color w:val="000080"/>
                            <w:w w:val="98"/>
                            <w:sz w:val="8"/>
                            <w:u w:val="single" w:color="0000FF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98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180" w:type="dxa"/>
                        <w:tcBorders>
                          <w:top w:val="single" w:sz="3" w:space="0" w:color="800040"/>
                          <w:left w:val="single" w:sz="3" w:space="0" w:color="800040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single" w:sz="3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439" w:type="dxa"/>
                        <w:gridSpan w:val="3"/>
                        <w:vMerge w:val="restart"/>
                        <w:tcBorders>
                          <w:top w:val="single" w:sz="3" w:space="0" w:color="800040"/>
                          <w:left w:val="single" w:sz="3" w:space="0" w:color="80004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86" w:hRule="exact"/>
                    </w:trPr>
                    <w:tc>
                      <w:tcPr>
                        <w:tcW w:w="259" w:type="dxa"/>
                        <w:vMerge/>
                        <w:tcBorders>
                          <w:left w:val="nil" w:sz="6" w:space="0" w:color="auto"/>
                          <w:right w:val="single" w:sz="3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439" w:type="dxa"/>
                        <w:gridSpan w:val="2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6" w:lineRule="exact" w:before="10"/>
                          <w:ind w:left="179" w:right="28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R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2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2</w:t>
                        </w:r>
                        <w:r>
                          <w:rPr>
                            <w:rFonts w:ascii="Arial"/>
                            <w:color w:val="000080"/>
                            <w:w w:val="79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N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C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  <w:p>
                        <w:pPr>
                          <w:pStyle w:val="TableParagraph"/>
                          <w:spacing w:line="69" w:lineRule="exact"/>
                          <w:ind w:right="21"/>
                          <w:jc w:val="righ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98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000080"/>
                            <w:w w:val="98"/>
                            <w:sz w:val="8"/>
                            <w:u w:val="single" w:color="0000FF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98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439" w:type="dxa"/>
                        <w:gridSpan w:val="3"/>
                        <w:vMerge/>
                        <w:tcBorders>
                          <w:left w:val="single" w:sz="3" w:space="0" w:color="800040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166" w:hRule="exact"/>
                    </w:trPr>
                    <w:tc>
                      <w:tcPr>
                        <w:tcW w:w="259" w:type="dxa"/>
                        <w:vMerge/>
                        <w:tcBorders>
                          <w:left w:val="nil" w:sz="6" w:space="0" w:color="auto"/>
                          <w:bottom w:val="nil" w:sz="6" w:space="0" w:color="auto"/>
                          <w:right w:val="single" w:sz="3" w:space="0" w:color="80004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439" w:type="dxa"/>
                        <w:gridSpan w:val="2"/>
                        <w:vMerge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66" w:type="dxa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 w:before="7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75" w:lineRule="exact"/>
                          <w:ind w:left="-1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79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  <w:u w:val="double" w:color="0000FF"/>
                          </w:rPr>
                          <w:t>C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  <w:u w:val="double" w:color="0000FF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spacing w:val="-7"/>
                            <w:w w:val="80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2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0</w:t>
                        </w:r>
                        <w:r>
                          <w:rPr>
                            <w:rFonts w:ascii="Arial"/>
                            <w:color w:val="FF0000"/>
                            <w:spacing w:val="-8"/>
                            <w:w w:val="98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FF0000"/>
                            <w:w w:val="98"/>
                            <w:sz w:val="8"/>
                            <w:u w:val="single" w:color="0000FF"/>
                          </w:rPr>
                          <w:t> </w:t>
                        </w:r>
                        <w:r>
                          <w:rPr>
                            <w:rFonts w:ascii="Arial"/>
                            <w:color w:val="FF0000"/>
                            <w:w w:val="98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  <w:tc>
                      <w:tcPr>
                        <w:tcW w:w="173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80" w:lineRule="exact" w:before="11"/>
                          <w:ind w:right="0"/>
                          <w:jc w:val="left"/>
                          <w:rPr>
                            <w:sz w:val="8"/>
                            <w:szCs w:val="8"/>
                          </w:rPr>
                        </w:pPr>
                      </w:p>
                      <w:p>
                        <w:pPr>
                          <w:pStyle w:val="TableParagraph"/>
                          <w:spacing w:line="75" w:lineRule="exact"/>
                          <w:ind w:left="-1" w:right="-13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FF0000"/>
                            <w:w w:val="79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FF0000"/>
                            <w:w w:val="80"/>
                            <w:sz w:val="8"/>
                            <w:u w:val="double" w:color="0000FF"/>
                          </w:rPr>
                          <w:t>C</w:t>
                        </w:r>
                        <w:r>
                          <w:rPr>
                            <w:rFonts w:ascii="Arial"/>
                            <w:color w:val="FF0000"/>
                            <w:spacing w:val="-8"/>
                            <w:w w:val="80"/>
                            <w:sz w:val="8"/>
                            <w:u w:val="double" w:color="0000FF"/>
                          </w:rPr>
                          <w:t> </w:t>
                        </w:r>
                        <w:r>
                          <w:rPr>
                            <w:rFonts w:ascii="Arial"/>
                            <w:color w:val="FF0000"/>
                            <w:spacing w:val="-8"/>
                            <w:w w:val="80"/>
                            <w:sz w:val="8"/>
                          </w:rPr>
                        </w:r>
                        <w:r>
                          <w:rPr>
                            <w:rFonts w:ascii="Arial"/>
                            <w:color w:val="FF0000"/>
                            <w:w w:val="80"/>
                            <w:sz w:val="8"/>
                          </w:rPr>
                          <w:t>7</w:t>
                        </w:r>
                        <w:r>
                          <w:rPr>
                            <w:rFonts w:ascii="Arial"/>
                            <w:color w:val="FF000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FF0000"/>
                            <w:w w:val="80"/>
                            <w:sz w:val="8"/>
                          </w:rPr>
                          <w:t>2</w:t>
                        </w:r>
                        <w:r>
                          <w:rPr>
                            <w:rFonts w:ascii="Arial"/>
                            <w:color w:val="FF000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FF000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FF0000"/>
          <w:w w:val="75"/>
        </w:rPr>
        <w:t>2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0"/>
        <w:rPr>
          <w:sz w:val="10"/>
          <w:szCs w:val="10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FF0000"/>
          <w:w w:val="75"/>
        </w:rPr>
        <w:t>9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11"/>
        <w:rPr>
          <w:sz w:val="10"/>
          <w:szCs w:val="10"/>
        </w:rPr>
      </w:pPr>
    </w:p>
    <w:p>
      <w:pPr>
        <w:pStyle w:val="BodyText"/>
        <w:spacing w:line="240" w:lineRule="auto"/>
        <w:ind w:left="221" w:right="0"/>
        <w:jc w:val="left"/>
      </w:pPr>
      <w:r>
        <w:rPr/>
        <w:pict>
          <v:shape style="position:absolute;margin-left:194.220001pt;margin-top:-.388031pt;width:22.500001pt;height:13.320001pt;mso-position-horizontal-relative:page;mso-position-vertical-relative:paragraph;z-index:-12131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86"/>
                    <w:gridCol w:w="86"/>
                    <w:gridCol w:w="266"/>
                  </w:tblGrid>
                  <w:tr>
                    <w:trPr>
                      <w:trHeight w:val="173" w:hRule="exact"/>
                    </w:trPr>
                    <w:tc>
                      <w:tcPr>
                        <w:tcW w:w="86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53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single" w:sz="3" w:space="0" w:color="80004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left="-1" w:right="0"/>
                          <w:jc w:val="left"/>
                          <w:rPr>
                            <w:rFonts w:ascii="Arial" w:hAnsi="Arial" w:cs="Arial" w:eastAsia="Arial"/>
                            <w:sz w:val="8"/>
                            <w:szCs w:val="8"/>
                          </w:rPr>
                        </w:pP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1</w:t>
                        </w:r>
                        <w:r>
                          <w:rPr>
                            <w:rFonts w:ascii="Arial"/>
                            <w:color w:val="000080"/>
                            <w:spacing w:val="-9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0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5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spacing w:val="2"/>
                            <w:w w:val="80"/>
                            <w:sz w:val="8"/>
                          </w:rPr>
                          <w:t>/0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8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0</w:t>
                        </w:r>
                        <w:r>
                          <w:rPr>
                            <w:rFonts w:ascii="Arial"/>
                            <w:color w:val="000080"/>
                            <w:spacing w:val="-8"/>
                            <w:w w:val="80"/>
                            <w:sz w:val="8"/>
                          </w:rPr>
                          <w:t> </w:t>
                        </w:r>
                        <w:r>
                          <w:rPr>
                            <w:rFonts w:ascii="Arial"/>
                            <w:color w:val="000080"/>
                            <w:w w:val="80"/>
                            <w:sz w:val="8"/>
                          </w:rPr>
                          <w:t>5</w:t>
                        </w:r>
                        <w:r>
                          <w:rPr>
                            <w:rFonts w:ascii="Arial"/>
                            <w:color w:val="000000"/>
                            <w:sz w:val="8"/>
                          </w:rPr>
                        </w:r>
                      </w:p>
                    </w:tc>
                  </w:tr>
                  <w:tr>
                    <w:trPr>
                      <w:trHeight w:val="86" w:hRule="exact"/>
                    </w:trPr>
                    <w:tc>
                      <w:tcPr>
                        <w:tcW w:w="86" w:type="dxa"/>
                        <w:vMerge/>
                        <w:tcBorders>
                          <w:left w:val="nil" w:sz="6" w:space="0" w:color="auto"/>
                          <w:bottom w:val="single" w:sz="3" w:space="0" w:color="FF000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6" w:type="dxa"/>
                        <w:tcBorders>
                          <w:top w:val="single" w:sz="3" w:space="0" w:color="800040"/>
                          <w:left w:val="single" w:sz="3" w:space="0" w:color="800040"/>
                          <w:bottom w:val="single" w:sz="3" w:space="0" w:color="FF000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66" w:type="dxa"/>
                        <w:tcBorders>
                          <w:top w:val="single" w:sz="3" w:space="0" w:color="80004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00"/>
        </w:rPr>
      </w:r>
    </w:p>
    <w:p>
      <w:pPr>
        <w:spacing w:line="100" w:lineRule="exact" w:before="12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tabs>
          <w:tab w:pos="739" w:val="left" w:leader="none"/>
        </w:tabs>
        <w:spacing w:line="240" w:lineRule="auto"/>
        <w:ind w:left="221" w:right="0"/>
        <w:jc w:val="left"/>
      </w:pPr>
      <w:r>
        <w:rPr>
          <w:w w:val="80"/>
        </w:rPr>
        <w:t>1</w:t>
        <w:tab/>
        <w:t>2</w:t>
      </w:r>
      <w:r>
        <w:rPr/>
      </w:r>
    </w:p>
    <w:p>
      <w:pPr>
        <w:spacing w:line="70" w:lineRule="exact" w:before="4"/>
        <w:rPr>
          <w:sz w:val="7"/>
          <w:szCs w:val="7"/>
        </w:rPr>
      </w:pPr>
    </w:p>
    <w:p>
      <w:pPr>
        <w:pStyle w:val="BodyText"/>
        <w:spacing w:line="240" w:lineRule="auto"/>
        <w:ind w:left="235" w:right="0"/>
        <w:jc w:val="lef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257" w:right="0"/>
        <w:jc w:val="left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20"/>
        <w:rPr>
          <w:sz w:val="8"/>
          <w:szCs w:val="8"/>
        </w:rPr>
      </w:pPr>
    </w:p>
    <w:p>
      <w:pPr>
        <w:pStyle w:val="BodyText"/>
        <w:spacing w:line="240" w:lineRule="auto"/>
        <w:ind w:left="283" w:right="0"/>
        <w:jc w:val="left"/>
      </w:pP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pStyle w:val="BodyText"/>
        <w:numPr>
          <w:ilvl w:val="0"/>
          <w:numId w:val="11"/>
        </w:numPr>
        <w:tabs>
          <w:tab w:pos="269" w:val="left" w:leader="none"/>
        </w:tabs>
        <w:spacing w:line="240" w:lineRule="auto" w:before="30" w:after="0"/>
        <w:ind w:left="269" w:right="0" w:hanging="152"/>
        <w:jc w:val="left"/>
      </w:pPr>
      <w:r>
        <w:rPr>
          <w:color w:val="004080"/>
          <w:w w:val="80"/>
          <w:position w:val="-4"/>
        </w:rPr>
        <w:t>G</w:t>
      </w:r>
      <w:r>
        <w:rPr>
          <w:color w:val="000000"/>
        </w:rPr>
      </w:r>
    </w:p>
    <w:p>
      <w:pPr>
        <w:spacing w:line="50" w:lineRule="exact" w:before="5"/>
        <w:rPr>
          <w:sz w:val="5"/>
          <w:szCs w:val="5"/>
        </w:rPr>
      </w:pPr>
      <w:r>
        <w:rPr/>
        <w:br w:type="column"/>
      </w:r>
      <w:r>
        <w:rPr>
          <w:sz w:val="5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221" w:right="0"/>
        <w:jc w:val="left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-2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20"/>
        <w:rPr>
          <w:sz w:val="8"/>
          <w:szCs w:val="8"/>
        </w:rPr>
      </w:pPr>
    </w:p>
    <w:p>
      <w:pPr>
        <w:pStyle w:val="BodyText"/>
        <w:spacing w:line="240" w:lineRule="auto"/>
        <w:ind w:left="387" w:right="0"/>
        <w:jc w:val="left"/>
      </w:pP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30"/>
        <w:ind w:left="221" w:right="0"/>
        <w:jc w:val="left"/>
      </w:pPr>
      <w:r>
        <w:rPr>
          <w:w w:val="80"/>
        </w:rPr>
        <w:t>1      </w:t>
      </w:r>
      <w:r>
        <w:rPr>
          <w:color w:val="004080"/>
          <w:w w:val="80"/>
          <w:position w:val="-4"/>
        </w:rPr>
        <w:t>G</w:t>
      </w:r>
      <w:r>
        <w:rPr>
          <w:color w:val="000000"/>
        </w:rPr>
      </w:r>
    </w:p>
    <w:p>
      <w:pPr>
        <w:pStyle w:val="BodyText"/>
        <w:spacing w:line="240" w:lineRule="auto" w:before="25"/>
        <w:ind w:left="22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96" w:lineRule="exact" w:before="22"/>
        <w:ind w:left="269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D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         </w:t>
      </w:r>
      <w:r>
        <w:rPr>
          <w:color w:val="000080"/>
          <w:w w:val="80"/>
          <w:position w:val="1"/>
        </w:rPr>
        <w:t>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K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3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w w:val="80"/>
          <w:position w:val="1"/>
        </w:rPr>
        <w:t>B</w:t>
      </w:r>
      <w:r>
        <w:rPr>
          <w:color w:val="000080"/>
          <w:spacing w:val="-9"/>
          <w:w w:val="80"/>
          <w:position w:val="1"/>
        </w:rPr>
        <w:t> </w:t>
      </w:r>
      <w:r>
        <w:rPr>
          <w:color w:val="000080"/>
          <w:w w:val="80"/>
          <w:position w:val="1"/>
        </w:rPr>
        <w:t>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(S</w:t>
      </w:r>
      <w:r>
        <w:rPr>
          <w:color w:val="000080"/>
          <w:spacing w:val="-8"/>
          <w:w w:val="80"/>
          <w:position w:val="1"/>
        </w:rPr>
        <w:t> </w:t>
      </w:r>
      <w:r>
        <w:rPr>
          <w:color w:val="000080"/>
          <w:spacing w:val="2"/>
          <w:w w:val="80"/>
          <w:position w:val="1"/>
        </w:rPr>
        <w:t>MC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)</w:t>
      </w:r>
      <w:r>
        <w:rPr>
          <w:color w:val="000000"/>
        </w:rPr>
      </w:r>
    </w:p>
    <w:p>
      <w:pPr>
        <w:pStyle w:val="BodyText"/>
        <w:tabs>
          <w:tab w:pos="585" w:val="right" w:leader="none"/>
        </w:tabs>
        <w:spacing w:line="86" w:lineRule="exact"/>
        <w:ind w:left="117" w:right="0"/>
        <w:jc w:val="left"/>
      </w:pPr>
      <w:r>
        <w:rPr>
          <w:w w:val="80"/>
        </w:rPr>
        <w:t>1</w:t>
        <w:tab/>
        <w:t>2</w:t>
      </w:r>
      <w:r>
        <w:rPr/>
      </w:r>
    </w:p>
    <w:p>
      <w:pPr>
        <w:pStyle w:val="BodyText"/>
        <w:spacing w:line="240" w:lineRule="auto" w:before="111"/>
        <w:ind w:left="22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2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F</w:t>
      </w:r>
      <w:r>
        <w:rPr>
          <w:color w:val="000080"/>
          <w:spacing w:val="-6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V</w:t>
      </w:r>
      <w:r>
        <w:rPr>
          <w:color w:val="000000"/>
        </w:rPr>
      </w:r>
    </w:p>
    <w:p>
      <w:pPr>
        <w:pStyle w:val="BodyText"/>
        <w:spacing w:line="240" w:lineRule="auto" w:before="111"/>
        <w:ind w:left="9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2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F</w:t>
      </w:r>
      <w:r>
        <w:rPr>
          <w:color w:val="000080"/>
          <w:spacing w:val="-6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V</w:t>
      </w:r>
      <w:r>
        <w:rPr>
          <w:color w:val="000000"/>
        </w:rPr>
      </w:r>
    </w:p>
    <w:p>
      <w:pPr>
        <w:pStyle w:val="BodyText"/>
        <w:spacing w:line="89" w:lineRule="exact" w:before="190"/>
        <w:ind w:left="27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00"/>
        </w:rPr>
      </w:r>
    </w:p>
    <w:p>
      <w:pPr>
        <w:pStyle w:val="BodyText"/>
        <w:spacing w:line="89" w:lineRule="exact"/>
        <w:ind w:left="178" w:right="0"/>
        <w:jc w:val="left"/>
      </w:pPr>
      <w:r>
        <w:rPr>
          <w:color w:val="FF0000"/>
          <w:w w:val="80"/>
        </w:rPr>
        <w:t>0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spacing w:val="2"/>
          <w:w w:val="80"/>
        </w:rPr>
        <w:t>/0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608"/>
        <w:ind w:left="24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O</w:t>
      </w:r>
      <w:r>
        <w:rPr>
          <w:color w:val="FF0000"/>
          <w:spacing w:val="-11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P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pStyle w:val="BodyText"/>
        <w:spacing w:line="86" w:lineRule="exact" w:before="18"/>
        <w:ind w:left="221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H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pStyle w:val="BodyText"/>
        <w:spacing w:line="86" w:lineRule="exact"/>
        <w:ind w:left="221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H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pStyle w:val="BodyText"/>
        <w:spacing w:line="98" w:lineRule="exact"/>
        <w:ind w:left="202" w:right="578"/>
        <w:jc w:val="center"/>
      </w:pPr>
      <w:r>
        <w:rPr>
          <w:w w:val="80"/>
        </w:rPr>
        <w:br w:type="column"/>
      </w:r>
      <w:r>
        <w:rPr>
          <w:w w:val="80"/>
          <w:position w:val="-3"/>
        </w:rPr>
        <w:t>2     </w:t>
      </w:r>
      <w:r>
        <w:rPr>
          <w:spacing w:val="7"/>
          <w:w w:val="80"/>
          <w:position w:val="-3"/>
        </w:rPr>
        <w:t> </w:t>
      </w:r>
      <w:r>
        <w:rPr>
          <w:color w:val="004080"/>
          <w:w w:val="80"/>
        </w:rPr>
        <w:t>3</w:t>
      </w:r>
      <w:r>
        <w:rPr>
          <w:color w:val="000000"/>
        </w:rPr>
      </w:r>
    </w:p>
    <w:p>
      <w:pPr>
        <w:pStyle w:val="BodyText"/>
        <w:spacing w:line="86" w:lineRule="exact"/>
        <w:ind w:left="202" w:right="578"/>
        <w:jc w:val="center"/>
      </w:pPr>
      <w:r>
        <w:rPr>
          <w:w w:val="80"/>
          <w:position w:val="-3"/>
        </w:rPr>
        <w:t>1     </w:t>
      </w:r>
      <w:r>
        <w:rPr>
          <w:spacing w:val="7"/>
          <w:w w:val="80"/>
          <w:position w:val="-3"/>
        </w:rPr>
        <w:t> </w:t>
      </w:r>
      <w:r>
        <w:rPr>
          <w:color w:val="004080"/>
          <w:w w:val="80"/>
        </w:rPr>
        <w:t>2</w:t>
      </w:r>
      <w:r>
        <w:rPr>
          <w:color w:val="000000"/>
        </w:rPr>
      </w:r>
    </w:p>
    <w:p>
      <w:pPr>
        <w:pStyle w:val="BodyText"/>
        <w:spacing w:line="69" w:lineRule="exact"/>
        <w:ind w:right="225"/>
        <w:jc w:val="center"/>
      </w:pPr>
      <w:r>
        <w:rPr>
          <w:color w:val="004080"/>
          <w:w w:val="80"/>
        </w:rPr>
        <w:t>1</w:t>
      </w:r>
      <w:r>
        <w:rPr>
          <w:color w:val="000000"/>
        </w:rPr>
      </w:r>
    </w:p>
    <w:p>
      <w:pPr>
        <w:pStyle w:val="BodyText"/>
        <w:spacing w:line="240" w:lineRule="auto" w:before="37"/>
        <w:ind w:right="61"/>
        <w:jc w:val="center"/>
      </w:pPr>
      <w:r>
        <w:rPr>
          <w:color w:val="000080"/>
          <w:spacing w:val="1"/>
          <w:w w:val="80"/>
        </w:rPr>
        <w:t>XS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60" w:lineRule="exact" w:before="3"/>
        <w:rPr>
          <w:sz w:val="6"/>
          <w:szCs w:val="6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243" w:right="0"/>
        <w:jc w:val="lef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E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P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W</w:t>
      </w:r>
      <w:r>
        <w:rPr>
          <w:color w:val="000080"/>
          <w:spacing w:val="-4"/>
          <w:w w:val="80"/>
        </w:rPr>
        <w:t> </w:t>
      </w:r>
      <w:r>
        <w:rPr>
          <w:color w:val="000080"/>
          <w:w w:val="80"/>
        </w:rPr>
        <w:t>E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T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40" w:right="1200"/>
          <w:cols w:num="16" w:equalWidth="0">
            <w:col w:w="406" w:space="40"/>
            <w:col w:w="543" w:space="646"/>
            <w:col w:w="540" w:space="692"/>
            <w:col w:w="557" w:space="127"/>
            <w:col w:w="856" w:space="40"/>
            <w:col w:w="515" w:space="1260"/>
            <w:col w:w="493" w:space="529"/>
            <w:col w:w="619" w:space="713"/>
            <w:col w:w="575" w:space="40"/>
            <w:col w:w="1136" w:space="100"/>
            <w:col w:w="616" w:space="40"/>
            <w:col w:w="486" w:space="40"/>
            <w:col w:w="504" w:space="40"/>
            <w:col w:w="221" w:space="179"/>
            <w:col w:w="419" w:space="424"/>
            <w:col w:w="1002"/>
          </w:cols>
        </w:sectPr>
      </w:pPr>
    </w:p>
    <w:p>
      <w:pPr>
        <w:pStyle w:val="BodyText"/>
        <w:spacing w:line="240" w:lineRule="auto" w:before="9"/>
        <w:ind w:right="0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9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9"/>
        <w:ind w:left="99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1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FF0000"/>
          <w:spacing w:val="-8"/>
          <w:w w:val="80"/>
        </w:rPr>
        <w:t> </w:t>
      </w:r>
      <w:r>
        <w:rPr>
          <w:color w:val="FF0000"/>
          <w:spacing w:val="2"/>
          <w:w w:val="80"/>
        </w:rPr>
        <w:t>/1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7"/>
        <w:rPr>
          <w:sz w:val="8"/>
          <w:szCs w:val="8"/>
        </w:rPr>
      </w:pPr>
    </w:p>
    <w:p>
      <w:pPr>
        <w:pStyle w:val="BodyText"/>
        <w:spacing w:line="240" w:lineRule="auto"/>
        <w:ind w:left="78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spacing w:line="240" w:lineRule="auto" w:before="52"/>
        <w:ind w:left="67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40" w:lineRule="exact" w:before="3"/>
        <w:rPr>
          <w:sz w:val="4"/>
          <w:szCs w:val="4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89" w:lineRule="exact"/>
        <w:ind w:left="153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   </w:t>
      </w:r>
      <w:r>
        <w:rPr>
          <w:color w:val="000080"/>
          <w:spacing w:val="9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pStyle w:val="BodyText"/>
        <w:spacing w:line="58" w:lineRule="exact"/>
        <w:ind w:left="117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4"/>
        <w:rPr>
          <w:sz w:val="10"/>
          <w:szCs w:val="10"/>
        </w:rPr>
      </w:pPr>
    </w:p>
    <w:p>
      <w:pPr>
        <w:pStyle w:val="BodyText"/>
        <w:spacing w:line="61" w:lineRule="exact"/>
        <w:ind w:left="-12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7"/>
        <w:rPr>
          <w:sz w:val="10"/>
          <w:szCs w:val="10"/>
        </w:rPr>
      </w:pPr>
    </w:p>
    <w:p>
      <w:pPr>
        <w:pStyle w:val="BodyText"/>
        <w:spacing w:line="240" w:lineRule="auto"/>
        <w:ind w:left="-5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15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9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numPr>
          <w:ilvl w:val="0"/>
          <w:numId w:val="11"/>
        </w:numPr>
        <w:tabs>
          <w:tab w:pos="304" w:val="left" w:leader="none"/>
        </w:tabs>
        <w:spacing w:line="240" w:lineRule="auto" w:before="9" w:after="0"/>
        <w:ind w:left="304" w:right="0" w:hanging="152"/>
        <w:jc w:val="left"/>
      </w:pPr>
      <w:r>
        <w:rPr>
          <w:color w:val="004080"/>
          <w:w w:val="80"/>
          <w:position w:val="-4"/>
        </w:rPr>
        <w:br w:type="column"/>
        <w:t>D</w:t>
      </w:r>
      <w:r>
        <w:rPr>
          <w:color w:val="000000"/>
        </w:rPr>
      </w:r>
    </w:p>
    <w:p>
      <w:pPr>
        <w:pStyle w:val="BodyText"/>
        <w:numPr>
          <w:ilvl w:val="0"/>
          <w:numId w:val="11"/>
        </w:numPr>
        <w:tabs>
          <w:tab w:pos="304" w:val="left" w:leader="none"/>
        </w:tabs>
        <w:spacing w:line="240" w:lineRule="auto" w:before="31" w:after="0"/>
        <w:ind w:left="304" w:right="0" w:hanging="152"/>
        <w:jc w:val="left"/>
      </w:pPr>
      <w:r>
        <w:rPr>
          <w:color w:val="004080"/>
          <w:w w:val="80"/>
          <w:position w:val="-4"/>
        </w:rPr>
        <w:t>S</w:t>
      </w:r>
      <w:r>
        <w:rPr>
          <w:color w:val="000000"/>
        </w:rPr>
      </w:r>
    </w:p>
    <w:p>
      <w:pPr>
        <w:pStyle w:val="BodyText"/>
        <w:spacing w:line="240" w:lineRule="auto" w:before="23"/>
        <w:ind w:left="348" w:right="0"/>
        <w:jc w:val="left"/>
      </w:pPr>
      <w:r>
        <w:rPr>
          <w:color w:val="000080"/>
          <w:w w:val="80"/>
        </w:rPr>
        <w:t>E</w:t>
      </w:r>
      <w:r>
        <w:rPr>
          <w:color w:val="000080"/>
          <w:spacing w:val="-10"/>
          <w:w w:val="80"/>
        </w:rPr>
        <w:t> </w:t>
      </w:r>
      <w:r>
        <w:rPr>
          <w:color w:val="000080"/>
          <w:spacing w:val="4"/>
          <w:w w:val="80"/>
        </w:rPr>
        <w:t>M</w:t>
      </w:r>
      <w:r>
        <w:rPr>
          <w:color w:val="000080"/>
          <w:w w:val="80"/>
        </w:rPr>
        <w:t>B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7"/>
        <w:rPr>
          <w:sz w:val="8"/>
          <w:szCs w:val="8"/>
        </w:rPr>
      </w:pPr>
    </w:p>
    <w:p>
      <w:pPr>
        <w:pStyle w:val="BodyText"/>
        <w:spacing w:line="240" w:lineRule="auto"/>
        <w:ind w:left="-38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80" w:lineRule="exact" w:before="15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432" w:lineRule="auto"/>
        <w:ind w:left="153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w w:val="79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"/>
        <w:rPr>
          <w:sz w:val="10"/>
          <w:szCs w:val="10"/>
        </w:rPr>
      </w:pPr>
    </w:p>
    <w:p>
      <w:pPr>
        <w:pStyle w:val="BodyText"/>
        <w:spacing w:line="240" w:lineRule="auto"/>
        <w:ind w:left="81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7"/>
        <w:rPr>
          <w:sz w:val="10"/>
          <w:szCs w:val="10"/>
        </w:rPr>
      </w:pPr>
    </w:p>
    <w:p>
      <w:pPr>
        <w:pStyle w:val="BodyText"/>
        <w:spacing w:line="240" w:lineRule="auto"/>
        <w:ind w:left="-12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9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"/>
        <w:rPr>
          <w:sz w:val="10"/>
          <w:szCs w:val="10"/>
        </w:rPr>
      </w:pPr>
    </w:p>
    <w:p>
      <w:pPr>
        <w:pStyle w:val="BodyText"/>
        <w:spacing w:line="240" w:lineRule="auto"/>
        <w:ind w:left="-5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7"/>
        <w:rPr>
          <w:sz w:val="10"/>
          <w:szCs w:val="10"/>
        </w:rPr>
      </w:pPr>
    </w:p>
    <w:p>
      <w:pPr>
        <w:pStyle w:val="BodyText"/>
        <w:spacing w:line="240" w:lineRule="auto"/>
        <w:ind w:left="-12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"/>
        <w:rPr>
          <w:sz w:val="10"/>
          <w:szCs w:val="10"/>
        </w:rPr>
      </w:pPr>
    </w:p>
    <w:p>
      <w:pPr>
        <w:pStyle w:val="BodyText"/>
        <w:spacing w:line="240" w:lineRule="auto"/>
        <w:ind w:left="-5" w:right="0"/>
        <w:jc w:val="left"/>
      </w:pP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000000"/>
        </w:rPr>
      </w:r>
    </w:p>
    <w:p>
      <w:pPr>
        <w:pStyle w:val="BodyText"/>
        <w:numPr>
          <w:ilvl w:val="0"/>
          <w:numId w:val="12"/>
        </w:numPr>
        <w:tabs>
          <w:tab w:pos="297" w:val="left" w:leader="none"/>
        </w:tabs>
        <w:spacing w:line="240" w:lineRule="auto" w:before="9" w:after="0"/>
        <w:ind w:left="297" w:right="0" w:hanging="144"/>
        <w:jc w:val="left"/>
      </w:pPr>
      <w:r>
        <w:rPr>
          <w:color w:val="004080"/>
          <w:w w:val="80"/>
          <w:position w:val="-4"/>
        </w:rPr>
        <w:br w:type="column"/>
        <w:t>D</w:t>
      </w:r>
      <w:r>
        <w:rPr>
          <w:color w:val="000000"/>
        </w:rPr>
      </w:r>
    </w:p>
    <w:p>
      <w:pPr>
        <w:pStyle w:val="BodyText"/>
        <w:numPr>
          <w:ilvl w:val="0"/>
          <w:numId w:val="12"/>
        </w:numPr>
        <w:tabs>
          <w:tab w:pos="297" w:val="left" w:leader="none"/>
        </w:tabs>
        <w:spacing w:line="240" w:lineRule="auto" w:before="31" w:after="0"/>
        <w:ind w:left="297" w:right="0" w:hanging="144"/>
        <w:jc w:val="left"/>
      </w:pPr>
      <w:r>
        <w:rPr>
          <w:color w:val="004080"/>
          <w:w w:val="80"/>
          <w:position w:val="-4"/>
        </w:rPr>
        <w:t>S</w:t>
      </w:r>
      <w:r>
        <w:rPr>
          <w:color w:val="000000"/>
        </w:rPr>
      </w:r>
    </w:p>
    <w:p>
      <w:pPr>
        <w:pStyle w:val="BodyText"/>
        <w:spacing w:line="240" w:lineRule="auto" w:before="23"/>
        <w:ind w:left="254" w:right="0"/>
        <w:jc w:val="left"/>
      </w:pPr>
      <w:r>
        <w:rPr>
          <w:color w:val="000080"/>
          <w:w w:val="80"/>
        </w:rPr>
        <w:t>E</w:t>
      </w:r>
      <w:r>
        <w:rPr>
          <w:color w:val="000080"/>
          <w:spacing w:val="-10"/>
          <w:w w:val="80"/>
        </w:rPr>
        <w:t> </w:t>
      </w:r>
      <w:r>
        <w:rPr>
          <w:color w:val="000080"/>
          <w:spacing w:val="4"/>
          <w:w w:val="80"/>
        </w:rPr>
        <w:t>M</w:t>
      </w:r>
      <w:r>
        <w:rPr>
          <w:color w:val="000080"/>
          <w:w w:val="80"/>
        </w:rPr>
        <w:t>B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7"/>
        <w:rPr>
          <w:sz w:val="8"/>
          <w:szCs w:val="8"/>
        </w:rPr>
      </w:pPr>
    </w:p>
    <w:p>
      <w:pPr>
        <w:pStyle w:val="BodyText"/>
        <w:spacing w:line="240" w:lineRule="auto"/>
        <w:ind w:left="322" w:right="0"/>
        <w:jc w:val="left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-3</w:t>
      </w:r>
      <w:r>
        <w:rPr>
          <w:color w:val="000000"/>
        </w:rPr>
      </w:r>
    </w:p>
    <w:p>
      <w:pPr>
        <w:spacing w:line="50" w:lineRule="exact" w:before="1"/>
        <w:rPr>
          <w:sz w:val="5"/>
          <w:szCs w:val="5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127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59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numPr>
          <w:ilvl w:val="1"/>
          <w:numId w:val="12"/>
        </w:numPr>
        <w:tabs>
          <w:tab w:pos="1215" w:val="left" w:leader="none"/>
        </w:tabs>
        <w:spacing w:line="240" w:lineRule="auto" w:before="30" w:after="0"/>
        <w:ind w:left="1215" w:right="196" w:hanging="152"/>
        <w:jc w:val="right"/>
      </w:pPr>
      <w:r>
        <w:rPr>
          <w:color w:val="004080"/>
          <w:w w:val="75"/>
          <w:position w:val="-4"/>
        </w:rPr>
        <w:t>G</w:t>
      </w:r>
      <w:r>
        <w:rPr>
          <w:color w:val="000000"/>
        </w:rPr>
      </w:r>
    </w:p>
    <w:p>
      <w:pPr>
        <w:pStyle w:val="BodyText"/>
        <w:numPr>
          <w:ilvl w:val="1"/>
          <w:numId w:val="12"/>
        </w:numPr>
        <w:tabs>
          <w:tab w:pos="1215" w:val="left" w:leader="none"/>
        </w:tabs>
        <w:spacing w:line="240" w:lineRule="auto" w:before="23" w:after="0"/>
        <w:ind w:left="1215" w:right="199" w:hanging="152"/>
        <w:jc w:val="right"/>
      </w:pPr>
      <w:r>
        <w:rPr>
          <w:color w:val="004080"/>
          <w:w w:val="75"/>
          <w:position w:val="-4"/>
        </w:rPr>
        <w:t>D</w:t>
      </w:r>
      <w:r>
        <w:rPr>
          <w:color w:val="000000"/>
        </w:rPr>
      </w:r>
    </w:p>
    <w:p>
      <w:pPr>
        <w:pStyle w:val="BodyText"/>
        <w:spacing w:line="89" w:lineRule="exact" w:before="9"/>
        <w:ind w:right="33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pStyle w:val="BodyText"/>
        <w:spacing w:line="89" w:lineRule="exact"/>
        <w:ind w:right="0"/>
        <w:jc w:val="right"/>
      </w:pPr>
      <w:r>
        <w:rPr>
          <w:color w:val="FF0000"/>
          <w:w w:val="80"/>
        </w:rPr>
        <w:t>3</w:t>
      </w:r>
      <w:r>
        <w:rPr>
          <w:color w:val="FF0000"/>
          <w:spacing w:val="-9"/>
          <w:w w:val="80"/>
        </w:rPr>
        <w:t> </w:t>
      </w:r>
      <w:r>
        <w:rPr>
          <w:color w:val="FF0000"/>
          <w:spacing w:val="2"/>
          <w:w w:val="80"/>
        </w:rPr>
        <w:t>.3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k</w:t>
      </w:r>
      <w:r>
        <w:rPr>
          <w:color w:val="FF0000"/>
          <w:spacing w:val="-4"/>
          <w:w w:val="80"/>
        </w:rPr>
        <w:t> </w:t>
      </w:r>
      <w:r>
        <w:rPr>
          <w:color w:val="FF0000"/>
          <w:spacing w:val="2"/>
          <w:w w:val="80"/>
        </w:rPr>
        <w:t>/0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spacing w:line="80" w:lineRule="exact" w:before="15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432" w:lineRule="auto"/>
        <w:ind w:left="135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tabs>
          <w:tab w:pos="1042" w:val="right" w:leader="none"/>
        </w:tabs>
        <w:spacing w:line="81" w:lineRule="exact" w:before="85"/>
        <w:ind w:left="71" w:right="0"/>
        <w:jc w:val="left"/>
      </w:pPr>
      <w:r>
        <w:rPr>
          <w:w w:val="80"/>
        </w:rPr>
        <w:br w:type="column"/>
      </w:r>
      <w:r>
        <w:rPr>
          <w:color w:val="FF0000"/>
          <w:w w:val="80"/>
          <w:position w:val="1"/>
        </w:rPr>
        <w:t>O</w:t>
      </w:r>
      <w:r>
        <w:rPr>
          <w:color w:val="FF0000"/>
          <w:spacing w:val="-10"/>
          <w:w w:val="80"/>
          <w:position w:val="1"/>
        </w:rPr>
        <w:t> </w:t>
      </w:r>
      <w:r>
        <w:rPr>
          <w:color w:val="FF0000"/>
          <w:w w:val="80"/>
          <w:position w:val="1"/>
        </w:rPr>
        <w:t>U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T</w:t>
      </w:r>
      <w:r>
        <w:rPr>
          <w:color w:val="FF0000"/>
          <w:spacing w:val="-10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000000"/>
          <w:w w:val="80"/>
        </w:rPr>
        <w:tab/>
      </w:r>
      <w:r>
        <w:rPr>
          <w:color w:val="000000"/>
          <w:w w:val="80"/>
        </w:rPr>
        <w:t>7</w:t>
      </w:r>
      <w:r>
        <w:rPr>
          <w:color w:val="000000"/>
        </w:rPr>
      </w:r>
    </w:p>
    <w:p>
      <w:pPr>
        <w:pStyle w:val="BodyText"/>
        <w:spacing w:line="88" w:lineRule="exact"/>
        <w:ind w:left="1007" w:right="0"/>
        <w:jc w:val="left"/>
      </w:pPr>
      <w:r>
        <w:rPr>
          <w:w w:val="80"/>
          <w:position w:val="-3"/>
        </w:rPr>
        <w:t>6      </w:t>
      </w:r>
      <w:r>
        <w:rPr>
          <w:color w:val="004080"/>
          <w:w w:val="80"/>
        </w:rPr>
        <w:t>7</w:t>
      </w:r>
      <w:r>
        <w:rPr>
          <w:color w:val="000000"/>
        </w:rPr>
      </w:r>
    </w:p>
    <w:p>
      <w:pPr>
        <w:pStyle w:val="BodyText"/>
        <w:spacing w:line="78" w:lineRule="exact"/>
        <w:ind w:left="1007" w:right="0"/>
        <w:jc w:val="left"/>
      </w:pPr>
      <w:r>
        <w:rPr>
          <w:w w:val="80"/>
          <w:position w:val="-2"/>
        </w:rPr>
        <w:t>5      </w:t>
      </w:r>
      <w:r>
        <w:rPr>
          <w:color w:val="004080"/>
          <w:w w:val="80"/>
        </w:rPr>
        <w:t>6</w:t>
      </w:r>
      <w:r>
        <w:rPr>
          <w:color w:val="000000"/>
        </w:rPr>
      </w:r>
    </w:p>
    <w:p>
      <w:pPr>
        <w:pStyle w:val="BodyText"/>
        <w:spacing w:line="86" w:lineRule="exact"/>
        <w:ind w:left="1007" w:right="0"/>
        <w:jc w:val="left"/>
      </w:pPr>
      <w:r>
        <w:rPr>
          <w:w w:val="80"/>
          <w:position w:val="-3"/>
        </w:rPr>
        <w:t>4      </w:t>
      </w:r>
      <w:r>
        <w:rPr>
          <w:color w:val="004080"/>
          <w:w w:val="80"/>
        </w:rPr>
        <w:t>5</w:t>
      </w:r>
      <w:r>
        <w:rPr>
          <w:color w:val="000000"/>
        </w:rPr>
      </w:r>
    </w:p>
    <w:p>
      <w:pPr>
        <w:pStyle w:val="BodyText"/>
        <w:tabs>
          <w:tab w:pos="1007" w:val="left" w:leader="none"/>
        </w:tabs>
        <w:spacing w:line="76" w:lineRule="exact"/>
        <w:ind w:left="71" w:right="0"/>
        <w:jc w:val="left"/>
      </w:pP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4</w:t>
        <w:tab/>
      </w:r>
      <w:r>
        <w:rPr>
          <w:color w:val="000000"/>
          <w:w w:val="80"/>
        </w:rPr>
        <w:t>3      </w:t>
      </w:r>
      <w:r>
        <w:rPr>
          <w:color w:val="004080"/>
          <w:w w:val="80"/>
          <w:position w:val="4"/>
        </w:rPr>
        <w:t>4</w:t>
      </w:r>
      <w:r>
        <w:rPr>
          <w:color w:val="000000"/>
        </w:rPr>
      </w:r>
    </w:p>
    <w:p>
      <w:pPr>
        <w:spacing w:after="0" w:line="76" w:lineRule="exact"/>
        <w:jc w:val="left"/>
        <w:sectPr>
          <w:type w:val="continuous"/>
          <w:pgSz w:w="16838" w:h="11920" w:orient="landscape"/>
          <w:pgMar w:top="1100" w:bottom="280" w:left="1240" w:right="1200"/>
          <w:cols w:num="21" w:equalWidth="0">
            <w:col w:w="1192" w:space="40"/>
            <w:col w:w="572" w:space="40"/>
            <w:col w:w="434" w:space="40"/>
            <w:col w:w="310" w:space="40"/>
            <w:col w:w="652" w:space="40"/>
            <w:col w:w="220" w:space="40"/>
            <w:col w:w="753" w:space="40"/>
            <w:col w:w="800" w:space="40"/>
            <w:col w:w="194" w:space="40"/>
            <w:col w:w="385" w:space="40"/>
            <w:col w:w="313" w:space="40"/>
            <w:col w:w="220" w:space="40"/>
            <w:col w:w="227" w:space="40"/>
            <w:col w:w="220" w:space="40"/>
            <w:col w:w="227" w:space="40"/>
            <w:col w:w="706" w:space="40"/>
            <w:col w:w="594" w:space="471"/>
            <w:col w:w="1461" w:space="137"/>
            <w:col w:w="1422" w:space="40"/>
            <w:col w:w="477" w:space="40"/>
            <w:col w:w="1691"/>
          </w:cols>
        </w:sectPr>
      </w:pPr>
    </w:p>
    <w:p>
      <w:pPr>
        <w:pStyle w:val="BodyText"/>
        <w:tabs>
          <w:tab w:pos="4138" w:val="left" w:leader="none"/>
        </w:tabs>
        <w:spacing w:line="57" w:lineRule="exact" w:before="29"/>
        <w:ind w:left="2784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  <w:tab/>
      </w:r>
      <w:r>
        <w:rPr>
          <w:color w:val="000080"/>
          <w:w w:val="80"/>
          <w:position w:val="1"/>
        </w:rPr>
        <w:t>N</w:t>
      </w:r>
      <w:r>
        <w:rPr>
          <w:color w:val="000080"/>
          <w:spacing w:val="-7"/>
          <w:w w:val="80"/>
          <w:position w:val="1"/>
        </w:rPr>
        <w:t> </w:t>
      </w:r>
      <w:r>
        <w:rPr>
          <w:color w:val="000080"/>
          <w:w w:val="80"/>
          <w:position w:val="1"/>
        </w:rPr>
        <w:t>C</w:t>
      </w:r>
      <w:r>
        <w:rPr>
          <w:color w:val="000000"/>
        </w:rPr>
      </w:r>
    </w:p>
    <w:p>
      <w:pPr>
        <w:pStyle w:val="BodyText"/>
        <w:spacing w:line="61" w:lineRule="exact" w:before="25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61" w:lineRule="exact" w:before="25"/>
        <w:ind w:left="8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61" w:lineRule="exact" w:before="25"/>
        <w:ind w:left="139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        </w:t>
      </w:r>
      <w:r>
        <w:rPr>
          <w:color w:val="000080"/>
          <w:spacing w:val="16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C</w:t>
      </w:r>
      <w:r>
        <w:rPr>
          <w:color w:val="000000"/>
        </w:rPr>
      </w:r>
    </w:p>
    <w:p>
      <w:pPr>
        <w:pStyle w:val="BodyText"/>
        <w:tabs>
          <w:tab w:pos="3038" w:val="right" w:leader="none"/>
        </w:tabs>
        <w:spacing w:line="71" w:lineRule="exact" w:before="15"/>
        <w:ind w:left="576" w:right="0"/>
        <w:jc w:val="left"/>
      </w:pPr>
      <w:r>
        <w:rPr>
          <w:w w:val="80"/>
        </w:rPr>
        <w:br w:type="column"/>
      </w:r>
      <w:r>
        <w:rPr>
          <w:color w:val="FF0000"/>
          <w:spacing w:val="1"/>
          <w:w w:val="80"/>
          <w:position w:val="1"/>
        </w:rPr>
        <w:t>IS</w:t>
      </w:r>
      <w:r>
        <w:rPr>
          <w:color w:val="FF0000"/>
          <w:spacing w:val="-10"/>
          <w:w w:val="80"/>
          <w:position w:val="1"/>
        </w:rPr>
        <w:t> </w:t>
      </w:r>
      <w:r>
        <w:rPr>
          <w:color w:val="FF0000"/>
          <w:w w:val="80"/>
          <w:position w:val="1"/>
        </w:rPr>
        <w:t>W</w:t>
      </w:r>
      <w:r>
        <w:rPr>
          <w:color w:val="FF0000"/>
          <w:spacing w:val="-4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FF0000"/>
          <w:spacing w:val="-9"/>
          <w:w w:val="80"/>
          <w:position w:val="1"/>
        </w:rPr>
        <w:t> </w:t>
      </w:r>
      <w:r>
        <w:rPr>
          <w:color w:val="FF0000"/>
          <w:w w:val="80"/>
          <w:position w:val="1"/>
        </w:rPr>
        <w:t>3</w:t>
      </w:r>
      <w:r>
        <w:rPr>
          <w:color w:val="000000"/>
          <w:w w:val="98"/>
        </w:rPr>
        <w:t> </w:t>
      </w:r>
      <w:r>
        <w:rPr>
          <w:color w:val="000000"/>
        </w:rPr>
        <w:tab/>
      </w:r>
      <w:r>
        <w:rPr>
          <w:color w:val="000000"/>
        </w:rPr>
        <w:t> </w:t>
      </w:r>
      <w:r>
        <w:rPr>
          <w:color w:val="000000"/>
          <w:w w:val="80"/>
        </w:rPr>
        <w:t>3</w:t>
      </w:r>
      <w:r>
        <w:rPr>
          <w:color w:val="000000"/>
        </w:rPr>
      </w:r>
    </w:p>
    <w:p>
      <w:pPr>
        <w:pStyle w:val="BodyText"/>
        <w:tabs>
          <w:tab w:pos="3445" w:val="left" w:leader="none"/>
        </w:tabs>
        <w:spacing w:line="86" w:lineRule="exact"/>
        <w:ind w:left="2509" w:right="0"/>
        <w:jc w:val="left"/>
      </w:pPr>
      <w:r>
        <w:rPr>
          <w:w w:val="80"/>
        </w:rPr>
        <w:br w:type="column"/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5</w:t>
        <w:tab/>
      </w:r>
      <w:r>
        <w:rPr>
          <w:color w:val="000000"/>
          <w:w w:val="80"/>
        </w:rPr>
        <w:t>2      </w:t>
      </w:r>
      <w:r>
        <w:rPr>
          <w:color w:val="004080"/>
          <w:w w:val="80"/>
          <w:position w:val="4"/>
        </w:rPr>
        <w:t>3</w:t>
      </w:r>
      <w:r>
        <w:rPr>
          <w:color w:val="000000"/>
        </w:rPr>
      </w:r>
    </w:p>
    <w:p>
      <w:pPr>
        <w:spacing w:after="0" w:line="86" w:lineRule="exact"/>
        <w:jc w:val="left"/>
        <w:sectPr>
          <w:type w:val="continuous"/>
          <w:pgSz w:w="16838" w:h="11920" w:orient="landscape"/>
          <w:pgMar w:top="1100" w:bottom="280" w:left="1240" w:right="1200"/>
          <w:cols w:num="6" w:equalWidth="0">
            <w:col w:w="4242" w:space="40"/>
            <w:col w:w="1586" w:space="40"/>
            <w:col w:w="429" w:space="40"/>
            <w:col w:w="769" w:space="40"/>
            <w:col w:w="3039" w:space="40"/>
            <w:col w:w="4133"/>
          </w:cols>
        </w:sectPr>
      </w:pPr>
    </w:p>
    <w:p>
      <w:pPr>
        <w:pStyle w:val="BodyText"/>
        <w:spacing w:line="61" w:lineRule="exact" w:before="18"/>
        <w:ind w:right="0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61" w:lineRule="exact" w:before="18"/>
        <w:ind w:left="139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-18"/>
          <w:w w:val="80"/>
        </w:rPr>
        <w:t>01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-18"/>
          <w:w w:val="80"/>
        </w:rPr>
        <w:t>6R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61" w:lineRule="exact" w:before="18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61" w:lineRule="exact" w:before="18"/>
        <w:ind w:left="444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61" w:lineRule="exact" w:before="18"/>
        <w:ind w:left="139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61" w:lineRule="exact" w:before="18"/>
        <w:ind w:right="0"/>
        <w:jc w:val="right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pStyle w:val="BodyText"/>
        <w:spacing w:line="61" w:lineRule="exact" w:before="18"/>
        <w:ind w:left="254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pStyle w:val="BodyText"/>
        <w:tabs>
          <w:tab w:pos="916" w:val="left" w:leader="none"/>
        </w:tabs>
        <w:spacing w:line="79" w:lineRule="exact"/>
        <w:ind w:left="254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  <w:tab/>
      </w:r>
      <w:r>
        <w:rPr>
          <w:color w:val="004080"/>
          <w:w w:val="80"/>
          <w:position w:val="3"/>
        </w:rPr>
        <w:t>S</w:t>
      </w:r>
      <w:r>
        <w:rPr>
          <w:color w:val="000000"/>
        </w:rPr>
      </w:r>
    </w:p>
    <w:p>
      <w:pPr>
        <w:pStyle w:val="BodyText"/>
        <w:tabs>
          <w:tab w:pos="3287" w:val="left" w:leader="none"/>
        </w:tabs>
        <w:spacing w:line="79" w:lineRule="exact"/>
        <w:ind w:left="2351" w:right="0"/>
        <w:jc w:val="left"/>
      </w:pPr>
      <w:r>
        <w:rPr>
          <w:w w:val="80"/>
        </w:rPr>
        <w:br w:type="column"/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6</w:t>
        <w:tab/>
      </w:r>
      <w:r>
        <w:rPr>
          <w:color w:val="000000"/>
          <w:w w:val="80"/>
        </w:rPr>
        <w:t>1      </w:t>
      </w:r>
      <w:r>
        <w:rPr>
          <w:color w:val="004080"/>
          <w:w w:val="80"/>
          <w:position w:val="3"/>
        </w:rPr>
        <w:t>2</w:t>
      </w:r>
      <w:r>
        <w:rPr>
          <w:color w:val="000000"/>
        </w:rPr>
      </w:r>
    </w:p>
    <w:p>
      <w:pPr>
        <w:spacing w:after="0" w:line="79" w:lineRule="exact"/>
        <w:jc w:val="left"/>
        <w:sectPr>
          <w:type w:val="continuous"/>
          <w:pgSz w:w="16838" w:h="11920" w:orient="landscape"/>
          <w:pgMar w:top="1100" w:bottom="280" w:left="1240" w:right="1200"/>
          <w:cols w:num="9" w:equalWidth="0">
            <w:col w:w="3434" w:space="40"/>
            <w:col w:w="752" w:space="40"/>
            <w:col w:w="1498" w:space="40"/>
            <w:col w:w="791" w:space="40"/>
            <w:col w:w="486" w:space="40"/>
            <w:col w:w="1696" w:space="40"/>
            <w:col w:w="486" w:space="40"/>
            <w:col w:w="960" w:space="40"/>
            <w:col w:w="3975"/>
          </w:cols>
        </w:sectPr>
      </w:pPr>
    </w:p>
    <w:p>
      <w:pPr>
        <w:pStyle w:val="BodyText"/>
        <w:spacing w:line="240" w:lineRule="auto" w:before="25"/>
        <w:ind w:right="0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240" w:lineRule="auto" w:before="25"/>
        <w:ind w:right="11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pStyle w:val="BodyText"/>
        <w:spacing w:line="240" w:lineRule="auto" w:before="73"/>
        <w:ind w:right="0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25"/>
        <w:ind w:left="376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pStyle w:val="BodyText"/>
        <w:spacing w:line="240" w:lineRule="auto" w:before="73"/>
        <w:ind w:left="117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240" w:lineRule="auto" w:before="25"/>
        <w:ind w:left="130" w:right="0"/>
        <w:jc w:val="center"/>
      </w:pPr>
      <w:r>
        <w:rPr>
          <w:w w:val="80"/>
        </w:rPr>
        <w:br w:type="column"/>
      </w:r>
      <w:r>
        <w:rPr>
          <w:color w:val="FF0000"/>
          <w:w w:val="80"/>
        </w:rPr>
        <w:t>R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73"/>
        <w:ind w:left="-5" w:right="0"/>
        <w:jc w:val="center"/>
      </w:pP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        </w:t>
      </w:r>
      <w:r>
        <w:rPr>
          <w:color w:val="000080"/>
          <w:spacing w:val="16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C</w:t>
      </w:r>
      <w:r>
        <w:rPr>
          <w:color w:val="000000"/>
        </w:rPr>
      </w:r>
    </w:p>
    <w:p>
      <w:pPr>
        <w:pStyle w:val="BodyText"/>
        <w:spacing w:line="240" w:lineRule="auto" w:before="111"/>
        <w:ind w:left="389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E</w:t>
      </w:r>
      <w:r>
        <w:rPr>
          <w:color w:val="000080"/>
          <w:spacing w:val="-10"/>
          <w:w w:val="80"/>
        </w:rPr>
        <w:t> </w:t>
      </w:r>
      <w:r>
        <w:rPr>
          <w:color w:val="000080"/>
          <w:spacing w:val="4"/>
          <w:w w:val="80"/>
        </w:rPr>
        <w:t>M</w:t>
      </w:r>
      <w:r>
        <w:rPr>
          <w:color w:val="000080"/>
          <w:w w:val="80"/>
        </w:rPr>
        <w:t>B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81" w:lineRule="exact" w:before="0"/>
        <w:ind w:left="0" w:right="511" w:firstLine="0"/>
        <w:jc w:val="right"/>
        <w:rPr>
          <w:rFonts w:ascii="Arial" w:hAnsi="Arial" w:cs="Arial" w:eastAsia="Arial"/>
          <w:sz w:val="8"/>
          <w:szCs w:val="8"/>
        </w:rPr>
      </w:pPr>
      <w:r>
        <w:rPr>
          <w:w w:val="75"/>
        </w:rPr>
        <w:br w:type="column"/>
      </w:r>
      <w:r>
        <w:rPr>
          <w:rFonts w:ascii="Arial"/>
          <w:color w:val="004080"/>
          <w:w w:val="75"/>
          <w:sz w:val="8"/>
        </w:rPr>
        <w:t>1</w:t>
      </w:r>
      <w:r>
        <w:rPr>
          <w:rFonts w:ascii="Arial"/>
          <w:color w:val="000000"/>
          <w:sz w:val="8"/>
        </w:rPr>
      </w:r>
    </w:p>
    <w:p>
      <w:pPr>
        <w:pStyle w:val="BodyText"/>
        <w:spacing w:line="240" w:lineRule="auto" w:before="45"/>
        <w:ind w:right="311"/>
        <w:jc w:val="right"/>
      </w:pPr>
      <w:r>
        <w:rPr>
          <w:color w:val="000080"/>
          <w:spacing w:val="1"/>
          <w:w w:val="80"/>
        </w:rPr>
        <w:t>XS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after="0" w:line="240" w:lineRule="auto"/>
        <w:jc w:val="right"/>
        <w:sectPr>
          <w:type w:val="continuous"/>
          <w:pgSz w:w="16838" w:h="11920" w:orient="landscape"/>
          <w:pgMar w:top="1100" w:bottom="280" w:left="1240" w:right="1200"/>
          <w:cols w:num="6" w:equalWidth="0">
            <w:col w:w="3693" w:space="1196"/>
            <w:col w:w="3578" w:space="40"/>
            <w:col w:w="608" w:space="40"/>
            <w:col w:w="625" w:space="40"/>
            <w:col w:w="841" w:space="40"/>
            <w:col w:w="3697"/>
          </w:cols>
        </w:sectPr>
      </w:pPr>
    </w:p>
    <w:p>
      <w:pPr>
        <w:pStyle w:val="BodyText"/>
        <w:spacing w:line="240" w:lineRule="auto" w:before="16"/>
        <w:ind w:right="0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6" w:lineRule="exact"/>
        <w:ind w:left="480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86" w:lineRule="exact"/>
        <w:ind w:left="146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after="0" w:line="86" w:lineRule="exact"/>
        <w:jc w:val="left"/>
        <w:sectPr>
          <w:type w:val="continuous"/>
          <w:pgSz w:w="16838" w:h="11920" w:orient="landscape"/>
          <w:pgMar w:top="1100" w:bottom="280" w:left="1240" w:right="1200"/>
          <w:cols w:num="3" w:equalWidth="0">
            <w:col w:w="8363" w:space="40"/>
            <w:col w:w="827" w:space="40"/>
            <w:col w:w="5128"/>
          </w:cols>
        </w:sectPr>
      </w:pPr>
    </w:p>
    <w:p>
      <w:pPr>
        <w:pStyle w:val="BodyText"/>
        <w:spacing w:line="240" w:lineRule="auto" w:before="383"/>
        <w:ind w:left="113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311"/>
        <w:ind w:left="-27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     </w:t>
      </w:r>
      <w:r>
        <w:rPr>
          <w:color w:val="000080"/>
          <w:spacing w:val="12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D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N</w:t>
      </w:r>
      <w:r>
        <w:rPr>
          <w:color w:val="000080"/>
          <w:spacing w:val="-6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00"/>
        </w:rPr>
      </w:r>
    </w:p>
    <w:p>
      <w:pPr>
        <w:pStyle w:val="BodyText"/>
        <w:spacing w:line="240" w:lineRule="auto" w:before="225"/>
        <w:ind w:left="113" w:right="0"/>
        <w:jc w:val="left"/>
      </w:pPr>
      <w:r>
        <w:rPr>
          <w:w w:val="80"/>
        </w:rPr>
        <w:br w:type="column"/>
      </w:r>
      <w:r>
        <w:rPr>
          <w:w w:val="80"/>
        </w:rPr>
        <w:t>V</w:t>
      </w:r>
      <w:r>
        <w:rPr>
          <w:spacing w:val="-10"/>
          <w:w w:val="80"/>
        </w:rPr>
        <w:t> </w:t>
      </w:r>
      <w:r>
        <w:rPr>
          <w:w w:val="80"/>
        </w:rPr>
        <w:t>E</w:t>
      </w:r>
      <w:r>
        <w:rPr>
          <w:spacing w:val="-9"/>
          <w:w w:val="80"/>
        </w:rPr>
        <w:t> </w:t>
      </w:r>
      <w:r>
        <w:rPr>
          <w:w w:val="80"/>
        </w:rPr>
        <w:t>E</w:t>
      </w:r>
      <w:r>
        <w:rPr/>
      </w:r>
    </w:p>
    <w:p>
      <w:pPr>
        <w:pStyle w:val="BodyText"/>
        <w:spacing w:line="240" w:lineRule="auto" w:before="311"/>
        <w:ind w:left="113" w:right="0"/>
        <w:jc w:val="left"/>
      </w:pPr>
      <w:r>
        <w:rPr>
          <w:w w:val="80"/>
        </w:rPr>
        <w:br w:type="column"/>
      </w:r>
      <w:r>
        <w:rPr>
          <w:w w:val="80"/>
        </w:rPr>
        <w:t>V</w:t>
      </w:r>
      <w:r>
        <w:rPr>
          <w:spacing w:val="-10"/>
          <w:w w:val="80"/>
        </w:rPr>
        <w:t> </w:t>
      </w:r>
      <w:r>
        <w:rPr>
          <w:w w:val="80"/>
        </w:rPr>
        <w:t>D</w:t>
      </w:r>
      <w:r>
        <w:rPr>
          <w:spacing w:val="-7"/>
          <w:w w:val="80"/>
        </w:rPr>
        <w:t> </w:t>
      </w:r>
      <w:r>
        <w:rPr>
          <w:w w:val="80"/>
        </w:rPr>
        <w:t>D</w:t>
      </w:r>
      <w:r>
        <w:rPr/>
      </w:r>
    </w:p>
    <w:p>
      <w:pPr>
        <w:pStyle w:val="BodyText"/>
        <w:spacing w:line="240" w:lineRule="auto" w:before="311"/>
        <w:ind w:left="113" w:right="0"/>
        <w:jc w:val="left"/>
      </w:pPr>
      <w:r>
        <w:rPr>
          <w:w w:val="80"/>
        </w:rPr>
        <w:br w:type="column"/>
      </w:r>
      <w:r>
        <w:rPr>
          <w:w w:val="80"/>
        </w:rPr>
        <w:t>V</w:t>
      </w:r>
      <w:r>
        <w:rPr>
          <w:spacing w:val="-10"/>
          <w:w w:val="80"/>
        </w:rPr>
        <w:t> </w:t>
      </w:r>
      <w:r>
        <w:rPr>
          <w:w w:val="80"/>
        </w:rPr>
        <w:t>E</w:t>
      </w:r>
      <w:r>
        <w:rPr>
          <w:spacing w:val="-9"/>
          <w:w w:val="80"/>
        </w:rPr>
        <w:t> </w:t>
      </w:r>
      <w:r>
        <w:rPr>
          <w:w w:val="80"/>
        </w:rPr>
        <w:t>E</w:t>
      </w:r>
      <w:r>
        <w:rPr/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40" w:right="1200"/>
          <w:cols w:num="5" w:equalWidth="0">
            <w:col w:w="345" w:space="40"/>
            <w:col w:w="577" w:space="75"/>
            <w:col w:w="260" w:space="618"/>
            <w:col w:w="269" w:space="1315"/>
            <w:col w:w="10899"/>
          </w:cols>
        </w:sectPr>
      </w:pPr>
    </w:p>
    <w:p>
      <w:pPr>
        <w:pStyle w:val="BodyText"/>
        <w:spacing w:line="240" w:lineRule="auto" w:before="174"/>
        <w:ind w:right="0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pStyle w:val="BodyText"/>
        <w:spacing w:line="240" w:lineRule="auto" w:before="73"/>
        <w:ind w:right="17"/>
        <w:jc w:val="righ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174"/>
        <w:ind w:left="8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73"/>
        <w:ind w:left="168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pStyle w:val="BodyText"/>
        <w:spacing w:line="240" w:lineRule="auto" w:before="174"/>
        <w:ind w:left="1236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00"/>
        </w:rPr>
      </w:r>
    </w:p>
    <w:p>
      <w:pPr>
        <w:pStyle w:val="BodyText"/>
        <w:spacing w:line="240" w:lineRule="auto" w:before="73"/>
        <w:ind w:left="1236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40" w:right="1200"/>
          <w:cols w:num="3" w:equalWidth="0">
            <w:col w:w="1468" w:space="40"/>
            <w:col w:w="313" w:space="116"/>
            <w:col w:w="12461"/>
          </w:cols>
        </w:sectPr>
      </w:pPr>
    </w:p>
    <w:p>
      <w:pPr>
        <w:pStyle w:val="BodyText"/>
        <w:spacing w:line="240" w:lineRule="auto" w:before="246"/>
        <w:ind w:left="884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     </w:t>
      </w:r>
      <w:r>
        <w:rPr>
          <w:color w:val="000080"/>
          <w:spacing w:val="12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pStyle w:val="BodyText"/>
        <w:spacing w:line="240" w:lineRule="auto" w:before="210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N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pStyle w:val="BodyText"/>
        <w:numPr>
          <w:ilvl w:val="0"/>
          <w:numId w:val="13"/>
        </w:numPr>
        <w:tabs>
          <w:tab w:pos="1028" w:val="left" w:leader="none"/>
        </w:tabs>
        <w:spacing w:line="82" w:lineRule="exact" w:before="31" w:after="0"/>
        <w:ind w:left="1028" w:right="156" w:hanging="144"/>
        <w:jc w:val="right"/>
      </w:pPr>
      <w:r>
        <w:rPr>
          <w:color w:val="004080"/>
          <w:w w:val="80"/>
        </w:rPr>
        <w:t>R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T</w:t>
      </w:r>
      <w:r>
        <w:rPr>
          <w:color w:val="000000"/>
        </w:rPr>
      </w:r>
    </w:p>
    <w:p>
      <w:pPr>
        <w:pStyle w:val="BodyText"/>
        <w:spacing w:line="82" w:lineRule="exact" w:before="333"/>
        <w:ind w:left="348" w:right="0"/>
        <w:jc w:val="left"/>
      </w:pPr>
      <w:r>
        <w:rPr>
          <w:w w:val="80"/>
        </w:rPr>
        <w:br w:type="column"/>
      </w:r>
      <w:r>
        <w:rPr>
          <w:color w:val="004080"/>
          <w:w w:val="80"/>
        </w:rPr>
        <w:t>L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F     </w:t>
      </w:r>
      <w:r>
        <w:rPr>
          <w:color w:val="004080"/>
          <w:spacing w:val="14"/>
          <w:w w:val="80"/>
        </w:rPr>
        <w:t> </w:t>
      </w:r>
      <w:r>
        <w:rPr>
          <w:color w:val="000000"/>
          <w:w w:val="80"/>
          <w:position w:val="5"/>
        </w:rPr>
        <w:t>3</w:t>
      </w:r>
      <w:r>
        <w:rPr>
          <w:color w:val="000000"/>
          <w:spacing w:val="-8"/>
          <w:w w:val="80"/>
          <w:position w:val="5"/>
        </w:rPr>
        <w:t> </w:t>
      </w:r>
      <w:r>
        <w:rPr>
          <w:color w:val="000000"/>
          <w:w w:val="80"/>
          <w:position w:val="5"/>
        </w:rPr>
        <w:t>0</w:t>
      </w:r>
      <w:r>
        <w:rPr>
          <w:color w:val="000000"/>
        </w:rPr>
      </w:r>
    </w:p>
    <w:p>
      <w:pPr>
        <w:pStyle w:val="BodyText"/>
        <w:tabs>
          <w:tab w:pos="692" w:val="left" w:leader="none"/>
        </w:tabs>
        <w:spacing w:line="240" w:lineRule="auto" w:before="160"/>
        <w:ind w:left="253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  <w:tab/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pStyle w:val="BodyText"/>
        <w:spacing w:line="240" w:lineRule="auto" w:before="160"/>
        <w:ind w:right="0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pStyle w:val="BodyText"/>
        <w:numPr>
          <w:ilvl w:val="0"/>
          <w:numId w:val="13"/>
        </w:numPr>
        <w:tabs>
          <w:tab w:pos="930" w:val="left" w:leader="none"/>
        </w:tabs>
        <w:spacing w:line="83" w:lineRule="exact" w:before="81" w:after="0"/>
        <w:ind w:left="930" w:right="107" w:hanging="47"/>
        <w:jc w:val="right"/>
      </w:pPr>
      <w:r>
        <w:rPr>
          <w:color w:val="000080"/>
          <w:w w:val="80"/>
        </w:rPr>
        <w:t>0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pStyle w:val="BodyText"/>
        <w:spacing w:line="89" w:lineRule="exact" w:before="246"/>
        <w:ind w:right="5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pStyle w:val="BodyText"/>
        <w:spacing w:line="80" w:lineRule="exact"/>
        <w:ind w:right="0"/>
        <w:jc w:val="right"/>
      </w:pPr>
      <w:r>
        <w:rPr>
          <w:color w:val="FF0000"/>
          <w:w w:val="80"/>
        </w:rPr>
        <w:t>B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A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pStyle w:val="BodyText"/>
        <w:spacing w:line="240" w:lineRule="auto" w:before="246"/>
        <w:ind w:left="162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00"/>
        </w:rPr>
      </w:r>
    </w:p>
    <w:p>
      <w:pPr>
        <w:pStyle w:val="BodyText"/>
        <w:spacing w:line="89" w:lineRule="exact" w:before="246"/>
        <w:ind w:right="5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00"/>
        </w:rPr>
      </w:r>
    </w:p>
    <w:p>
      <w:pPr>
        <w:pStyle w:val="BodyText"/>
        <w:spacing w:line="80" w:lineRule="exact"/>
        <w:ind w:right="0"/>
        <w:jc w:val="right"/>
      </w:pPr>
      <w:r>
        <w:rPr>
          <w:color w:val="FF0000"/>
          <w:w w:val="80"/>
        </w:rPr>
        <w:t>B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A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pStyle w:val="BodyText"/>
        <w:spacing w:line="240" w:lineRule="auto" w:before="246"/>
        <w:ind w:left="162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pStyle w:val="BodyText"/>
        <w:spacing w:line="89" w:lineRule="exact" w:before="246"/>
        <w:ind w:right="5"/>
        <w:jc w:val="right"/>
      </w:pPr>
      <w:r>
        <w:rPr>
          <w:w w:val="80"/>
        </w:rPr>
        <w:br w:type="column"/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00"/>
        </w:rPr>
      </w:r>
    </w:p>
    <w:p>
      <w:pPr>
        <w:pStyle w:val="BodyText"/>
        <w:spacing w:line="80" w:lineRule="exact"/>
        <w:ind w:right="0"/>
        <w:jc w:val="right"/>
      </w:pPr>
      <w:r>
        <w:rPr>
          <w:color w:val="FF0000"/>
          <w:w w:val="80"/>
        </w:rPr>
        <w:t>B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A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7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000000"/>
        </w:rPr>
      </w:r>
    </w:p>
    <w:p>
      <w:pPr>
        <w:pStyle w:val="BodyText"/>
        <w:spacing w:line="240" w:lineRule="auto" w:before="246"/>
        <w:ind w:left="162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40" w:right="1200"/>
          <w:cols w:num="11" w:equalWidth="0">
            <w:col w:w="1407" w:space="76"/>
            <w:col w:w="1281" w:space="40"/>
            <w:col w:w="689" w:space="40"/>
            <w:col w:w="785" w:space="341"/>
            <w:col w:w="1116" w:space="1088"/>
            <w:col w:w="1121" w:space="40"/>
            <w:col w:w="394" w:space="375"/>
            <w:col w:w="1121" w:space="40"/>
            <w:col w:w="394" w:space="555"/>
            <w:col w:w="1121" w:space="40"/>
            <w:col w:w="2334"/>
          </w:cols>
        </w:sectPr>
      </w:pPr>
    </w:p>
    <w:p>
      <w:pPr>
        <w:pStyle w:val="BodyText"/>
        <w:spacing w:line="78" w:lineRule="exact"/>
        <w:ind w:right="34"/>
        <w:jc w:val="right"/>
      </w:pPr>
      <w:r>
        <w:rPr>
          <w:color w:val="FF0000"/>
          <w:w w:val="80"/>
        </w:rPr>
        <w:t>O</w:t>
      </w:r>
      <w:r>
        <w:rPr>
          <w:color w:val="FF0000"/>
          <w:spacing w:val="-11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P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pStyle w:val="BodyText"/>
        <w:spacing w:line="86" w:lineRule="exact"/>
        <w:ind w:right="0"/>
        <w:jc w:val="righ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pStyle w:val="BodyText"/>
        <w:spacing w:line="86" w:lineRule="exact"/>
        <w:ind w:right="0"/>
        <w:jc w:val="righ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pStyle w:val="BodyText"/>
        <w:spacing w:line="89" w:lineRule="exact"/>
        <w:ind w:right="0"/>
        <w:jc w:val="righ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W</w:t>
      </w:r>
      <w:r>
        <w:rPr>
          <w:color w:val="FF0000"/>
          <w:spacing w:val="-4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numPr>
          <w:ilvl w:val="0"/>
          <w:numId w:val="14"/>
        </w:numPr>
        <w:tabs>
          <w:tab w:pos="542" w:val="left" w:leader="none"/>
        </w:tabs>
        <w:spacing w:line="111" w:lineRule="exact" w:before="4" w:after="0"/>
        <w:ind w:left="542" w:right="0" w:hanging="144"/>
        <w:jc w:val="left"/>
      </w:pPr>
      <w:r>
        <w:rPr>
          <w:color w:val="004080"/>
          <w:w w:val="80"/>
        </w:rPr>
        <w:br w:type="column"/>
        <w:t>V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S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0000"/>
        </w:rPr>
      </w:r>
    </w:p>
    <w:p>
      <w:pPr>
        <w:pStyle w:val="BodyText"/>
        <w:numPr>
          <w:ilvl w:val="0"/>
          <w:numId w:val="14"/>
        </w:numPr>
        <w:tabs>
          <w:tab w:pos="542" w:val="left" w:leader="none"/>
        </w:tabs>
        <w:spacing w:line="83" w:lineRule="exact" w:before="0" w:after="0"/>
        <w:ind w:left="542" w:right="0" w:hanging="144"/>
        <w:jc w:val="left"/>
      </w:pP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W</w:t>
      </w:r>
      <w:r>
        <w:rPr>
          <w:color w:val="004080"/>
          <w:spacing w:val="-5"/>
          <w:w w:val="80"/>
        </w:rPr>
        <w:t> </w:t>
      </w:r>
      <w:r>
        <w:rPr>
          <w:color w:val="004080"/>
          <w:w w:val="80"/>
        </w:rPr>
        <w:t>3</w:t>
      </w:r>
      <w:r>
        <w:rPr>
          <w:color w:val="000000"/>
        </w:rPr>
      </w:r>
    </w:p>
    <w:p>
      <w:pPr>
        <w:pStyle w:val="BodyText"/>
        <w:numPr>
          <w:ilvl w:val="0"/>
          <w:numId w:val="14"/>
        </w:numPr>
        <w:tabs>
          <w:tab w:pos="542" w:val="left" w:leader="none"/>
        </w:tabs>
        <w:spacing w:line="86" w:lineRule="exact" w:before="0" w:after="0"/>
        <w:ind w:left="542" w:right="0" w:hanging="144"/>
        <w:jc w:val="left"/>
      </w:pP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W</w:t>
      </w:r>
      <w:r>
        <w:rPr>
          <w:color w:val="004080"/>
          <w:spacing w:val="-5"/>
          <w:w w:val="80"/>
        </w:rPr>
        <w:t> </w:t>
      </w:r>
      <w:r>
        <w:rPr>
          <w:color w:val="004080"/>
          <w:w w:val="80"/>
        </w:rPr>
        <w:t>2</w:t>
      </w:r>
      <w:r>
        <w:rPr>
          <w:color w:val="000000"/>
        </w:rPr>
      </w:r>
    </w:p>
    <w:p>
      <w:pPr>
        <w:pStyle w:val="BodyText"/>
        <w:numPr>
          <w:ilvl w:val="0"/>
          <w:numId w:val="14"/>
        </w:numPr>
        <w:tabs>
          <w:tab w:pos="542" w:val="left" w:leader="none"/>
        </w:tabs>
        <w:spacing w:line="105" w:lineRule="exact" w:before="0" w:after="0"/>
        <w:ind w:left="542" w:right="0" w:hanging="144"/>
        <w:jc w:val="left"/>
      </w:pPr>
      <w:r>
        <w:rPr/>
        <w:pict>
          <v:shape style="position:absolute;margin-left:180.360001pt;margin-top:3.453305pt;width:1.761408pt;height:3.96pt;mso-position-horizontal-relative:page;mso-position-vertical-relative:paragraph;z-index:-12105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6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80.360001pt;margin-top:7.413305pt;width:1.761408pt;height:3.96pt;mso-position-horizontal-relative:page;mso-position-vertical-relative:paragraph;z-index:-12103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7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W</w:t>
      </w:r>
      <w:r>
        <w:rPr>
          <w:color w:val="004080"/>
          <w:spacing w:val="-5"/>
          <w:w w:val="80"/>
        </w:rPr>
        <w:t> </w:t>
      </w:r>
      <w:r>
        <w:rPr>
          <w:color w:val="004080"/>
          <w:w w:val="80"/>
        </w:rPr>
        <w:t>1</w:t>
      </w:r>
      <w:r>
        <w:rPr>
          <w:color w:val="000000"/>
        </w:rPr>
      </w:r>
    </w:p>
    <w:p>
      <w:pPr>
        <w:pStyle w:val="BodyText"/>
        <w:spacing w:line="111" w:lineRule="exact" w:before="4"/>
        <w:ind w:left="262" w:right="0"/>
        <w:jc w:val="center"/>
      </w:pPr>
      <w:r>
        <w:rPr>
          <w:w w:val="80"/>
        </w:rPr>
        <w:br w:type="column"/>
      </w:r>
      <w:r>
        <w:rPr>
          <w:color w:val="004080"/>
          <w:w w:val="80"/>
        </w:rPr>
        <w:t>V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S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Y</w:t>
      </w:r>
      <w:r>
        <w:rPr>
          <w:color w:val="004080"/>
          <w:spacing w:val="-3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C      </w:t>
      </w:r>
      <w:r>
        <w:rPr>
          <w:color w:val="004080"/>
          <w:spacing w:val="4"/>
          <w:w w:val="80"/>
        </w:rPr>
        <w:t> </w:t>
      </w:r>
      <w:r>
        <w:rPr>
          <w:color w:val="000000"/>
          <w:w w:val="80"/>
          <w:position w:val="5"/>
        </w:rPr>
        <w:t>2</w:t>
      </w:r>
      <w:r>
        <w:rPr>
          <w:color w:val="000000"/>
          <w:spacing w:val="-8"/>
          <w:w w:val="80"/>
          <w:position w:val="5"/>
        </w:rPr>
        <w:t> </w:t>
      </w:r>
      <w:r>
        <w:rPr>
          <w:color w:val="000000"/>
          <w:w w:val="80"/>
          <w:position w:val="5"/>
        </w:rPr>
        <w:t>9</w:t>
      </w:r>
      <w:r>
        <w:rPr>
          <w:color w:val="000000"/>
        </w:rPr>
      </w:r>
    </w:p>
    <w:p>
      <w:pPr>
        <w:pStyle w:val="BodyText"/>
        <w:spacing w:line="83" w:lineRule="exact"/>
        <w:ind w:left="399" w:right="0"/>
        <w:jc w:val="center"/>
      </w:pPr>
      <w:r>
        <w:rPr>
          <w:color w:val="004080"/>
          <w:w w:val="80"/>
        </w:rPr>
        <w:t>S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L     </w:t>
      </w:r>
      <w:r>
        <w:rPr>
          <w:color w:val="004080"/>
          <w:spacing w:val="12"/>
          <w:w w:val="80"/>
        </w:rPr>
        <w:t> </w:t>
      </w:r>
      <w:r>
        <w:rPr>
          <w:color w:val="000000"/>
          <w:w w:val="80"/>
          <w:position w:val="5"/>
        </w:rPr>
        <w:t>2</w:t>
      </w:r>
      <w:r>
        <w:rPr>
          <w:color w:val="000000"/>
          <w:spacing w:val="-8"/>
          <w:w w:val="80"/>
          <w:position w:val="5"/>
        </w:rPr>
        <w:t> </w:t>
      </w:r>
      <w:r>
        <w:rPr>
          <w:color w:val="000000"/>
          <w:w w:val="80"/>
          <w:position w:val="5"/>
        </w:rPr>
        <w:t>8</w:t>
      </w:r>
      <w:r>
        <w:rPr>
          <w:color w:val="000000"/>
        </w:rPr>
      </w:r>
    </w:p>
    <w:p>
      <w:pPr>
        <w:pStyle w:val="BodyText"/>
        <w:spacing w:line="86" w:lineRule="exact"/>
        <w:ind w:left="349" w:right="0"/>
        <w:jc w:val="left"/>
      </w:pPr>
      <w:r>
        <w:rPr>
          <w:color w:val="004080"/>
          <w:w w:val="80"/>
        </w:rPr>
        <w:t>A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spacing w:val="2"/>
          <w:w w:val="80"/>
        </w:rPr>
        <w:t>IM</w:t>
      </w:r>
      <w:r>
        <w:rPr>
          <w:color w:val="004080"/>
          <w:w w:val="80"/>
        </w:rPr>
        <w:t>     </w:t>
      </w:r>
      <w:r>
        <w:rPr>
          <w:color w:val="004080"/>
          <w:spacing w:val="14"/>
          <w:w w:val="80"/>
        </w:rPr>
        <w:t> </w:t>
      </w:r>
      <w:r>
        <w:rPr>
          <w:color w:val="000000"/>
          <w:w w:val="80"/>
          <w:position w:val="5"/>
        </w:rPr>
        <w:t>2</w:t>
      </w:r>
      <w:r>
        <w:rPr>
          <w:color w:val="000000"/>
          <w:spacing w:val="-7"/>
          <w:w w:val="80"/>
          <w:position w:val="5"/>
        </w:rPr>
        <w:t> </w:t>
      </w:r>
      <w:r>
        <w:rPr>
          <w:color w:val="000000"/>
          <w:w w:val="80"/>
          <w:position w:val="5"/>
        </w:rPr>
        <w:t>7</w:t>
      </w:r>
      <w:r>
        <w:rPr>
          <w:color w:val="000000"/>
        </w:rPr>
      </w:r>
    </w:p>
    <w:p>
      <w:pPr>
        <w:pStyle w:val="BodyText"/>
        <w:spacing w:line="105" w:lineRule="exact"/>
        <w:ind w:left="320" w:right="0"/>
        <w:jc w:val="left"/>
      </w:pPr>
      <w:r>
        <w:rPr/>
        <w:pict>
          <v:shape style="position:absolute;margin-left:232.559998pt;margin-top:3.453305pt;width:4.065495pt;height:3.96pt;mso-position-horizontal-relative:page;mso-position-vertical-relative:paragraph;z-index:-12104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5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2.559998pt;margin-top:7.413305pt;width:4.065495pt;height:3.96pt;mso-position-horizontal-relative:page;mso-position-vertical-relative:paragraph;z-index:-12094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4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V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A      </w:t>
      </w:r>
      <w:r>
        <w:rPr>
          <w:color w:val="004080"/>
          <w:spacing w:val="2"/>
          <w:w w:val="80"/>
        </w:rPr>
        <w:t> </w:t>
      </w:r>
      <w:r>
        <w:rPr>
          <w:color w:val="000000"/>
          <w:w w:val="80"/>
          <w:position w:val="5"/>
        </w:rPr>
        <w:t>2</w:t>
      </w:r>
      <w:r>
        <w:rPr>
          <w:color w:val="000000"/>
          <w:spacing w:val="-8"/>
          <w:w w:val="80"/>
          <w:position w:val="5"/>
        </w:rPr>
        <w:t> </w:t>
      </w:r>
      <w:r>
        <w:rPr>
          <w:color w:val="000000"/>
          <w:w w:val="80"/>
          <w:position w:val="5"/>
        </w:rPr>
        <w:t>6</w:t>
      </w:r>
      <w:r>
        <w:rPr>
          <w:color w:val="000000"/>
        </w:rPr>
      </w:r>
    </w:p>
    <w:p>
      <w:pPr>
        <w:spacing w:line="80" w:lineRule="exact" w:before="14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160" w:lineRule="atLeast"/>
        <w:ind w:left="447" w:right="0" w:hanging="87"/>
        <w:jc w:val="right"/>
      </w:pPr>
      <w:r>
        <w:rPr>
          <w:color w:val="FF0000"/>
          <w:w w:val="80"/>
        </w:rPr>
        <w:t>A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spacing w:val="5"/>
          <w:w w:val="80"/>
        </w:rPr>
        <w:t>I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2</w:t>
      </w:r>
      <w:r>
        <w:rPr>
          <w:color w:val="FF0000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000000"/>
        </w:rPr>
      </w:r>
    </w:p>
    <w:p>
      <w:pPr>
        <w:pStyle w:val="BodyText"/>
        <w:tabs>
          <w:tab w:pos="840" w:val="left" w:leader="none"/>
        </w:tabs>
        <w:spacing w:line="240" w:lineRule="auto" w:before="3"/>
        <w:ind w:left="401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  <w:tab/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2"/>
        <w:rPr>
          <w:sz w:val="10"/>
          <w:szCs w:val="10"/>
        </w:rPr>
      </w:pPr>
    </w:p>
    <w:p>
      <w:pPr>
        <w:pStyle w:val="BodyText"/>
        <w:spacing w:line="47" w:lineRule="exact"/>
        <w:ind w:left="361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2"/>
        <w:rPr>
          <w:sz w:val="10"/>
          <w:szCs w:val="10"/>
        </w:rPr>
      </w:pPr>
    </w:p>
    <w:p>
      <w:pPr>
        <w:pStyle w:val="BodyText"/>
        <w:spacing w:line="47" w:lineRule="exact"/>
        <w:ind w:left="175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00"/>
        </w:rPr>
      </w:r>
    </w:p>
    <w:p>
      <w:pPr>
        <w:pStyle w:val="BodyText"/>
        <w:tabs>
          <w:tab w:pos="3688" w:val="right" w:leader="none"/>
        </w:tabs>
        <w:spacing w:line="86" w:lineRule="exact" w:before="3"/>
        <w:ind w:left="1723" w:right="0"/>
        <w:jc w:val="left"/>
      </w:pPr>
      <w:r>
        <w:rPr>
          <w:w w:val="80"/>
        </w:rPr>
        <w:br w:type="column"/>
      </w:r>
      <w:r>
        <w:rPr>
          <w:w w:val="80"/>
        </w:rPr>
        <w:t>1        </w:t>
      </w:r>
      <w:r>
        <w:rPr>
          <w:spacing w:val="3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000000"/>
          <w:w w:val="99"/>
        </w:rPr>
        <w:t> </w:t>
      </w:r>
      <w:r>
        <w:rPr>
          <w:color w:val="000000"/>
        </w:rPr>
        <w:tab/>
      </w:r>
      <w:r>
        <w:rPr>
          <w:color w:val="000000"/>
          <w:w w:val="80"/>
        </w:rPr>
        <w:t>1</w:t>
      </w:r>
      <w:r>
        <w:rPr>
          <w:color w:val="000000"/>
        </w:rPr>
      </w:r>
    </w:p>
    <w:p>
      <w:pPr>
        <w:pStyle w:val="BodyText"/>
        <w:tabs>
          <w:tab w:pos="3314" w:val="left" w:leader="none"/>
        </w:tabs>
        <w:spacing w:line="83" w:lineRule="exact"/>
        <w:ind w:left="1377" w:right="0"/>
        <w:jc w:val="left"/>
      </w:pPr>
      <w:r>
        <w:rPr>
          <w:w w:val="80"/>
        </w:rPr>
        <w:t>3</w:t>
        <w:tab/>
        <w:t>3</w:t>
      </w:r>
      <w:r>
        <w:rPr/>
      </w:r>
    </w:p>
    <w:p>
      <w:pPr>
        <w:pStyle w:val="BodyText"/>
        <w:tabs>
          <w:tab w:pos="3652" w:val="left" w:leader="none"/>
        </w:tabs>
        <w:spacing w:line="89" w:lineRule="exact"/>
        <w:ind w:left="1723" w:right="0"/>
        <w:jc w:val="left"/>
      </w:pPr>
      <w:r>
        <w:rPr>
          <w:w w:val="80"/>
        </w:rPr>
        <w:t>2</w:t>
        <w:tab/>
        <w:t>2</w:t>
      </w:r>
      <w:r>
        <w:rPr/>
      </w:r>
    </w:p>
    <w:p>
      <w:pPr>
        <w:pStyle w:val="BodyText"/>
        <w:tabs>
          <w:tab w:pos="1943" w:val="right" w:leader="none"/>
        </w:tabs>
        <w:spacing w:line="86" w:lineRule="exact" w:before="3"/>
        <w:ind w:right="0"/>
        <w:jc w:val="right"/>
      </w:pPr>
      <w:r>
        <w:rPr>
          <w:w w:val="80"/>
        </w:rPr>
        <w:br w:type="column"/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000000"/>
          <w:w w:val="80"/>
        </w:rPr>
        <w:tab/>
      </w:r>
      <w:r>
        <w:rPr>
          <w:color w:val="000000"/>
          <w:w w:val="75"/>
        </w:rPr>
        <w:t>1</w:t>
      </w:r>
      <w:r>
        <w:rPr>
          <w:color w:val="000000"/>
        </w:rPr>
      </w:r>
    </w:p>
    <w:p>
      <w:pPr>
        <w:pStyle w:val="BodyText"/>
        <w:spacing w:line="83" w:lineRule="exact"/>
        <w:ind w:right="338"/>
        <w:jc w:val="right"/>
      </w:pPr>
      <w:r>
        <w:rPr>
          <w:w w:val="75"/>
        </w:rPr>
        <w:t>3</w:t>
      </w:r>
      <w:r>
        <w:rPr/>
      </w:r>
    </w:p>
    <w:p>
      <w:pPr>
        <w:pStyle w:val="BodyText"/>
        <w:spacing w:line="89" w:lineRule="exact"/>
        <w:ind w:right="0"/>
        <w:jc w:val="right"/>
      </w:pPr>
      <w:r>
        <w:rPr>
          <w:w w:val="75"/>
        </w:rPr>
        <w:t>2</w:t>
      </w:r>
      <w:r>
        <w:rPr/>
      </w:r>
    </w:p>
    <w:p>
      <w:pPr>
        <w:pStyle w:val="BodyText"/>
        <w:spacing w:line="240" w:lineRule="auto" w:before="3"/>
        <w:ind w:left="126" w:right="0"/>
        <w:jc w:val="left"/>
      </w:pPr>
      <w:r>
        <w:rPr>
          <w:w w:val="80"/>
        </w:rPr>
        <w:br w:type="column"/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40" w:right="1200"/>
          <w:cols w:num="10" w:equalWidth="0">
            <w:col w:w="1929" w:space="40"/>
            <w:col w:w="744" w:space="40"/>
            <w:col w:w="741" w:space="40"/>
            <w:col w:w="604" w:space="40"/>
            <w:col w:w="965" w:space="40"/>
            <w:col w:w="593" w:space="40"/>
            <w:col w:w="407" w:space="40"/>
            <w:col w:w="3689" w:space="40"/>
            <w:col w:w="2070" w:space="40"/>
            <w:col w:w="2296"/>
          </w:cols>
        </w:sect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right="107"/>
        <w:jc w:val="right"/>
      </w:pPr>
      <w:r>
        <w:rPr>
          <w:color w:val="000080"/>
          <w:w w:val="80"/>
        </w:rPr>
        <w:t>3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90" w:lineRule="exact"/>
        <w:ind w:right="103"/>
        <w:jc w:val="righ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0"/>
        <w:rPr>
          <w:sz w:val="10"/>
          <w:szCs w:val="10"/>
        </w:rPr>
      </w:pPr>
    </w:p>
    <w:p>
      <w:pPr>
        <w:pStyle w:val="BodyText"/>
        <w:spacing w:line="240" w:lineRule="auto"/>
        <w:ind w:left="81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81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80" w:lineRule="exact" w:before="8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16" w:lineRule="auto"/>
        <w:ind w:left="189" w:right="57"/>
        <w:jc w:val="both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8"/>
        <w:rPr>
          <w:sz w:val="8"/>
          <w:szCs w:val="8"/>
        </w:rPr>
      </w:pPr>
    </w:p>
    <w:p>
      <w:pPr>
        <w:pStyle w:val="BodyText"/>
        <w:spacing w:line="86" w:lineRule="exact"/>
        <w:ind w:left="189" w:right="0"/>
        <w:jc w:val="both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pStyle w:val="BodyText"/>
        <w:spacing w:line="58" w:lineRule="exact"/>
        <w:ind w:left="467" w:right="0"/>
        <w:jc w:val="both"/>
      </w:pPr>
      <w:r>
        <w:rPr>
          <w:w w:val="80"/>
        </w:rPr>
        <w:br w:type="column"/>
      </w:r>
      <w:r>
        <w:rPr>
          <w:color w:val="004080"/>
          <w:w w:val="80"/>
        </w:rPr>
        <w:t>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S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T</w:t>
      </w:r>
      <w:r>
        <w:rPr>
          <w:color w:val="004080"/>
          <w:spacing w:val="-11"/>
          <w:w w:val="80"/>
        </w:rPr>
        <w:t> </w: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0000"/>
        </w:rPr>
      </w:r>
    </w:p>
    <w:p>
      <w:pPr>
        <w:pStyle w:val="BodyText"/>
        <w:spacing w:line="83" w:lineRule="exact"/>
        <w:ind w:left="467" w:right="92"/>
        <w:jc w:val="both"/>
      </w:pPr>
      <w:r>
        <w:rPr/>
        <w:pict>
          <v:shape style="position:absolute;margin-left:180.360001pt;margin-top:2.023306pt;width:1.761408pt;height:3.96pt;mso-position-horizontal-relative:page;mso-position-vertical-relative:paragraph;z-index:-12102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8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G</w:t>
      </w:r>
      <w:r>
        <w:rPr>
          <w:color w:val="004080"/>
          <w:spacing w:val="-11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A</w:t>
      </w:r>
      <w:r>
        <w:rPr>
          <w:color w:val="000000"/>
        </w:rPr>
      </w:r>
    </w:p>
    <w:p>
      <w:pPr>
        <w:pStyle w:val="BodyText"/>
        <w:spacing w:line="220" w:lineRule="auto" w:before="3"/>
        <w:ind w:left="467" w:right="92"/>
        <w:jc w:val="both"/>
      </w:pPr>
      <w:r>
        <w:rPr/>
        <w:pict>
          <v:shape style="position:absolute;margin-left:180.360001pt;margin-top:2.192944pt;width:1.761408pt;height:3.96pt;mso-position-horizontal-relative:page;mso-position-vertical-relative:paragraph;z-index:-12101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9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7.839996pt;margin-top:6.152944pt;width:4.065495pt;height:3.96pt;mso-position-horizontal-relative:page;mso-position-vertical-relative:paragraph;z-index:-12100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0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7.839996pt;margin-top:10.472944pt;width:4.065495pt;height:3.96pt;mso-position-horizontal-relative:page;mso-position-vertical-relative:paragraph;z-index:-12099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7.839996pt;margin-top:14.792944pt;width:4.065495pt;height:3.96pt;mso-position-horizontal-relative:page;mso-position-vertical-relative:paragraph;z-index:-12098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7.839996pt;margin-top:19.112944pt;width:4.065495pt;height:3.96pt;mso-position-horizontal-relative:page;mso-position-vertical-relative:paragraph;z-index:-12097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D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R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V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3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R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V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2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R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V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1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G</w:t>
      </w:r>
      <w:r>
        <w:rPr>
          <w:color w:val="004080"/>
          <w:spacing w:val="-11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P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V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D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P</w:t>
      </w:r>
      <w:r>
        <w:rPr>
          <w:color w:val="000000"/>
        </w:rPr>
      </w:r>
    </w:p>
    <w:p>
      <w:pPr>
        <w:pStyle w:val="BodyText"/>
        <w:spacing w:line="216" w:lineRule="auto" w:before="3"/>
        <w:ind w:left="467" w:right="47"/>
        <w:jc w:val="both"/>
      </w:pPr>
      <w:r>
        <w:rPr/>
        <w:pict>
          <v:shape style="position:absolute;margin-left:177.839996pt;margin-top:1.757915pt;width:4.065495pt;height:3.96pt;mso-position-horizontal-relative:page;mso-position-vertical-relative:paragraph;z-index:-12096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4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7.839996pt;margin-top:6.077915pt;width:4.065495pt;height:3.96pt;mso-position-horizontal-relative:page;mso-position-vertical-relative:paragraph;z-index:-12095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5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0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6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0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5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1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4</w:t>
      </w:r>
      <w:r>
        <w:rPr>
          <w:color w:val="000000"/>
        </w:rPr>
      </w:r>
    </w:p>
    <w:p>
      <w:pPr>
        <w:pStyle w:val="BodyText"/>
        <w:spacing w:line="58" w:lineRule="exact"/>
        <w:ind w:left="207" w:right="207"/>
        <w:jc w:val="both"/>
      </w:pPr>
      <w:r>
        <w:rPr>
          <w:w w:val="80"/>
        </w:rPr>
        <w:br w:type="column"/>
      </w:r>
      <w:r>
        <w:rPr>
          <w:color w:val="004080"/>
          <w:spacing w:val="1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6</w:t>
      </w:r>
      <w:r>
        <w:rPr>
          <w:color w:val="000000"/>
        </w:rPr>
      </w:r>
    </w:p>
    <w:p>
      <w:pPr>
        <w:pStyle w:val="BodyText"/>
        <w:spacing w:line="83" w:lineRule="exact"/>
        <w:ind w:left="207" w:right="207"/>
        <w:jc w:val="both"/>
      </w:pPr>
      <w:r>
        <w:rPr/>
        <w:pict>
          <v:shape style="position:absolute;margin-left:232.559998pt;margin-top:2.023306pt;width:4.065495pt;height:3.96pt;mso-position-horizontal-relative:page;mso-position-vertical-relative:paragraph;z-index:-12093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5</w:t>
      </w:r>
      <w:r>
        <w:rPr>
          <w:color w:val="000000"/>
        </w:rPr>
      </w:r>
    </w:p>
    <w:p>
      <w:pPr>
        <w:pStyle w:val="BodyText"/>
        <w:spacing w:line="86" w:lineRule="exact"/>
        <w:ind w:left="207" w:right="207"/>
        <w:jc w:val="both"/>
      </w:pPr>
      <w:r>
        <w:rPr/>
        <w:pict>
          <v:shape style="position:absolute;margin-left:232.559998pt;margin-top:2.203299pt;width:4.065495pt;height:3.96pt;mso-position-horizontal-relative:page;mso-position-vertical-relative:paragraph;z-index:-12092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4</w:t>
      </w:r>
      <w:r>
        <w:rPr>
          <w:color w:val="000000"/>
        </w:rPr>
      </w:r>
    </w:p>
    <w:p>
      <w:pPr>
        <w:pStyle w:val="BodyText"/>
        <w:spacing w:line="83" w:lineRule="exact"/>
        <w:ind w:left="207" w:right="207"/>
        <w:jc w:val="both"/>
      </w:pPr>
      <w:r>
        <w:rPr/>
        <w:pict>
          <v:shape style="position:absolute;margin-left:232.559998pt;margin-top:1.843299pt;width:4.065495pt;height:3.96pt;mso-position-horizontal-relative:page;mso-position-vertical-relative:paragraph;z-index:-12091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3</w:t>
      </w:r>
      <w:r>
        <w:rPr>
          <w:color w:val="000000"/>
        </w:rPr>
      </w:r>
    </w:p>
    <w:p>
      <w:pPr>
        <w:pStyle w:val="BodyText"/>
        <w:spacing w:line="83" w:lineRule="exact"/>
        <w:ind w:left="207" w:right="207"/>
        <w:jc w:val="both"/>
      </w:pPr>
      <w:r>
        <w:rPr/>
        <w:pict>
          <v:shape style="position:absolute;margin-left:232.559998pt;margin-top:2.0233pt;width:4.065495pt;height:3.96pt;mso-position-horizontal-relative:page;mso-position-vertical-relative:paragraph;z-index:-12090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2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0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6" w:lineRule="exact" w:before="3"/>
        <w:ind w:left="279" w:right="203" w:hanging="72"/>
        <w:jc w:val="left"/>
      </w:pPr>
      <w:r>
        <w:rPr/>
        <w:pict>
          <v:shape style="position:absolute;margin-left:232.559998pt;margin-top:2.181156pt;width:4.065495pt;height:3.96pt;mso-position-horizontal-relative:page;mso-position-vertical-relative:paragraph;z-index:-12089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9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2.559998pt;margin-top:6.501156pt;width:4.065495pt;height:3.96pt;mso-position-horizontal-relative:page;mso-position-vertical-relative:paragraph;z-index:-12088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8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spacing w:val="2"/>
          <w:w w:val="80"/>
        </w:rPr>
        <w:t>IS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1</w:t>
      </w:r>
      <w:r>
        <w:rPr>
          <w:color w:val="004080"/>
          <w:spacing w:val="21"/>
          <w:w w:val="79"/>
        </w:rPr>
        <w:t> </w:t>
      </w:r>
      <w:r>
        <w:rPr>
          <w:color w:val="004080"/>
          <w:w w:val="80"/>
        </w:rPr>
        <w:t>E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N</w:t>
      </w:r>
      <w:r>
        <w:rPr>
          <w:color w:val="004080"/>
          <w:spacing w:val="-7"/>
          <w:w w:val="80"/>
        </w:rPr>
        <w:t> </w:t>
      </w:r>
      <w:r>
        <w:rPr>
          <w:color w:val="004080"/>
          <w:w w:val="80"/>
        </w:rPr>
        <w:t>A</w:t>
      </w:r>
      <w:r>
        <w:rPr>
          <w:color w:val="000000"/>
        </w:rPr>
      </w:r>
    </w:p>
    <w:p>
      <w:pPr>
        <w:pStyle w:val="BodyText"/>
        <w:spacing w:line="216" w:lineRule="auto" w:before="1"/>
        <w:ind w:left="163" w:right="210"/>
        <w:jc w:val="both"/>
      </w:pPr>
      <w:r>
        <w:rPr/>
        <w:pict>
          <v:shape style="position:absolute;margin-left:232.559998pt;margin-top:1.657915pt;width:4.065495pt;height:3.96pt;mso-position-horizontal-relative:page;mso-position-vertical-relative:paragraph;z-index:-12087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7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2.559998pt;margin-top:5.977915pt;width:4.065495pt;height:3.96pt;mso-position-horizontal-relative:page;mso-position-vertical-relative:paragraph;z-index:-12086" type="#_x0000_t202" filled="f" stroked="f">
            <v:textbox inset="0,0,0,0">
              <w:txbxContent>
                <w:p>
                  <w:pPr>
                    <w:pStyle w:val="BodyText"/>
                    <w:spacing w:line="79" w:lineRule="exact"/>
                    <w:ind w:right="0"/>
                    <w:jc w:val="left"/>
                  </w:pPr>
                  <w:r>
                    <w:rPr>
                      <w:w w:val="80"/>
                    </w:rPr>
                    <w:t>1</w:t>
                  </w:r>
                  <w:r>
                    <w:rPr>
                      <w:spacing w:val="-9"/>
                      <w:w w:val="80"/>
                    </w:rPr>
                    <w:t> </w:t>
                  </w:r>
                  <w:r>
                    <w:rPr>
                      <w:w w:val="80"/>
                    </w:rPr>
                    <w:t>6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0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1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0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10"/>
          <w:w w:val="80"/>
        </w:rPr>
        <w:t> </w:t>
      </w:r>
      <w:r>
        <w:rPr>
          <w:color w:val="004080"/>
          <w:w w:val="80"/>
        </w:rPr>
        <w:t>2</w:t>
      </w:r>
      <w:r>
        <w:rPr>
          <w:color w:val="004080"/>
          <w:w w:val="79"/>
        </w:rPr>
        <w:t> </w:t>
      </w:r>
      <w:r>
        <w:rPr>
          <w:color w:val="004080"/>
          <w:w w:val="80"/>
        </w:rPr>
        <w:t>C</w:t>
      </w:r>
      <w:r>
        <w:rPr>
          <w:color w:val="004080"/>
          <w:spacing w:val="-8"/>
          <w:w w:val="80"/>
        </w:rPr>
        <w:t> </w:t>
      </w:r>
      <w:r>
        <w:rPr>
          <w:color w:val="004080"/>
          <w:w w:val="80"/>
        </w:rPr>
        <w:t>O</w:t>
      </w:r>
      <w:r>
        <w:rPr>
          <w:color w:val="004080"/>
          <w:spacing w:val="-11"/>
          <w:w w:val="80"/>
        </w:rPr>
        <w:t> </w:t>
      </w:r>
      <w:r>
        <w:rPr>
          <w:color w:val="004080"/>
          <w:spacing w:val="4"/>
          <w:w w:val="80"/>
        </w:rPr>
        <w:t>M</w:t>
      </w:r>
      <w:r>
        <w:rPr>
          <w:color w:val="004080"/>
          <w:w w:val="80"/>
        </w:rPr>
        <w:t>P</w:t>
      </w:r>
      <w:r>
        <w:rPr>
          <w:color w:val="004080"/>
          <w:spacing w:val="-9"/>
          <w:w w:val="80"/>
        </w:rPr>
        <w:t> </w:t>
      </w:r>
      <w:r>
        <w:rPr>
          <w:color w:val="004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21" w:lineRule="auto"/>
        <w:ind w:left="425" w:right="0"/>
        <w:jc w:val="both"/>
      </w:pPr>
      <w:r>
        <w:rPr>
          <w:w w:val="80"/>
        </w:rPr>
        <w:br w:type="column"/>
      </w:r>
      <w:r>
        <w:rPr>
          <w:color w:val="FF0000"/>
          <w:spacing w:val="1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FF0000"/>
          <w:spacing w:val="22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FF0000"/>
          <w:spacing w:val="21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21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21"/>
          <w:w w:val="79"/>
        </w:rPr>
        <w:t> </w:t>
      </w:r>
      <w:r>
        <w:rPr>
          <w:color w:val="FF0000"/>
          <w:spacing w:val="2"/>
          <w:w w:val="80"/>
        </w:rPr>
        <w:t>IS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FF0000"/>
          <w:spacing w:val="21"/>
          <w:w w:val="79"/>
        </w:rPr>
        <w:t> 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N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pStyle w:val="BodyText"/>
        <w:spacing w:line="78" w:lineRule="exact"/>
        <w:ind w:left="267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spacing w:line="86" w:lineRule="exact" w:before="3"/>
        <w:ind w:left="267" w:right="18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w w:val="79"/>
        </w:rPr>
        <w:t> </w:t>
      </w: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spacing w:line="80" w:lineRule="exact" w:before="8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80"/>
          <w:spacing w:val="-4"/>
          <w:w w:val="80"/>
        </w:rPr>
        <w:t> </w:t>
      </w:r>
      <w:r>
        <w:rPr>
          <w:color w:val="000080"/>
          <w:spacing w:val="2"/>
          <w:w w:val="80"/>
        </w:rPr>
        <w:t>/N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C</w:t>
      </w:r>
      <w:r>
        <w:rPr>
          <w:color w:val="000000"/>
        </w:rPr>
      </w:r>
    </w:p>
    <w:p>
      <w:pPr>
        <w:spacing w:line="80" w:lineRule="exact" w:before="8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94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right="0"/>
        <w:jc w:val="right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pStyle w:val="BodyText"/>
        <w:spacing w:line="50" w:lineRule="exact"/>
        <w:ind w:left="309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spacing w:line="40" w:lineRule="exact" w:before="3"/>
        <w:rPr>
          <w:sz w:val="4"/>
          <w:szCs w:val="4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309" w:right="0"/>
        <w:jc w:val="left"/>
      </w:pPr>
      <w:r>
        <w:rPr>
          <w:color w:val="000080"/>
          <w:w w:val="80"/>
        </w:rPr>
        <w:t>6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194" w:right="0"/>
        <w:jc w:val="center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-1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left="39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00"/>
        </w:rPr>
      </w:r>
    </w:p>
    <w:p>
      <w:pPr>
        <w:pStyle w:val="BodyText"/>
        <w:spacing w:line="240" w:lineRule="auto" w:before="16"/>
        <w:ind w:left="291" w:right="0"/>
        <w:jc w:val="center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398" w:right="0"/>
        <w:jc w:val="left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pStyle w:val="BodyText"/>
        <w:spacing w:line="50" w:lineRule="exact"/>
        <w:ind w:left="395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00"/>
        </w:rPr>
      </w:r>
    </w:p>
    <w:p>
      <w:pPr>
        <w:spacing w:line="40" w:lineRule="exact" w:before="3"/>
        <w:rPr>
          <w:sz w:val="4"/>
          <w:szCs w:val="4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395" w:right="0"/>
        <w:jc w:val="left"/>
      </w:pPr>
      <w:r>
        <w:rPr>
          <w:color w:val="000080"/>
          <w:w w:val="80"/>
        </w:rPr>
        <w:t>6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276" w:right="0"/>
        <w:jc w:val="left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-2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left="312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00"/>
        </w:rPr>
      </w:r>
    </w:p>
    <w:p>
      <w:pPr>
        <w:pStyle w:val="BodyText"/>
        <w:spacing w:line="240" w:lineRule="auto" w:before="16"/>
        <w:ind w:left="312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right="0"/>
        <w:jc w:val="right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pStyle w:val="BodyText"/>
        <w:spacing w:line="50" w:lineRule="exact"/>
        <w:ind w:left="395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00"/>
        </w:rPr>
      </w:r>
    </w:p>
    <w:p>
      <w:pPr>
        <w:spacing w:line="40" w:lineRule="exact" w:before="3"/>
        <w:rPr>
          <w:sz w:val="4"/>
          <w:szCs w:val="4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395" w:right="0"/>
        <w:jc w:val="left"/>
      </w:pPr>
      <w:r>
        <w:rPr>
          <w:color w:val="000080"/>
          <w:w w:val="80"/>
        </w:rPr>
        <w:t>6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right="1381"/>
        <w:jc w:val="center"/>
      </w:pPr>
      <w:r>
        <w:rPr>
          <w:color w:val="FF0000"/>
          <w:w w:val="80"/>
        </w:rPr>
        <w:t>D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R</w:t>
      </w:r>
      <w:r>
        <w:rPr>
          <w:color w:val="FF0000"/>
          <w:spacing w:val="-7"/>
          <w:w w:val="80"/>
        </w:rPr>
        <w:t> </w:t>
      </w:r>
      <w:r>
        <w:rPr>
          <w:color w:val="FF0000"/>
          <w:w w:val="80"/>
        </w:rPr>
        <w:t>V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-3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right="1220"/>
        <w:jc w:val="center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00"/>
        </w:rPr>
      </w:r>
    </w:p>
    <w:p>
      <w:pPr>
        <w:pStyle w:val="BodyText"/>
        <w:spacing w:line="240" w:lineRule="auto" w:before="16"/>
        <w:ind w:right="1327"/>
        <w:jc w:val="center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k</w:t>
      </w:r>
      <w:r>
        <w:rPr>
          <w:color w:val="000000"/>
        </w:rPr>
      </w:r>
    </w:p>
    <w:p>
      <w:pPr>
        <w:spacing w:after="0" w:line="240" w:lineRule="auto"/>
        <w:jc w:val="center"/>
        <w:sectPr>
          <w:type w:val="continuous"/>
          <w:pgSz w:w="16838" w:h="11920" w:orient="landscape"/>
          <w:pgMar w:top="1100" w:bottom="280" w:left="1240" w:right="1200"/>
          <w:cols w:num="17" w:equalWidth="0">
            <w:col w:w="1116" w:space="40"/>
            <w:col w:w="313" w:space="40"/>
            <w:col w:w="496" w:space="40"/>
            <w:col w:w="775" w:space="40"/>
            <w:col w:w="635" w:space="40"/>
            <w:col w:w="593" w:space="627"/>
            <w:col w:w="1103" w:space="40"/>
            <w:col w:w="222" w:space="320"/>
            <w:col w:w="1133" w:space="40"/>
            <w:col w:w="541" w:space="40"/>
            <w:col w:w="630" w:space="40"/>
            <w:col w:w="647" w:space="40"/>
            <w:col w:w="627" w:space="40"/>
            <w:col w:w="548" w:space="40"/>
            <w:col w:w="816" w:space="40"/>
            <w:col w:w="627" w:space="40"/>
            <w:col w:w="2069"/>
          </w:cols>
        </w:sectPr>
      </w:pPr>
    </w:p>
    <w:p>
      <w:pPr>
        <w:pStyle w:val="BodyText"/>
        <w:spacing w:line="81" w:lineRule="exact"/>
        <w:ind w:left="2648" w:right="0"/>
        <w:jc w:val="left"/>
      </w:pP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Z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_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S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O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P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00"/>
        </w:rPr>
      </w:r>
    </w:p>
    <w:p>
      <w:pPr>
        <w:spacing w:line="140" w:lineRule="exact" w:before="3"/>
        <w:rPr>
          <w:sz w:val="14"/>
          <w:szCs w:val="14"/>
        </w:rPr>
      </w:pPr>
    </w:p>
    <w:p>
      <w:pPr>
        <w:spacing w:after="0" w:line="140" w:lineRule="exact"/>
        <w:rPr>
          <w:sz w:val="14"/>
          <w:szCs w:val="14"/>
        </w:rPr>
        <w:sectPr>
          <w:type w:val="continuous"/>
          <w:pgSz w:w="16838" w:h="11920" w:orient="landscape"/>
          <w:pgMar w:top="1100" w:bottom="280" w:left="1240" w:right="1200"/>
        </w:sect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6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w w:val="80"/>
        </w:rPr>
        <w:t>+</w:t>
      </w:r>
      <w:r>
        <w:rPr>
          <w:spacing w:val="-11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8"/>
          <w:w w:val="80"/>
        </w:rPr>
        <w:t> </w:t>
      </w:r>
      <w:r>
        <w:rPr>
          <w:w w:val="80"/>
        </w:rPr>
        <w:t>V</w:t>
      </w:r>
      <w:r>
        <w:rPr/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6"/>
        <w:rPr>
          <w:sz w:val="8"/>
          <w:szCs w:val="8"/>
        </w:rPr>
      </w:pPr>
    </w:p>
    <w:p>
      <w:pPr>
        <w:pStyle w:val="BodyText"/>
        <w:tabs>
          <w:tab w:pos="3353" w:val="left" w:leader="none"/>
        </w:tabs>
        <w:spacing w:line="240" w:lineRule="auto"/>
        <w:ind w:left="1071" w:right="0"/>
        <w:jc w:val="left"/>
      </w:pPr>
      <w:r>
        <w:rPr>
          <w:w w:val="80"/>
        </w:rPr>
        <w:t>+</w:t>
      </w:r>
      <w:r>
        <w:rPr>
          <w:spacing w:val="-10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7"/>
          <w:w w:val="80"/>
        </w:rPr>
        <w:t> </w:t>
      </w:r>
      <w:r>
        <w:rPr>
          <w:w w:val="80"/>
        </w:rPr>
        <w:t>V</w:t>
        <w:tab/>
        <w:t>+</w:t>
      </w:r>
      <w:r>
        <w:rPr>
          <w:spacing w:val="-10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9"/>
          <w:w w:val="80"/>
        </w:rPr>
        <w:t> </w:t>
      </w:r>
      <w:r>
        <w:rPr>
          <w:w w:val="80"/>
        </w:rPr>
        <w:t>V</w:t>
      </w:r>
      <w:r>
        <w:rPr/>
      </w:r>
    </w:p>
    <w:p>
      <w:pPr>
        <w:spacing w:line="80" w:lineRule="exact" w:before="9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right="0"/>
        <w:jc w:val="right"/>
      </w:pPr>
      <w:r>
        <w:rPr>
          <w:w w:val="80"/>
        </w:rPr>
        <w:t>+</w:t>
      </w:r>
      <w:r>
        <w:rPr>
          <w:spacing w:val="-11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8"/>
          <w:w w:val="80"/>
        </w:rPr>
        <w:t> </w:t>
      </w:r>
      <w:r>
        <w:rPr>
          <w:w w:val="80"/>
        </w:rPr>
        <w:t>V</w:t>
      </w:r>
      <w:r>
        <w:rPr/>
      </w:r>
    </w:p>
    <w:p>
      <w:pPr>
        <w:spacing w:line="80" w:lineRule="exact" w:before="9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tabs>
          <w:tab w:pos="3274" w:val="left" w:leader="none"/>
        </w:tabs>
        <w:spacing w:line="240" w:lineRule="auto"/>
        <w:ind w:left="1071" w:right="0"/>
        <w:jc w:val="left"/>
      </w:pPr>
      <w:r>
        <w:rPr>
          <w:w w:val="80"/>
        </w:rPr>
        <w:t>+</w:t>
      </w:r>
      <w:r>
        <w:rPr>
          <w:spacing w:val="-10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7"/>
          <w:w w:val="80"/>
        </w:rPr>
        <w:t> </w:t>
      </w:r>
      <w:r>
        <w:rPr>
          <w:w w:val="80"/>
        </w:rPr>
        <w:t>V</w:t>
        <w:tab/>
        <w:t>+</w:t>
      </w:r>
      <w:r>
        <w:rPr>
          <w:spacing w:val="-10"/>
          <w:w w:val="80"/>
        </w:rPr>
        <w:t> </w:t>
      </w:r>
      <w:r>
        <w:rPr>
          <w:w w:val="80"/>
        </w:rPr>
        <w:t>2</w:t>
      </w:r>
      <w:r>
        <w:rPr>
          <w:spacing w:val="-8"/>
          <w:w w:val="80"/>
        </w:rPr>
        <w:t> </w:t>
      </w:r>
      <w:r>
        <w:rPr>
          <w:w w:val="80"/>
        </w:rPr>
        <w:t>4</w:t>
      </w:r>
      <w:r>
        <w:rPr>
          <w:spacing w:val="-9"/>
          <w:w w:val="80"/>
        </w:rPr>
        <w:t> </w:t>
      </w:r>
      <w:r>
        <w:rPr>
          <w:w w:val="80"/>
        </w:rPr>
        <w:t>V</w:t>
      </w:r>
      <w:r>
        <w:rPr/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40" w:right="1200"/>
          <w:cols w:num="4" w:equalWidth="0">
            <w:col w:w="1252" w:space="1124"/>
            <w:col w:w="3535" w:space="1124"/>
            <w:col w:w="1252" w:space="1117"/>
            <w:col w:w="4994"/>
          </w:cols>
        </w:sect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8"/>
        <w:rPr>
          <w:sz w:val="10"/>
          <w:szCs w:val="10"/>
        </w:rPr>
      </w:pPr>
    </w:p>
    <w:p>
      <w:pPr>
        <w:pStyle w:val="BodyText"/>
        <w:spacing w:line="240" w:lineRule="auto"/>
        <w:ind w:right="187"/>
        <w:jc w:val="right"/>
      </w:pPr>
      <w:r>
        <w:rPr/>
        <w:pict>
          <v:shape style="position:absolute;margin-left:110.991158pt;margin-top:1.710543pt;width:5.96pt;height:3.761408pt;mso-position-horizontal-relative:page;mso-position-vertical-relative:paragraph;z-index:-12129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462.711151pt;margin-top:5.670552pt;width:5.96pt;height:3.761408pt;mso-position-horizontal-relative:page;mso-position-vertical-relative:paragraph;z-index:-12118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81.151184pt;margin-top:5.670552pt;width:5.96pt;height:3.761408pt;mso-position-horizontal-relative:page;mso-position-vertical-relative:paragraph;z-index:-12115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690.951172pt;margin-top:5.670552pt;width:5.96pt;height:3.761408pt;mso-position-horizontal-relative:page;mso-position-vertical-relative:paragraph;z-index:-12112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G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B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(S</w:t>
      </w:r>
      <w:r>
        <w:rPr>
          <w:color w:val="000080"/>
          <w:spacing w:val="-9"/>
          <w:w w:val="80"/>
        </w:rPr>
        <w:t> </w:t>
      </w:r>
      <w:r>
        <w:rPr>
          <w:color w:val="000080"/>
          <w:spacing w:val="2"/>
          <w:w w:val="80"/>
        </w:rPr>
        <w:t>MA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)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"/>
        <w:rPr>
          <w:sz w:val="10"/>
          <w:szCs w:val="10"/>
        </w:rPr>
      </w:pPr>
    </w:p>
    <w:p>
      <w:pPr>
        <w:pStyle w:val="BodyText"/>
        <w:spacing w:line="657" w:lineRule="auto"/>
        <w:ind w:left="729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8"/>
        <w:rPr>
          <w:sz w:val="10"/>
          <w:szCs w:val="10"/>
        </w:rPr>
      </w:pPr>
    </w:p>
    <w:p>
      <w:pPr>
        <w:pStyle w:val="BodyText"/>
        <w:spacing w:line="240" w:lineRule="auto"/>
        <w:ind w:left="813" w:right="0"/>
        <w:jc w:val="left"/>
      </w:pPr>
      <w:r>
        <w:rPr/>
        <w:pict>
          <v:shape style="position:absolute;margin-left:229.431152pt;margin-top:1.710543pt;width:5.96pt;height:3.761408pt;mso-position-horizontal-relative:page;mso-position-vertical-relative:paragraph;z-index:-12125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813" w:right="0"/>
        <w:jc w:val="left"/>
      </w:pPr>
      <w:r>
        <w:rPr>
          <w:color w:val="000080"/>
          <w:w w:val="80"/>
        </w:rPr>
        <w:t>G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B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(S</w:t>
      </w:r>
      <w:r>
        <w:rPr>
          <w:color w:val="000080"/>
          <w:spacing w:val="-9"/>
          <w:w w:val="80"/>
        </w:rPr>
        <w:t> </w:t>
      </w:r>
      <w:r>
        <w:rPr>
          <w:color w:val="000080"/>
          <w:spacing w:val="2"/>
          <w:w w:val="80"/>
        </w:rPr>
        <w:t>MA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)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"/>
        <w:rPr>
          <w:sz w:val="10"/>
          <w:szCs w:val="10"/>
        </w:rPr>
      </w:pPr>
    </w:p>
    <w:p>
      <w:pPr>
        <w:pStyle w:val="BodyText"/>
        <w:spacing w:line="657" w:lineRule="auto"/>
        <w:ind w:left="815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8"/>
        <w:rPr>
          <w:sz w:val="10"/>
          <w:szCs w:val="10"/>
        </w:rPr>
      </w:pPr>
    </w:p>
    <w:p>
      <w:pPr>
        <w:pStyle w:val="BodyText"/>
        <w:spacing w:line="240" w:lineRule="auto"/>
        <w:ind w:left="633" w:right="0"/>
        <w:jc w:val="left"/>
      </w:pPr>
      <w:r>
        <w:rPr/>
        <w:pict>
          <v:shape style="position:absolute;margin-left:343.911163pt;margin-top:1.710543pt;width:5.96pt;height:3.761408pt;mso-position-horizontal-relative:page;mso-position-vertical-relative:paragraph;z-index:-12121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633" w:right="0"/>
        <w:jc w:val="left"/>
      </w:pPr>
      <w:r>
        <w:rPr>
          <w:color w:val="000080"/>
          <w:w w:val="80"/>
        </w:rPr>
        <w:t>G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B</w:t>
      </w:r>
      <w:r>
        <w:rPr>
          <w:color w:val="000080"/>
          <w:spacing w:val="-10"/>
          <w:w w:val="80"/>
        </w:rPr>
        <w:t> </w:t>
      </w:r>
      <w:r>
        <w:rPr>
          <w:color w:val="000080"/>
          <w:w w:val="80"/>
        </w:rPr>
        <w:t>(S</w:t>
      </w:r>
      <w:r>
        <w:rPr>
          <w:color w:val="000080"/>
          <w:spacing w:val="-9"/>
          <w:w w:val="80"/>
        </w:rPr>
        <w:t> </w:t>
      </w:r>
      <w:r>
        <w:rPr>
          <w:color w:val="000080"/>
          <w:spacing w:val="2"/>
          <w:w w:val="80"/>
        </w:rPr>
        <w:t>MA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)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"/>
        <w:rPr>
          <w:sz w:val="10"/>
          <w:szCs w:val="10"/>
        </w:rPr>
      </w:pPr>
    </w:p>
    <w:p>
      <w:pPr>
        <w:pStyle w:val="BodyText"/>
        <w:spacing w:line="657" w:lineRule="auto"/>
        <w:ind w:left="815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w w:val="79"/>
        </w:rPr>
        <w:t>     </w:t>
      </w: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2"/>
        <w:rPr>
          <w:sz w:val="10"/>
          <w:szCs w:val="10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462.711151pt;margin-top:2.07055pt;width:5.96pt;height:3.761408pt;mso-position-horizontal-relative:page;mso-position-vertical-relative:paragraph;z-index:-12117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2"/>
        <w:rPr>
          <w:sz w:val="10"/>
          <w:szCs w:val="10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581.151184pt;margin-top:2.07055pt;width:5.96pt;height:3.761408pt;mso-position-horizontal-relative:page;mso-position-vertical-relative:paragraph;z-index:-12114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2"/>
        <w:rPr>
          <w:sz w:val="10"/>
          <w:szCs w:val="10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690.951172pt;margin-top:2.07055pt;width:5.96pt;height:3.761408pt;mso-position-horizontal-relative:page;mso-position-vertical-relative:paragraph;z-index:-12111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D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4"/>
        <w:rPr>
          <w:sz w:val="8"/>
          <w:szCs w:val="8"/>
        </w:rPr>
      </w:pPr>
    </w:p>
    <w:p>
      <w:pPr>
        <w:pStyle w:val="BodyText"/>
        <w:spacing w:line="240" w:lineRule="auto"/>
        <w:ind w:right="178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after="0" w:line="240" w:lineRule="auto"/>
        <w:jc w:val="right"/>
        <w:sectPr>
          <w:type w:val="continuous"/>
          <w:pgSz w:w="16838" w:h="11920" w:orient="landscape"/>
          <w:pgMar w:top="1100" w:bottom="280" w:left="1240" w:right="1200"/>
          <w:cols w:num="12" w:equalWidth="0">
            <w:col w:w="1526" w:space="40"/>
            <w:col w:w="1065" w:space="40"/>
            <w:col w:w="1232" w:space="40"/>
            <w:col w:w="1151" w:space="40"/>
            <w:col w:w="1052" w:space="40"/>
            <w:col w:w="1151" w:space="40"/>
            <w:col w:w="958" w:space="40"/>
            <w:col w:w="1235" w:space="40"/>
            <w:col w:w="1055" w:space="40"/>
            <w:col w:w="1235" w:space="40"/>
            <w:col w:w="889" w:space="40"/>
            <w:col w:w="1409"/>
          </w:cols>
        </w:sectPr>
      </w:pPr>
    </w:p>
    <w:p>
      <w:pPr>
        <w:pStyle w:val="BodyText"/>
        <w:tabs>
          <w:tab w:pos="518" w:val="left" w:leader="none"/>
        </w:tabs>
        <w:spacing w:line="97" w:lineRule="exact"/>
        <w:ind w:right="17"/>
        <w:jc w:val="right"/>
      </w:pPr>
      <w:r>
        <w:rPr/>
        <w:pict>
          <v:shape style="position:absolute;margin-left:110.991158pt;margin-top:-2.020228pt;width:5.96pt;height:3.761408pt;mso-position-horizontal-relative:page;mso-position-vertical-relative:paragraph;z-index:-12130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1</w:t>
        <w:tab/>
        <w:t>2</w:t>
      </w:r>
      <w:r>
        <w:rPr>
          <w:spacing w:val="3"/>
          <w:w w:val="80"/>
        </w:rPr>
        <w:t> </w:t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1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pStyle w:val="BodyText"/>
        <w:tabs>
          <w:tab w:pos="518" w:val="left" w:leader="none"/>
        </w:tabs>
        <w:spacing w:line="97" w:lineRule="exact"/>
        <w:ind w:right="31"/>
        <w:jc w:val="right"/>
      </w:pPr>
      <w:r>
        <w:rPr>
          <w:w w:val="80"/>
        </w:rPr>
        <w:br w:type="column"/>
      </w:r>
      <w:r>
        <w:rPr>
          <w:w w:val="80"/>
        </w:rPr>
        <w:t>1</w:t>
        <w:tab/>
        <w:t>2</w:t>
      </w:r>
      <w:r>
        <w:rPr>
          <w:spacing w:val="-11"/>
          <w:w w:val="80"/>
        </w:rPr>
        <w:t> </w:t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right="0"/>
        <w:jc w:val="right"/>
      </w:pPr>
      <w:r>
        <w:rPr/>
        <w:pict>
          <v:shape style="position:absolute;margin-left:229.431152pt;margin-top:-10.889453pt;width:5.96pt;height:3.761408pt;mso-position-horizontal-relative:page;mso-position-vertical-relative:paragraph;z-index:-12126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pStyle w:val="BodyText"/>
        <w:tabs>
          <w:tab w:pos="1971" w:val="left" w:leader="none"/>
        </w:tabs>
        <w:spacing w:line="97" w:lineRule="exact"/>
        <w:ind w:left="1452" w:right="0"/>
        <w:jc w:val="left"/>
      </w:pPr>
      <w:r>
        <w:rPr>
          <w:w w:val="80"/>
        </w:rPr>
        <w:br w:type="column"/>
      </w:r>
      <w:r>
        <w:rPr>
          <w:w w:val="80"/>
        </w:rPr>
        <w:t>1</w:t>
        <w:tab/>
        <w:t>2</w:t>
      </w:r>
      <w:r>
        <w:rPr>
          <w:spacing w:val="-11"/>
          <w:w w:val="80"/>
        </w:rPr>
        <w:t> </w:t>
      </w:r>
      <w:r>
        <w:rPr>
          <w:color w:val="FF0000"/>
          <w:w w:val="80"/>
          <w:position w:val="1"/>
        </w:rPr>
        <w:t>C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H</w:t>
      </w:r>
      <w:r>
        <w:rPr>
          <w:color w:val="FF0000"/>
          <w:spacing w:val="-7"/>
          <w:w w:val="80"/>
          <w:position w:val="1"/>
        </w:rPr>
        <w:t> </w:t>
      </w:r>
      <w:r>
        <w:rPr>
          <w:color w:val="FF0000"/>
          <w:w w:val="80"/>
          <w:position w:val="1"/>
        </w:rPr>
        <w:t>2</w:t>
      </w:r>
      <w:r>
        <w:rPr>
          <w:color w:val="FF0000"/>
          <w:spacing w:val="-8"/>
          <w:w w:val="80"/>
          <w:position w:val="1"/>
        </w:rPr>
        <w:t> </w:t>
      </w:r>
      <w:r>
        <w:rPr>
          <w:color w:val="FF0000"/>
          <w:w w:val="80"/>
          <w:position w:val="1"/>
        </w:rPr>
        <w:t>3</w:t>
      </w:r>
      <w:r>
        <w:rPr>
          <w:color w:val="000000"/>
        </w:rPr>
      </w:r>
    </w:p>
    <w:p>
      <w:pPr>
        <w:spacing w:line="80" w:lineRule="exact" w:before="1"/>
        <w:rPr>
          <w:sz w:val="8"/>
          <w:szCs w:val="8"/>
        </w:rPr>
      </w:pPr>
    </w:p>
    <w:p>
      <w:pPr>
        <w:pStyle w:val="BodyText"/>
        <w:spacing w:line="240" w:lineRule="auto"/>
        <w:ind w:left="1474" w:right="0"/>
        <w:jc w:val="left"/>
      </w:pPr>
      <w:r>
        <w:rPr/>
        <w:pict>
          <v:shape style="position:absolute;margin-left:343.911163pt;margin-top:-10.889453pt;width:5.96pt;height:3.761408pt;mso-position-horizontal-relative:page;mso-position-vertical-relative:paragraph;z-index:-12122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1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 </w:t>
      </w:r>
      <w:r>
        <w:rPr>
          <w:color w:val="000080"/>
          <w:spacing w:val="2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80" w:lineRule="exact" w:before="11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80" w:lineRule="exact" w:before="11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line="80" w:lineRule="exact" w:before="11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1380" w:right="0"/>
        <w:jc w:val="left"/>
      </w:pPr>
      <w:r>
        <w:rPr>
          <w:color w:val="000080"/>
          <w:w w:val="80"/>
        </w:rPr>
        <w:t>L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 </w:t>
      </w:r>
      <w:r>
        <w:rPr>
          <w:color w:val="000080"/>
          <w:spacing w:val="9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u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H</w:t>
      </w:r>
      <w:r>
        <w:rPr>
          <w:color w:val="000080"/>
          <w:spacing w:val="-7"/>
          <w:w w:val="80"/>
        </w:rPr>
        <w:t> </w:t>
      </w:r>
      <w:r>
        <w:rPr>
          <w:color w:val="000080"/>
          <w:spacing w:val="2"/>
          <w:w w:val="80"/>
        </w:rPr>
        <w:t>/2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m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A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40" w:right="1200"/>
          <w:cols w:num="6" w:equalWidth="0">
            <w:col w:w="2452" w:space="40"/>
            <w:col w:w="2423" w:space="40"/>
            <w:col w:w="2243" w:space="40"/>
            <w:col w:w="2336" w:space="40"/>
            <w:col w:w="2336" w:space="40"/>
            <w:col w:w="2408"/>
          </w:cols>
        </w:sectPr>
      </w:pPr>
    </w:p>
    <w:p>
      <w:pPr>
        <w:spacing w:line="140" w:lineRule="exact" w:before="3"/>
        <w:rPr>
          <w:sz w:val="14"/>
          <w:szCs w:val="14"/>
        </w:rPr>
      </w:pPr>
    </w:p>
    <w:p>
      <w:pPr>
        <w:spacing w:after="0" w:line="140" w:lineRule="exact"/>
        <w:rPr>
          <w:sz w:val="14"/>
          <w:szCs w:val="14"/>
        </w:rPr>
        <w:sectPr>
          <w:type w:val="continuous"/>
          <w:pgSz w:w="16838" w:h="11920" w:orient="landscape"/>
          <w:pgMar w:top="1100" w:bottom="280" w:left="1240" w:right="1200"/>
        </w:sect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6"/>
        <w:rPr>
          <w:sz w:val="8"/>
          <w:szCs w:val="8"/>
        </w:rPr>
      </w:pPr>
    </w:p>
    <w:p>
      <w:pPr>
        <w:pStyle w:val="BodyText"/>
        <w:spacing w:line="240" w:lineRule="auto"/>
        <w:ind w:left="200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279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1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240" w:lineRule="auto"/>
        <w:ind w:left="-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7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3"/>
        <w:rPr>
          <w:sz w:val="10"/>
          <w:szCs w:val="10"/>
        </w:rPr>
      </w:pPr>
    </w:p>
    <w:p>
      <w:pPr>
        <w:pStyle w:val="BodyText"/>
        <w:tabs>
          <w:tab w:pos="480" w:val="left" w:leader="none"/>
        </w:tabs>
        <w:spacing w:line="89" w:lineRule="exact"/>
        <w:ind w:left="200" w:right="0"/>
        <w:jc w:val="center"/>
      </w:pPr>
      <w:r>
        <w:rPr/>
        <w:pict>
          <v:shape style="position:absolute;margin-left:137.271149pt;margin-top:-1.889457pt;width:5.96pt;height:3.761408pt;mso-position-horizontal-relative:page;mso-position-vertical-relative:paragraph;z-index:-12127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1</w:t>
        <w:tab/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9" w:lineRule="exact"/>
        <w:ind w:left="462" w:right="86"/>
        <w:jc w:val="center"/>
      </w:pPr>
      <w:r>
        <w:rPr/>
        <w:pict>
          <v:shape style="position:absolute;margin-left:137.271149pt;margin-top:10.210738pt;width:5.96pt;height:3.761408pt;mso-position-horizontal-relative:page;mso-position-vertical-relative:paragraph;z-index:-12128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6"/>
        <w:rPr>
          <w:sz w:val="8"/>
          <w:szCs w:val="8"/>
        </w:rPr>
      </w:pPr>
    </w:p>
    <w:p>
      <w:pPr>
        <w:pStyle w:val="BodyText"/>
        <w:spacing w:line="240" w:lineRule="auto"/>
        <w:ind w:left="200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200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240" w:lineRule="auto"/>
        <w:ind w:left="-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7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3"/>
        <w:rPr>
          <w:sz w:val="10"/>
          <w:szCs w:val="10"/>
        </w:rPr>
      </w:pPr>
    </w:p>
    <w:p>
      <w:pPr>
        <w:pStyle w:val="BodyText"/>
        <w:tabs>
          <w:tab w:pos="480" w:val="left" w:leader="none"/>
        </w:tabs>
        <w:spacing w:line="89" w:lineRule="exact"/>
        <w:ind w:left="199" w:right="0"/>
        <w:jc w:val="center"/>
      </w:pPr>
      <w:r>
        <w:rPr/>
        <w:pict>
          <v:shape style="position:absolute;margin-left:251.75116pt;margin-top:-1.889457pt;width:5.96pt;height:3.761408pt;mso-position-horizontal-relative:page;mso-position-vertical-relative:paragraph;z-index:-12123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1</w:t>
        <w:tab/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9" w:lineRule="exact"/>
        <w:ind w:left="462" w:right="86"/>
        <w:jc w:val="center"/>
      </w:pPr>
      <w:r>
        <w:rPr/>
        <w:pict>
          <v:shape style="position:absolute;margin-left:251.75116pt;margin-top:10.210738pt;width:5.96pt;height:3.761408pt;mso-position-horizontal-relative:page;mso-position-vertical-relative:paragraph;z-index:-12124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16"/>
        <w:rPr>
          <w:sz w:val="8"/>
          <w:szCs w:val="8"/>
        </w:rPr>
      </w:pPr>
    </w:p>
    <w:p>
      <w:pPr>
        <w:pStyle w:val="BodyText"/>
        <w:spacing w:line="240" w:lineRule="auto"/>
        <w:ind w:left="200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200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240" w:lineRule="auto"/>
        <w:ind w:left="-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78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100" w:lineRule="exact" w:before="3"/>
        <w:rPr>
          <w:sz w:val="10"/>
          <w:szCs w:val="10"/>
        </w:rPr>
      </w:pPr>
    </w:p>
    <w:p>
      <w:pPr>
        <w:pStyle w:val="BodyText"/>
        <w:tabs>
          <w:tab w:pos="480" w:val="left" w:leader="none"/>
        </w:tabs>
        <w:spacing w:line="89" w:lineRule="exact"/>
        <w:ind w:left="199" w:right="0"/>
        <w:jc w:val="center"/>
      </w:pPr>
      <w:r>
        <w:rPr/>
        <w:pict>
          <v:shape style="position:absolute;margin-left:374.511139pt;margin-top:-1.889457pt;width:5.96pt;height:3.761408pt;mso-position-horizontal-relative:page;mso-position-vertical-relative:paragraph;z-index:-12119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3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1</w:t>
        <w:tab/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9" w:lineRule="exact"/>
        <w:ind w:left="462" w:right="86"/>
        <w:jc w:val="center"/>
      </w:pPr>
      <w:r>
        <w:rPr/>
        <w:pict>
          <v:shape style="position:absolute;margin-left:374.511139pt;margin-top:10.210738pt;width:5.96pt;height:3.761408pt;mso-position-horizontal-relative:page;mso-position-vertical-relative:paragraph;z-index:-12120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spacing w:line="80" w:lineRule="exact" w:before="9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200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200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4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6"/>
        <w:rPr>
          <w:sz w:val="10"/>
          <w:szCs w:val="10"/>
        </w:rPr>
      </w:pPr>
    </w:p>
    <w:p>
      <w:pPr>
        <w:pStyle w:val="BodyText"/>
        <w:spacing w:line="240" w:lineRule="auto"/>
        <w:ind w:left="16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80"/>
          <w:spacing w:val="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240" w:lineRule="auto"/>
        <w:ind w:left="271" w:right="0"/>
        <w:jc w:val="left"/>
      </w:pPr>
      <w:r>
        <w:rPr/>
        <w:pict>
          <v:shape style="position:absolute;margin-left:493.311157pt;margin-top:14.310541pt;width:5.96pt;height:3.761408pt;mso-position-horizontal-relative:page;mso-position-vertical-relative:paragraph;z-index:-12116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1</w:t>
      </w:r>
      <w:r>
        <w:rPr/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8"/>
        <w:rPr>
          <w:sz w:val="8"/>
          <w:szCs w:val="8"/>
        </w:rPr>
      </w:pPr>
    </w:p>
    <w:p>
      <w:pPr>
        <w:pStyle w:val="BodyText"/>
        <w:spacing w:line="90" w:lineRule="exact"/>
        <w:ind w:left="200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86" w:lineRule="exact"/>
        <w:ind w:left="81" w:right="0"/>
        <w:jc w:val="left"/>
      </w:pP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6" w:lineRule="exact"/>
        <w:ind w:left="81" w:right="0"/>
        <w:jc w:val="left"/>
      </w:pP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40" w:lineRule="exact" w:before="8"/>
        <w:rPr>
          <w:sz w:val="4"/>
          <w:szCs w:val="4"/>
        </w:rPr>
      </w:pPr>
      <w:r>
        <w:rPr/>
        <w:br w:type="column"/>
      </w:r>
      <w:r>
        <w:rPr>
          <w:sz w:val="4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63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spacing w:line="80" w:lineRule="exact" w:before="9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9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9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5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6"/>
        <w:rPr>
          <w:sz w:val="10"/>
          <w:szCs w:val="10"/>
        </w:rPr>
      </w:pPr>
    </w:p>
    <w:p>
      <w:pPr>
        <w:pStyle w:val="BodyText"/>
        <w:spacing w:line="240" w:lineRule="auto"/>
        <w:ind w:left="165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240" w:lineRule="auto"/>
        <w:ind w:left="272" w:right="0"/>
        <w:jc w:val="left"/>
      </w:pPr>
      <w:r>
        <w:rPr/>
        <w:pict>
          <v:shape style="position:absolute;margin-left:612.111145pt;margin-top:14.310541pt;width:5.96pt;height:3.761408pt;mso-position-horizontal-relative:page;mso-position-vertical-relative:paragraph;z-index:-12113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1</w:t>
      </w:r>
      <w:r>
        <w:rPr/>
      </w:r>
    </w:p>
    <w:p>
      <w:pPr>
        <w:spacing w:line="70" w:lineRule="exact" w:before="7"/>
        <w:rPr>
          <w:sz w:val="7"/>
          <w:szCs w:val="7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240" w:lineRule="auto"/>
        <w:ind w:left="200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86" w:lineRule="exact"/>
        <w:ind w:left="81" w:right="0"/>
        <w:jc w:val="left"/>
      </w:pP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6" w:lineRule="exact"/>
        <w:ind w:left="81" w:right="0"/>
        <w:jc w:val="left"/>
      </w:pP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50" w:lineRule="exact" w:before="4"/>
        <w:rPr>
          <w:sz w:val="5"/>
          <w:szCs w:val="5"/>
        </w:rPr>
      </w:pPr>
      <w:r>
        <w:rPr/>
        <w:br w:type="column"/>
      </w:r>
      <w:r>
        <w:rPr>
          <w:sz w:val="5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90" w:lineRule="exact"/>
        <w:ind w:left="-24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80" w:lineRule="exact" w:before="9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pStyle w:val="BodyText"/>
        <w:spacing w:line="240" w:lineRule="auto"/>
        <w:ind w:left="9" w:right="0"/>
        <w:jc w:val="left"/>
      </w:pPr>
      <w:r>
        <w:rPr>
          <w:color w:val="FF0000"/>
          <w:w w:val="80"/>
        </w:rPr>
        <w:t>C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O</w:t>
      </w:r>
      <w:r>
        <w:rPr>
          <w:color w:val="FF0000"/>
          <w:spacing w:val="-10"/>
          <w:w w:val="80"/>
        </w:rPr>
        <w:t> </w:t>
      </w: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P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6"/>
        <w:rPr>
          <w:sz w:val="8"/>
          <w:szCs w:val="8"/>
        </w:rPr>
      </w:pPr>
    </w:p>
    <w:p>
      <w:pPr>
        <w:pStyle w:val="BodyText"/>
        <w:spacing w:line="240" w:lineRule="auto"/>
        <w:ind w:left="9" w:right="0"/>
        <w:jc w:val="left"/>
      </w:pPr>
      <w:r>
        <w:rPr>
          <w:color w:val="FF0000"/>
          <w:spacing w:val="2"/>
          <w:w w:val="80"/>
        </w:rPr>
        <w:t>IS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6</w:t>
      </w:r>
      <w:r>
        <w:rPr>
          <w:color w:val="00000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100" w:lineRule="exact" w:before="16"/>
        <w:rPr>
          <w:sz w:val="10"/>
          <w:szCs w:val="10"/>
        </w:rPr>
      </w:pPr>
    </w:p>
    <w:p>
      <w:pPr>
        <w:pStyle w:val="BodyText"/>
        <w:spacing w:line="240" w:lineRule="auto"/>
        <w:ind w:left="71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15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240" w:lineRule="auto"/>
        <w:ind w:left="272" w:right="0"/>
        <w:jc w:val="left"/>
      </w:pPr>
      <w:r>
        <w:rPr/>
        <w:pict>
          <v:shape style="position:absolute;margin-left:721.911133pt;margin-top:14.310541pt;width:5.96pt;height:3.761408pt;mso-position-horizontal-relative:page;mso-position-vertical-relative:paragraph;z-index:-12110" type="#_x0000_t202" filled="f" stroked="f">
            <v:textbox inset="0,0,0,0" style="layout-flow:vertical;mso-layout-flow-alt:bottom-to-top">
              <w:txbxContent>
                <w:p>
                  <w:pPr>
                    <w:pStyle w:val="BodyText"/>
                    <w:spacing w:line="240" w:lineRule="auto" w:before="9"/>
                    <w:ind w:left="20" w:right="0"/>
                    <w:jc w:val="left"/>
                  </w:pPr>
                  <w:r>
                    <w:rPr>
                      <w:w w:val="79"/>
                    </w:rPr>
                    <w:t>2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>
          <w:w w:val="80"/>
        </w:rPr>
        <w:t>1</w:t>
      </w:r>
      <w:r>
        <w:rPr/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18"/>
        <w:rPr>
          <w:sz w:val="8"/>
          <w:szCs w:val="8"/>
        </w:rPr>
      </w:pPr>
    </w:p>
    <w:p>
      <w:pPr>
        <w:pStyle w:val="BodyText"/>
        <w:spacing w:line="90" w:lineRule="exact"/>
        <w:ind w:left="200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100" w:lineRule="exact" w:before="4"/>
        <w:rPr>
          <w:sz w:val="10"/>
          <w:szCs w:val="10"/>
        </w:rPr>
      </w:pPr>
      <w:r>
        <w:rPr/>
        <w:br w:type="column"/>
      </w:r>
      <w:r>
        <w:rPr>
          <w:sz w:val="10"/>
        </w:rPr>
      </w:r>
    </w:p>
    <w:p>
      <w:pPr>
        <w:pStyle w:val="BodyText"/>
        <w:spacing w:line="86" w:lineRule="exact"/>
        <w:ind w:left="81" w:right="0"/>
        <w:jc w:val="left"/>
      </w:pPr>
      <w:r>
        <w:rPr>
          <w:color w:val="FF0000"/>
          <w:spacing w:val="4"/>
          <w:w w:val="80"/>
        </w:rPr>
        <w:t>M</w:t>
      </w:r>
      <w:r>
        <w:rPr>
          <w:color w:val="FF0000"/>
          <w:w w:val="80"/>
        </w:rPr>
        <w:t>E</w:t>
      </w:r>
      <w:r>
        <w:rPr>
          <w:color w:val="FF0000"/>
          <w:spacing w:val="-10"/>
          <w:w w:val="80"/>
        </w:rPr>
        <w:t> </w:t>
      </w:r>
      <w:r>
        <w:rPr>
          <w:color w:val="FF0000"/>
          <w:w w:val="80"/>
        </w:rPr>
        <w:t>2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3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0</w:t>
      </w:r>
      <w:r>
        <w:rPr>
          <w:color w:val="FF0000"/>
          <w:spacing w:val="-8"/>
          <w:w w:val="80"/>
        </w:rPr>
        <w:t> </w:t>
      </w:r>
      <w:r>
        <w:rPr>
          <w:color w:val="FF0000"/>
          <w:w w:val="80"/>
        </w:rPr>
        <w:t>8</w:t>
      </w:r>
      <w:r>
        <w:rPr>
          <w:color w:val="FF0000"/>
          <w:spacing w:val="-9"/>
          <w:w w:val="80"/>
        </w:rPr>
        <w:t> </w:t>
      </w:r>
      <w:r>
        <w:rPr>
          <w:color w:val="FF0000"/>
          <w:w w:val="80"/>
        </w:rPr>
        <w:t>S</w:t>
      </w:r>
      <w:r>
        <w:rPr>
          <w:color w:val="000000"/>
        </w:rPr>
      </w:r>
    </w:p>
    <w:p>
      <w:pPr>
        <w:pStyle w:val="BodyText"/>
        <w:spacing w:line="86" w:lineRule="exact"/>
        <w:ind w:left="81" w:right="0"/>
        <w:jc w:val="left"/>
      </w:pPr>
      <w:r>
        <w:rPr>
          <w:color w:val="000080"/>
          <w:w w:val="80"/>
        </w:rPr>
        <w:t>Q</w:t>
      </w:r>
      <w:r>
        <w:rPr>
          <w:color w:val="000080"/>
          <w:spacing w:val="-11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line="50" w:lineRule="exact" w:before="4"/>
        <w:rPr>
          <w:sz w:val="5"/>
          <w:szCs w:val="5"/>
        </w:rPr>
      </w:pPr>
      <w:r>
        <w:rPr/>
        <w:br w:type="column"/>
      </w:r>
      <w:r>
        <w:rPr>
          <w:sz w:val="5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pStyle w:val="BodyText"/>
        <w:spacing w:line="90" w:lineRule="exact"/>
        <w:ind w:left="-24" w:right="0"/>
        <w:jc w:val="left"/>
      </w:pP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spacing w:after="0" w:line="90" w:lineRule="exact"/>
        <w:jc w:val="left"/>
        <w:sectPr>
          <w:type w:val="continuous"/>
          <w:pgSz w:w="16838" w:h="11920" w:orient="landscape"/>
          <w:pgMar w:top="1100" w:bottom="280" w:left="1240" w:right="1200"/>
          <w:cols w:num="24" w:equalWidth="0">
            <w:col w:w="506" w:space="40"/>
            <w:col w:w="523" w:space="127"/>
            <w:col w:w="817" w:space="183"/>
            <w:col w:w="506" w:space="40"/>
            <w:col w:w="530" w:space="213"/>
            <w:col w:w="817" w:space="356"/>
            <w:col w:w="506" w:space="40"/>
            <w:col w:w="523" w:space="220"/>
            <w:col w:w="817" w:space="183"/>
            <w:col w:w="506" w:space="40"/>
            <w:col w:w="609" w:space="141"/>
            <w:col w:w="432" w:space="40"/>
            <w:col w:w="418" w:space="40"/>
            <w:col w:w="295" w:space="40"/>
            <w:col w:w="316" w:space="40"/>
            <w:col w:w="616" w:space="141"/>
            <w:col w:w="432" w:space="40"/>
            <w:col w:w="418" w:space="40"/>
            <w:col w:w="208" w:space="40"/>
            <w:col w:w="316" w:space="40"/>
            <w:col w:w="523" w:space="141"/>
            <w:col w:w="432" w:space="40"/>
            <w:col w:w="418" w:space="40"/>
            <w:col w:w="649"/>
          </w:cols>
        </w:sectPr>
      </w:pPr>
    </w:p>
    <w:p>
      <w:pPr>
        <w:spacing w:line="70" w:lineRule="exact" w:before="6"/>
        <w:rPr>
          <w:sz w:val="7"/>
          <w:szCs w:val="7"/>
        </w:rPr>
      </w:pPr>
      <w:r>
        <w:rPr/>
        <w:pict>
          <v:group style="position:absolute;margin-left:62.820004pt;margin-top:29.159988pt;width:716.400028pt;height:537.300009pt;mso-position-horizontal-relative:page;mso-position-vertical-relative:page;z-index:-12133" coordorigin="1256,583" coordsize="14328,10746">
            <v:shape style="position:absolute;left:1260;top:583;width:14321;height:10742" type="#_x0000_t75" stroked="false">
              <v:imagedata r:id="rId6" o:title=""/>
            </v:shape>
            <v:group style="position:absolute;left:1260;top:2455;width:14321;height:8870" coordorigin="1260,2455" coordsize="14321,8870">
              <v:shape style="position:absolute;left:1260;top:2455;width:14321;height:8870" coordorigin="1260,2455" coordsize="14321,8870" path="m1260,11326l15581,11326,15581,2455,1260,2455,1260,11326xe" filled="t" fillcolor="#FFFFFF" stroked="f">
                <v:path arrowok="t"/>
                <v:fill type="solid"/>
              </v:shape>
            </v:group>
            <v:group style="position:absolute;left:13558;top:4745;width:2;height:86" coordorigin="13558,4745" coordsize="2,86">
              <v:shape style="position:absolute;left:13558;top:4745;width:2;height:86" coordorigin="13558,4745" coordsize="0,86" path="m13558,4745l13558,4831e" filled="f" stroked="t" strokeweight=".36pt" strokecolor="#FF0000">
                <v:path arrowok="t"/>
              </v:shape>
            </v:group>
            <v:group style="position:absolute;left:13558;top:4579;width:2;height:86" coordorigin="13558,4579" coordsize="2,86">
              <v:shape style="position:absolute;left:13558;top:4579;width:2;height:86" coordorigin="13558,4579" coordsize="0,86" path="m13558,4666l13558,4579e" filled="f" stroked="t" strokeweight=".36pt" strokecolor="#FF0000">
                <v:path arrowok="t"/>
              </v:shape>
            </v:group>
            <v:group style="position:absolute;left:13514;top:4723;width:86;height:2" coordorigin="13514,4723" coordsize="86,2">
              <v:shape style="position:absolute;left:13514;top:4723;width:86;height:2" coordorigin="13514,4723" coordsize="86,0" path="m13514,4723l13601,4723,13601,4723e" filled="f" stroked="t" strokeweight=".36pt" strokecolor="#0000FF">
                <v:path arrowok="t"/>
              </v:shape>
            </v:group>
            <v:group style="position:absolute;left:13514;top:4687;width:86;height:2" coordorigin="13514,4687" coordsize="86,2">
              <v:shape style="position:absolute;left:13514;top:4687;width:86;height:2" coordorigin="13514,4687" coordsize="86,0" path="m13514,4687l13601,4687,13601,4687e" filled="f" stroked="t" strokeweight=".36pt" strokecolor="#0000FF">
                <v:path arrowok="t"/>
              </v:shape>
            </v:group>
            <v:group style="position:absolute;left:13554;top:4676;width:7;height:2" coordorigin="13554,4676" coordsize="7,2">
              <v:shape style="position:absolute;left:13554;top:4676;width:7;height:2" coordorigin="13554,4676" coordsize="7,0" path="m13554,4676l13561,4676e" filled="f" stroked="t" strokeweight="1.08pt" strokecolor="#0000FF">
                <v:path arrowok="t"/>
              </v:shape>
            </v:group>
            <v:group style="position:absolute;left:13554;top:4734;width:7;height:2" coordorigin="13554,4734" coordsize="7,2">
              <v:shape style="position:absolute;left:13554;top:4734;width:7;height:2" coordorigin="13554,4734" coordsize="7,0" path="m13554,4734l13561,4734e" filled="f" stroked="t" strokeweight="1.08pt" strokecolor="#0000FF">
                <v:path arrowok="t"/>
              </v:shape>
            </v:group>
            <v:group style="position:absolute;left:5558;top:10490;width:2;height:86" coordorigin="5558,10490" coordsize="2,86">
              <v:shape style="position:absolute;left:5558;top:10490;width:2;height:86" coordorigin="5558,10490" coordsize="0,86" path="m5558,10577l5558,10490,5558,10490e" filled="f" stroked="t" strokeweight=".36pt" strokecolor="#800040">
                <v:path arrowok="t"/>
              </v:shape>
            </v:group>
            <v:group style="position:absolute;left:13378;top:4406;width:180;height:2" coordorigin="13378,4406" coordsize="180,2">
              <v:shape style="position:absolute;left:13378;top:4406;width:180;height:2" coordorigin="13378,4406" coordsize="180,0" path="m13378,4406l13558,4406,13558,4406e" filled="f" stroked="t" strokeweight=".36pt" strokecolor="#800040">
                <v:path arrowok="t"/>
              </v:shape>
            </v:group>
            <v:group style="position:absolute;left:13363;top:4392;width:22;height:29" coordorigin="13363,4392" coordsize="22,29">
              <v:shape style="position:absolute;left:13363;top:4392;width:22;height:29" coordorigin="13363,4392" coordsize="22,29" path="m13370,4421l13363,4414,13363,4399,13370,4392,13385,4399,13385,4414,13370,4421xe" filled="t" fillcolor="#FF00FF" stroked="f">
                <v:path arrowok="t"/>
                <v:fill type="solid"/>
              </v:shape>
            </v:group>
            <v:group style="position:absolute;left:13363;top:4392;width:22;height:29" coordorigin="13363,4392" coordsize="22,29">
              <v:shape style="position:absolute;left:13363;top:4392;width:22;height:29" coordorigin="13363,4392" coordsize="22,29" path="m13363,4406l13363,4399,13370,4392,13385,4399,13385,4406,13385,4414,13370,4421,13363,4414,13363,4406e" filled="f" stroked="t" strokeweight=".36pt" strokecolor="#FF00FF">
                <v:path arrowok="t"/>
              </v:shape>
            </v:group>
            <v:group style="position:absolute;left:13378;top:4406;width:2;height:86" coordorigin="13378,4406" coordsize="2,86">
              <v:shape style="position:absolute;left:13378;top:4406;width:2;height:86" coordorigin="13378,4406" coordsize="0,86" path="m13378,4406l13378,4493,13378,4493e" filled="f" stroked="t" strokeweight=".36pt" strokecolor="#800040">
                <v:path arrowok="t"/>
              </v:shape>
            </v:group>
            <v:group style="position:absolute;left:13558;top:4406;width:2;height:173" coordorigin="13558,4406" coordsize="2,173">
              <v:shape style="position:absolute;left:13558;top:4406;width:2;height:173" coordorigin="13558,4406" coordsize="0,173" path="m13558,4406l13558,4579,13558,4579e" filled="f" stroked="t" strokeweight=".36pt" strokecolor="#800040">
                <v:path arrowok="t"/>
              </v:shape>
            </v:group>
            <v:group style="position:absolute;left:5206;top:10325;width:2;height:252" coordorigin="5206,10325" coordsize="2,252">
              <v:shape style="position:absolute;left:5206;top:10325;width:2;height:252" coordorigin="5206,10325" coordsize="0,252" path="m5206,10577l5206,10325e" filled="f" stroked="t" strokeweight=".36pt" strokecolor="#800040">
                <v:path arrowok="t"/>
              </v:shape>
            </v:group>
            <v:group style="position:absolute;left:5904;top:9223;width:2;height:86" coordorigin="5904,9223" coordsize="2,86">
              <v:shape style="position:absolute;left:5904;top:9223;width:2;height:86" coordorigin="5904,9223" coordsize="0,86" path="m5904,9223l5904,9310e" filled="f" stroked="t" strokeweight=".36pt" strokecolor="#FF0000">
                <v:path arrowok="t"/>
              </v:shape>
            </v:group>
            <v:group style="position:absolute;left:5904;top:9058;width:2;height:79" coordorigin="5904,9058" coordsize="2,79">
              <v:shape style="position:absolute;left:5904;top:9058;width:2;height:79" coordorigin="5904,9058" coordsize="0,79" path="m5904,9137l5904,9058e" filled="f" stroked="t" strokeweight=".36pt" strokecolor="#FF0000">
                <v:path arrowok="t"/>
              </v:shape>
            </v:group>
            <v:group style="position:absolute;left:5861;top:9202;width:94;height:2" coordorigin="5861,9202" coordsize="94,2">
              <v:shape style="position:absolute;left:5861;top:9202;width:94;height:2" coordorigin="5861,9202" coordsize="94,0" path="m5861,9202l5954,9202,5954,9202e" filled="f" stroked="t" strokeweight=".36pt" strokecolor="#0000FF">
                <v:path arrowok="t"/>
              </v:shape>
            </v:group>
            <v:group style="position:absolute;left:5861;top:9166;width:94;height:2" coordorigin="5861,9166" coordsize="94,2">
              <v:shape style="position:absolute;left:5861;top:9166;width:94;height:2" coordorigin="5861,9166" coordsize="94,0" path="m5861,9166l5954,9166,5954,9166e" filled="f" stroked="t" strokeweight=".36pt" strokecolor="#0000FF">
                <v:path arrowok="t"/>
              </v:shape>
            </v:group>
            <v:group style="position:absolute;left:5900;top:9151;width:7;height:2" coordorigin="5900,9151" coordsize="7,2">
              <v:shape style="position:absolute;left:5900;top:9151;width:7;height:2" coordorigin="5900,9151" coordsize="7,0" path="m5900,9151l5908,9151e" filled="f" stroked="t" strokeweight="1.44pt" strokecolor="#0000FF">
                <v:path arrowok="t"/>
              </v:shape>
            </v:group>
            <v:group style="position:absolute;left:5900;top:9212;width:7;height:2" coordorigin="5900,9212" coordsize="7,2">
              <v:shape style="position:absolute;left:5900;top:9212;width:7;height:2" coordorigin="5900,9212" coordsize="7,0" path="m5900,9212l5908,9212e" filled="f" stroked="t" strokeweight="1.08pt" strokecolor="#0000FF">
                <v:path arrowok="t"/>
              </v:shape>
            </v:group>
            <v:group style="position:absolute;left:4766;top:8885;width:1138;height:2" coordorigin="4766,8885" coordsize="1138,2">
              <v:shape style="position:absolute;left:4766;top:8885;width:1138;height:2" coordorigin="4766,8885" coordsize="1138,0" path="m5904,8885l4766,8885,4766,8885e" filled="f" stroked="t" strokeweight=".36pt" strokecolor="#800040">
                <v:path arrowok="t"/>
              </v:shape>
            </v:group>
            <v:group style="position:absolute;left:4745;top:8870;width:29;height:22" coordorigin="4745,8870" coordsize="29,22">
              <v:shape style="position:absolute;left:4745;top:8870;width:29;height:22" coordorigin="4745,8870" coordsize="29,22" path="m4766,8892l4752,8892,4745,8878,4752,8870,4766,8870,4774,8878,4766,8892xe" filled="t" fillcolor="#FF00FF" stroked="f">
                <v:path arrowok="t"/>
                <v:fill type="solid"/>
              </v:shape>
            </v:group>
            <v:group style="position:absolute;left:4745;top:8870;width:29;height:22" coordorigin="4745,8870" coordsize="29,22">
              <v:shape style="position:absolute;left:4745;top:8870;width:29;height:22" coordorigin="4745,8870" coordsize="29,22" path="m4745,8878l4752,8870,4759,8870,4766,8870,4774,8878,4766,8892,4759,8892,4752,8892,4745,8878e" filled="f" stroked="t" strokeweight=".36pt" strokecolor="#FF00FF">
                <v:path arrowok="t"/>
              </v:shape>
            </v:group>
            <v:group style="position:absolute;left:5904;top:8885;width:2;height:173" coordorigin="5904,8885" coordsize="2,173">
              <v:shape style="position:absolute;left:5904;top:8885;width:2;height:173" coordorigin="5904,8885" coordsize="0,173" path="m5904,9058l5904,8885,5904,8885e" filled="f" stroked="t" strokeweight=".36pt" strokecolor="#800040">
                <v:path arrowok="t"/>
              </v:shape>
            </v:group>
            <v:group style="position:absolute;left:3269;top:10490;width:2;height:86" coordorigin="3269,10490" coordsize="2,86">
              <v:shape style="position:absolute;left:3269;top:10490;width:2;height:86" coordorigin="3269,10490" coordsize="0,86" path="m3269,10577l3269,10490,3269,10490e" filled="f" stroked="t" strokeweight=".36pt" strokecolor="#800040">
                <v:path arrowok="t"/>
              </v:shape>
            </v:group>
            <v:group style="position:absolute;left:13378;top:4918;width:180;height:2" coordorigin="13378,4918" coordsize="180,2">
              <v:shape style="position:absolute;left:13378;top:4918;width:180;height:2" coordorigin="13378,4918" coordsize="180,0" path="m13558,4918l13378,4918,13378,4918e" filled="f" stroked="t" strokeweight=".36pt" strokecolor="#800040">
                <v:path arrowok="t"/>
              </v:shape>
            </v:group>
            <v:group style="position:absolute;left:13363;top:4896;width:22;height:29" coordorigin="13363,4896" coordsize="22,29">
              <v:shape style="position:absolute;left:13363;top:4896;width:22;height:29" coordorigin="13363,4896" coordsize="22,29" path="m13370,4925l13363,4918,13363,4903,13370,4896,13385,4903,13385,4918,13370,4925xe" filled="t" fillcolor="#FF00FF" stroked="f">
                <v:path arrowok="t"/>
                <v:fill type="solid"/>
              </v:shape>
            </v:group>
            <v:group style="position:absolute;left:13363;top:4896;width:22;height:29" coordorigin="13363,4896" coordsize="22,29">
              <v:shape style="position:absolute;left:13363;top:4896;width:22;height:29" coordorigin="13363,4896" coordsize="22,29" path="m13363,4910l13363,4903,13370,4896,13385,4903,13385,4910,13385,4918,13370,4925,13363,4918,13363,4910e" filled="f" stroked="t" strokeweight=".36pt" strokecolor="#FF00FF">
                <v:path arrowok="t"/>
              </v:shape>
            </v:group>
            <v:group style="position:absolute;left:13558;top:4831;width:2;height:86" coordorigin="13558,4831" coordsize="2,86">
              <v:shape style="position:absolute;left:13558;top:4831;width:2;height:86" coordorigin="13558,4831" coordsize="0,86" path="m13558,4831l13558,4918,13558,4918e" filled="f" stroked="t" strokeweight=".36pt" strokecolor="#800040">
                <v:path arrowok="t"/>
              </v:shape>
            </v:group>
            <v:group style="position:absolute;left:2657;top:4666;width:259;height:2" coordorigin="2657,4666" coordsize="259,2">
              <v:shape style="position:absolute;left:2657;top:4666;width:259;height:2" coordorigin="2657,4666" coordsize="259,0" path="m2916,4666l2657,4666,2657,4666e" filled="f" stroked="t" strokeweight=".36pt" strokecolor="#800040">
                <v:path arrowok="t"/>
              </v:shape>
            </v:group>
            <v:group style="position:absolute;left:2657;top:4493;width:2;height:173" coordorigin="2657,4493" coordsize="2,173">
              <v:shape style="position:absolute;left:2657;top:4493;width:2;height:173" coordorigin="2657,4493" coordsize="0,173" path="m2657,4666l2657,4493,2657,4493e" filled="f" stroked="t" strokeweight=".36pt" strokecolor="#800040">
                <v:path arrowok="t"/>
              </v:shape>
            </v:group>
            <v:group style="position:absolute;left:4853;top:2808;width:2;height:1008" coordorigin="4853,2808" coordsize="2,1008">
              <v:shape style="position:absolute;left:4853;top:2808;width:2;height:1008" coordorigin="4853,2808" coordsize="0,1008" path="m4853,3816l4853,2808e" filled="f" stroked="t" strokeweight=".36pt" strokecolor="#800040">
                <v:path arrowok="t"/>
              </v:shape>
            </v:group>
            <v:group style="position:absolute;left:8194;top:9223;width:2;height:86" coordorigin="8194,9223" coordsize="2,86">
              <v:shape style="position:absolute;left:8194;top:9223;width:2;height:86" coordorigin="8194,9223" coordsize="0,86" path="m8194,9223l8194,9310e" filled="f" stroked="t" strokeweight=".36pt" strokecolor="#FF0000">
                <v:path arrowok="t"/>
              </v:shape>
            </v:group>
            <v:group style="position:absolute;left:8194;top:9058;width:2;height:79" coordorigin="8194,9058" coordsize="2,79">
              <v:shape style="position:absolute;left:8194;top:9058;width:2;height:79" coordorigin="8194,9058" coordsize="0,79" path="m8194,9137l8194,9058e" filled="f" stroked="t" strokeweight=".36pt" strokecolor="#FF0000">
                <v:path arrowok="t"/>
              </v:shape>
            </v:group>
            <v:group style="position:absolute;left:8150;top:9202;width:86;height:2" coordorigin="8150,9202" coordsize="86,2">
              <v:shape style="position:absolute;left:8150;top:9202;width:86;height:2" coordorigin="8150,9202" coordsize="86,0" path="m8150,9202l8237,9202,8237,9202e" filled="f" stroked="t" strokeweight=".36pt" strokecolor="#0000FF">
                <v:path arrowok="t"/>
              </v:shape>
            </v:group>
            <v:group style="position:absolute;left:8150;top:9166;width:86;height:2" coordorigin="8150,9166" coordsize="86,2">
              <v:shape style="position:absolute;left:8150;top:9166;width:86;height:2" coordorigin="8150,9166" coordsize="86,0" path="m8150,9166l8237,9166,8237,9166e" filled="f" stroked="t" strokeweight=".36pt" strokecolor="#0000FF">
                <v:path arrowok="t"/>
              </v:shape>
            </v:group>
            <v:group style="position:absolute;left:8190;top:9151;width:7;height:2" coordorigin="8190,9151" coordsize="7,2">
              <v:shape style="position:absolute;left:8190;top:9151;width:7;height:2" coordorigin="8190,9151" coordsize="7,0" path="m8190,9151l8197,9151e" filled="f" stroked="t" strokeweight="1.44pt" strokecolor="#0000FF">
                <v:path arrowok="t"/>
              </v:shape>
            </v:group>
            <v:group style="position:absolute;left:8190;top:9212;width:7;height:2" coordorigin="8190,9212" coordsize="7,2">
              <v:shape style="position:absolute;left:8190;top:9212;width:7;height:2" coordorigin="8190,9212" coordsize="7,0" path="m8190,9212l8197,9212e" filled="f" stroked="t" strokeweight="1.08pt" strokecolor="#0000FF">
                <v:path arrowok="t"/>
              </v:shape>
            </v:group>
            <v:group style="position:absolute;left:7049;top:8885;width:1145;height:2" coordorigin="7049,8885" coordsize="1145,2">
              <v:shape style="position:absolute;left:7049;top:8885;width:1145;height:2" coordorigin="7049,8885" coordsize="1145,0" path="m8194,8885l7049,8885,7049,8885e" filled="f" stroked="t" strokeweight=".36pt" strokecolor="#800040">
                <v:path arrowok="t"/>
              </v:shape>
            </v:group>
            <v:group style="position:absolute;left:7034;top:8870;width:22;height:22" coordorigin="7034,8870" coordsize="22,22">
              <v:shape style="position:absolute;left:7034;top:8870;width:22;height:22" coordorigin="7034,8870" coordsize="22,22" path="m7042,8892l7034,8878,7042,8870,7056,8878,7042,8892xe" filled="t" fillcolor="#FF00FF" stroked="f">
                <v:path arrowok="t"/>
                <v:fill type="solid"/>
              </v:shape>
            </v:group>
            <v:group style="position:absolute;left:7034;top:8870;width:22;height:22" coordorigin="7034,8870" coordsize="22,22">
              <v:shape style="position:absolute;left:7034;top:8870;width:22;height:22" coordorigin="7034,8870" coordsize="22,22" path="m7034,8878l7042,8870,7056,8878,7042,8892,7034,8878e" filled="f" stroked="t" strokeweight=".36pt" strokecolor="#FF00FF">
                <v:path arrowok="t"/>
              </v:shape>
            </v:group>
            <v:group style="position:absolute;left:8194;top:8885;width:2;height:173" coordorigin="8194,8885" coordsize="2,173">
              <v:shape style="position:absolute;left:8194;top:8885;width:2;height:173" coordorigin="8194,8885" coordsize="0,173" path="m8194,9058l8194,8885,8194,8885e" filled="f" stroked="t" strokeweight=".36pt" strokecolor="#800040">
                <v:path arrowok="t"/>
              </v:shape>
            </v:group>
            <v:group style="position:absolute;left:7049;top:8798;width:2;height:173" coordorigin="7049,8798" coordsize="2,173">
              <v:shape style="position:absolute;left:7049;top:8798;width:2;height:173" coordorigin="7049,8798" coordsize="0,173" path="m7049,8971l7049,8798e" filled="f" stroked="t" strokeweight=".36pt" strokecolor="#800040">
                <v:path arrowok="t"/>
              </v:shape>
            </v:group>
            <v:group style="position:absolute;left:7668;top:10325;width:2;height:252" coordorigin="7668,10325" coordsize="2,252">
              <v:shape style="position:absolute;left:7668;top:10325;width:2;height:252" coordorigin="7668,10325" coordsize="0,252" path="m7668,10577l7668,10325e" filled="f" stroked="t" strokeweight=".36pt" strokecolor="#800040">
                <v:path arrowok="t"/>
              </v:shape>
            </v:group>
            <v:group style="position:absolute;left:10570;top:9137;width:2;height:86" coordorigin="10570,9137" coordsize="2,86">
              <v:shape style="position:absolute;left:10570;top:9137;width:2;height:86" coordorigin="10570,9137" coordsize="0,86" path="m10570,9137l10570,9223e" filled="f" stroked="t" strokeweight=".36pt" strokecolor="#FF0000">
                <v:path arrowok="t"/>
              </v:shape>
            </v:group>
            <v:group style="position:absolute;left:10570;top:8971;width:2;height:86" coordorigin="10570,8971" coordsize="2,86">
              <v:shape style="position:absolute;left:10570;top:8971;width:2;height:86" coordorigin="10570,8971" coordsize="0,86" path="m10570,9058l10570,8971e" filled="f" stroked="t" strokeweight=".36pt" strokecolor="#FF0000">
                <v:path arrowok="t"/>
              </v:shape>
            </v:group>
            <v:group style="position:absolute;left:10519;top:9115;width:94;height:2" coordorigin="10519,9115" coordsize="94,2">
              <v:shape style="position:absolute;left:10519;top:9115;width:94;height:2" coordorigin="10519,9115" coordsize="94,0" path="m10519,9115l10613,9115,10613,9115e" filled="f" stroked="t" strokeweight=".36pt" strokecolor="#0000FF">
                <v:path arrowok="t"/>
              </v:shape>
            </v:group>
            <v:group style="position:absolute;left:10519;top:9079;width:94;height:2" coordorigin="10519,9079" coordsize="94,2">
              <v:shape style="position:absolute;left:10519;top:9079;width:94;height:2" coordorigin="10519,9079" coordsize="94,0" path="m10519,9079l10613,9079,10613,9079e" filled="f" stroked="t" strokeweight=".36pt" strokecolor="#0000FF">
                <v:path arrowok="t"/>
              </v:shape>
            </v:group>
            <v:group style="position:absolute;left:10566;top:9068;width:7;height:2" coordorigin="10566,9068" coordsize="7,2">
              <v:shape style="position:absolute;left:10566;top:9068;width:7;height:2" coordorigin="10566,9068" coordsize="7,0" path="m10566,9068l10573,9068e" filled="f" stroked="t" strokeweight="1.08pt" strokecolor="#0000FF">
                <v:path arrowok="t"/>
              </v:shape>
            </v:group>
            <v:group style="position:absolute;left:10566;top:9126;width:7;height:2" coordorigin="10566,9126" coordsize="7,2">
              <v:shape style="position:absolute;left:10566;top:9126;width:7;height:2" coordorigin="10566,9126" coordsize="7,0" path="m10566,9126l10573,9126e" filled="f" stroked="t" strokeweight="1.08pt" strokecolor="#0000FF">
                <v:path arrowok="t"/>
              </v:shape>
            </v:group>
            <v:group style="position:absolute;left:9425;top:8798;width:1145;height:2" coordorigin="9425,8798" coordsize="1145,2">
              <v:shape style="position:absolute;left:9425;top:8798;width:1145;height:2" coordorigin="9425,8798" coordsize="1145,0" path="m10570,8798l9425,8798,9425,8798e" filled="f" stroked="t" strokeweight=".36pt" strokecolor="#800040">
                <v:path arrowok="t"/>
              </v:shape>
            </v:group>
            <v:group style="position:absolute;left:9403;top:8784;width:29;height:29" coordorigin="9403,8784" coordsize="29,29">
              <v:shape style="position:absolute;left:9403;top:8784;width:29;height:29" coordorigin="9403,8784" coordsize="29,29" path="m9425,8813l9410,8813,9403,8806,9403,8791,9410,8784,9425,8784,9432,8791,9432,8806,9425,8813xe" filled="t" fillcolor="#FF00FF" stroked="f">
                <v:path arrowok="t"/>
                <v:fill type="solid"/>
              </v:shape>
            </v:group>
            <v:group style="position:absolute;left:9403;top:8784;width:29;height:29" coordorigin="9403,8784" coordsize="29,29">
              <v:shape style="position:absolute;left:9403;top:8784;width:29;height:29" coordorigin="9403,8784" coordsize="29,29" path="m9403,8798l9403,8791,9410,8784,9418,8784,9425,8784,9432,8791,9432,8798,9432,8806,9425,8813,9418,8813,9410,8813,9403,8806,9403,8798e" filled="f" stroked="t" strokeweight=".36pt" strokecolor="#FF00FF">
                <v:path arrowok="t"/>
              </v:shape>
            </v:group>
            <v:group style="position:absolute;left:10570;top:8798;width:2;height:173" coordorigin="10570,8798" coordsize="2,173">
              <v:shape style="position:absolute;left:10570;top:8798;width:2;height:173" coordorigin="10570,8798" coordsize="0,173" path="m10570,8971l10570,8798,10570,8798e" filled="f" stroked="t" strokeweight=".36pt" strokecolor="#800040">
                <v:path arrowok="t"/>
              </v:shape>
            </v:group>
            <v:group style="position:absolute;left:9421;top:8759;width:7;height:2" coordorigin="9421,8759" coordsize="7,2">
              <v:shape style="position:absolute;left:9421;top:8759;width:7;height:2" coordorigin="9421,8759" coordsize="7,0" path="m9421,8759l9428,8759e" filled="f" stroked="t" strokeweight="3.96pt" strokecolor="#800040">
                <v:path arrowok="t"/>
              </v:shape>
            </v:group>
            <v:group style="position:absolute;left:2462;top:3715;width:22;height:29" coordorigin="2462,3715" coordsize="22,29">
              <v:shape style="position:absolute;left:2462;top:3715;width:22;height:29" coordorigin="2462,3715" coordsize="22,29" path="m2470,3744l2462,3737,2462,3722,2470,3715,2484,3722,2484,3737,2470,3744xe" filled="t" fillcolor="#FF00FF" stroked="f">
                <v:path arrowok="t"/>
                <v:fill type="solid"/>
              </v:shape>
            </v:group>
            <v:group style="position:absolute;left:2462;top:3715;width:22;height:29" coordorigin="2462,3715" coordsize="22,29">
              <v:shape style="position:absolute;left:2462;top:3715;width:22;height:29" coordorigin="2462,3715" coordsize="22,29" path="m2462,3730l2462,3722,2470,3715,2484,3722,2484,3730,2484,3737,2470,3744,2462,3737,2462,3730e" filled="f" stroked="t" strokeweight=".36pt" strokecolor="#FF00FF">
                <v:path arrowok="t"/>
              </v:shape>
            </v:group>
            <v:group style="position:absolute;left:12938;top:9137;width:2;height:86" coordorigin="12938,9137" coordsize="2,86">
              <v:shape style="position:absolute;left:12938;top:9137;width:2;height:86" coordorigin="12938,9137" coordsize="0,86" path="m12938,9137l12938,9223e" filled="f" stroked="t" strokeweight=".36pt" strokecolor="#FF0000">
                <v:path arrowok="t"/>
              </v:shape>
            </v:group>
            <v:group style="position:absolute;left:12938;top:8971;width:2;height:86" coordorigin="12938,8971" coordsize="2,86">
              <v:shape style="position:absolute;left:12938;top:8971;width:2;height:86" coordorigin="12938,8971" coordsize="0,86" path="m12938,9058l12938,8971e" filled="f" stroked="t" strokeweight=".36pt" strokecolor="#FF0000">
                <v:path arrowok="t"/>
              </v:shape>
            </v:group>
            <v:group style="position:absolute;left:12895;top:9115;width:86;height:2" coordorigin="12895,9115" coordsize="86,2">
              <v:shape style="position:absolute;left:12895;top:9115;width:86;height:2" coordorigin="12895,9115" coordsize="86,0" path="m12895,9115l12982,9115,12982,9115e" filled="f" stroked="t" strokeweight=".36pt" strokecolor="#0000FF">
                <v:path arrowok="t"/>
              </v:shape>
            </v:group>
            <v:group style="position:absolute;left:12895;top:9079;width:86;height:2" coordorigin="12895,9079" coordsize="86,2">
              <v:shape style="position:absolute;left:12895;top:9079;width:86;height:2" coordorigin="12895,9079" coordsize="86,0" path="m12895,9079l12982,9079,12982,9079e" filled="f" stroked="t" strokeweight=".36pt" strokecolor="#0000FF">
                <v:path arrowok="t"/>
              </v:shape>
            </v:group>
            <v:group style="position:absolute;left:12935;top:9068;width:7;height:2" coordorigin="12935,9068" coordsize="7,2">
              <v:shape style="position:absolute;left:12935;top:9068;width:7;height:2" coordorigin="12935,9068" coordsize="7,0" path="m12935,9068l12942,9068e" filled="f" stroked="t" strokeweight="1.08pt" strokecolor="#0000FF">
                <v:path arrowok="t"/>
              </v:shape>
            </v:group>
            <v:group style="position:absolute;left:12935;top:9126;width:7;height:2" coordorigin="12935,9126" coordsize="7,2">
              <v:shape style="position:absolute;left:12935;top:9126;width:7;height:2" coordorigin="12935,9126" coordsize="7,0" path="m12935,9126l12942,9126e" filled="f" stroked="t" strokeweight="1.08pt" strokecolor="#0000FF">
                <v:path arrowok="t"/>
              </v:shape>
            </v:group>
            <v:group style="position:absolute;left:10958;top:11167;width:223;height:86" coordorigin="10958,11167" coordsize="223,86">
              <v:shape style="position:absolute;left:10958;top:11167;width:223;height:86" coordorigin="10958,11167" coordsize="223,86" path="m10958,11254l11009,11167,11182,11167,11138,11254e" filled="f" stroked="t" strokeweight=".36pt" strokecolor="#FF0000">
                <v:path arrowok="t"/>
              </v:shape>
            </v:group>
            <v:group style="position:absolute;left:11052;top:11167;width:43;height:86" coordorigin="11052,11167" coordsize="43,86">
              <v:shape style="position:absolute;left:11052;top:11167;width:43;height:86" coordorigin="11052,11167" coordsize="43,86" path="m11052,11254l11095,11167,11095,11167e" filled="f" stroked="t" strokeweight=".36pt" strokecolor="#FF0000">
                <v:path arrowok="t"/>
              </v:shape>
            </v:group>
            <v:group style="position:absolute;left:8590;top:11167;width:216;height:86" coordorigin="8590,11167" coordsize="216,86">
              <v:shape style="position:absolute;left:8590;top:11167;width:216;height:86" coordorigin="8590,11167" coordsize="216,86" path="m8590,11254l8633,11167,8806,11167,8762,11254e" filled="f" stroked="t" strokeweight=".36pt" strokecolor="#FF0000">
                <v:path arrowok="t"/>
              </v:shape>
            </v:group>
            <v:group style="position:absolute;left:8676;top:11167;width:43;height:86" coordorigin="8676,11167" coordsize="43,86">
              <v:shape style="position:absolute;left:8676;top:11167;width:43;height:86" coordorigin="8676,11167" coordsize="43,86" path="m8676,11254l8719,11167,8719,11167e" filled="f" stroked="t" strokeweight=".36pt" strokecolor="#FF0000">
                <v:path arrowok="t"/>
              </v:shape>
            </v:group>
            <v:group style="position:absolute;left:13248;top:11167;width:216;height:86" coordorigin="13248,11167" coordsize="216,86">
              <v:shape style="position:absolute;left:13248;top:11167;width:216;height:86" coordorigin="13248,11167" coordsize="216,86" path="m13248,11254l13291,11167,13464,11167,13421,11254e" filled="f" stroked="t" strokeweight=".36pt" strokecolor="#FF0000">
                <v:path arrowok="t"/>
              </v:shape>
            </v:group>
            <v:group style="position:absolute;left:13334;top:11167;width:43;height:86" coordorigin="13334,11167" coordsize="43,86">
              <v:shape style="position:absolute;left:13334;top:11167;width:43;height:86" coordorigin="13334,11167" coordsize="43,86" path="m13334,11254l13378,11167,13378,11167e" filled="f" stroked="t" strokeweight=".36pt" strokecolor="#FF0000">
                <v:path arrowok="t"/>
              </v:shape>
            </v:group>
            <v:group style="position:absolute;left:11794;top:8798;width:1145;height:2" coordorigin="11794,8798" coordsize="1145,2">
              <v:shape style="position:absolute;left:11794;top:8798;width:1145;height:2" coordorigin="11794,8798" coordsize="1145,0" path="m12938,8798l11794,8798,11794,8798e" filled="f" stroked="t" strokeweight=".36pt" strokecolor="#800040">
                <v:path arrowok="t"/>
              </v:shape>
            </v:group>
            <v:group style="position:absolute;left:11779;top:8784;width:29;height:29" coordorigin="11779,8784" coordsize="29,29">
              <v:shape style="position:absolute;left:11779;top:8784;width:29;height:29" coordorigin="11779,8784" coordsize="29,29" path="m11801,8813l11786,8813,11779,8806,11779,8791,11786,8784,11801,8784,11808,8791,11808,8806,11801,8813xe" filled="t" fillcolor="#FF00FF" stroked="f">
                <v:path arrowok="t"/>
                <v:fill type="solid"/>
              </v:shape>
            </v:group>
            <v:group style="position:absolute;left:11779;top:8784;width:29;height:29" coordorigin="11779,8784" coordsize="29,29">
              <v:shape style="position:absolute;left:11779;top:8784;width:29;height:29" coordorigin="11779,8784" coordsize="29,29" path="m11779,8798l11779,8791,11786,8784,11794,8784,11801,8784,11808,8791,11808,8798,11808,8806,11801,8813,11794,8813,11786,8813,11779,8806,11779,8798e" filled="f" stroked="t" strokeweight=".36pt" strokecolor="#FF00FF">
                <v:path arrowok="t"/>
              </v:shape>
            </v:group>
            <v:group style="position:absolute;left:12938;top:8798;width:2;height:173" coordorigin="12938,8798" coordsize="2,173">
              <v:shape style="position:absolute;left:12938;top:8798;width:2;height:173" coordorigin="12938,8798" coordsize="0,173" path="m12938,8971l12938,8798,12938,8798e" filled="f" stroked="t" strokeweight=".36pt" strokecolor="#800040">
                <v:path arrowok="t"/>
              </v:shape>
            </v:group>
            <v:group style="position:absolute;left:6919;top:7704;width:216;height:86" coordorigin="6919,7704" coordsize="216,86">
              <v:shape style="position:absolute;left:6919;top:7704;width:216;height:86" coordorigin="6919,7704" coordsize="216,86" path="m6919,7790l6962,7704,7135,7704,7092,7790e" filled="f" stroked="t" strokeweight=".36pt" strokecolor="#FF0000">
                <v:path arrowok="t"/>
              </v:shape>
            </v:group>
            <v:group style="position:absolute;left:7006;top:7704;width:43;height:86" coordorigin="7006,7704" coordsize="43,86">
              <v:shape style="position:absolute;left:7006;top:7704;width:43;height:86" coordorigin="7006,7704" coordsize="43,86" path="m7006,7790l7049,7704,7049,7704e" filled="f" stroked="t" strokeweight=".36pt" strokecolor="#FF0000">
                <v:path arrowok="t"/>
              </v:shape>
            </v:group>
            <v:group style="position:absolute;left:6480;top:7704;width:216;height:86" coordorigin="6480,7704" coordsize="216,86">
              <v:shape style="position:absolute;left:6480;top:7704;width:216;height:86" coordorigin="6480,7704" coordsize="216,86" path="m6480,7790l6523,7704,6696,7704,6653,7790e" filled="f" stroked="t" strokeweight=".36pt" strokecolor="#FF0000">
                <v:path arrowok="t"/>
              </v:shape>
            </v:group>
            <v:group style="position:absolute;left:6566;top:7704;width:43;height:86" coordorigin="6566,7704" coordsize="43,86">
              <v:shape style="position:absolute;left:6566;top:7704;width:43;height:86" coordorigin="6566,7704" coordsize="43,86" path="m6566,7790l6610,7704,6610,7704e" filled="f" stroked="t" strokeweight=".36pt" strokecolor="#FF0000">
                <v:path arrowok="t"/>
              </v:shape>
            </v:group>
            <v:group style="position:absolute;left:3053;top:8381;width:216;height:79" coordorigin="3053,8381" coordsize="216,79">
              <v:shape style="position:absolute;left:3053;top:8381;width:216;height:79" coordorigin="3053,8381" coordsize="216,79" path="m3053,8460l3096,8381,3269,8381,3226,8460e" filled="f" stroked="t" strokeweight=".36pt" strokecolor="#FF0000">
                <v:path arrowok="t"/>
              </v:shape>
            </v:group>
            <v:group style="position:absolute;left:3139;top:8381;width:43;height:79" coordorigin="3139,8381" coordsize="43,79">
              <v:shape style="position:absolute;left:3139;top:8381;width:43;height:79" coordorigin="3139,8381" coordsize="43,79" path="m3139,8460l3182,8381,3182,8381e" filled="f" stroked="t" strokeweight=".36pt" strokecolor="#FF0000">
                <v:path arrowok="t"/>
              </v:shape>
            </v:group>
            <v:group style="position:absolute;left:1994;top:8381;width:223;height:79" coordorigin="1994,8381" coordsize="223,79">
              <v:shape style="position:absolute;left:1994;top:8381;width:223;height:79" coordorigin="1994,8381" coordsize="223,79" path="m1994,8460l2038,8381,2218,8381,2167,8460e" filled="f" stroked="t" strokeweight=".36pt" strokecolor="#FF0000">
                <v:path arrowok="t"/>
              </v:shape>
            </v:group>
            <v:group style="position:absolute;left:2081;top:8381;width:43;height:79" coordorigin="2081,8381" coordsize="43,79">
              <v:shape style="position:absolute;left:2081;top:8381;width:43;height:79" coordorigin="2081,8381" coordsize="43,79" path="m2081,8460l2124,8381,2124,8381e" filled="f" stroked="t" strokeweight=".36pt" strokecolor="#FF0000">
                <v:path arrowok="t"/>
              </v:shape>
            </v:group>
            <v:group style="position:absolute;left:11790;top:8759;width:7;height:2" coordorigin="11790,8759" coordsize="7,2">
              <v:shape style="position:absolute;left:11790;top:8759;width:7;height:2" coordorigin="11790,8759" coordsize="7,0" path="m11790,8759l11797,8759e" filled="f" stroked="t" strokeweight="3.96pt" strokecolor="#800040">
                <v:path arrowok="t"/>
              </v:shape>
            </v:group>
            <v:group style="position:absolute;left:1642;top:7027;width:223;height:86" coordorigin="1642,7027" coordsize="223,86">
              <v:shape style="position:absolute;left:1642;top:7027;width:223;height:86" coordorigin="1642,7027" coordsize="223,86" path="m1642,7114l1685,7027,1865,7027,1822,7114e" filled="f" stroked="t" strokeweight=".36pt" strokecolor="#FF0000">
                <v:path arrowok="t"/>
              </v:shape>
            </v:group>
            <v:group style="position:absolute;left:1728;top:7027;width:50;height:86" coordorigin="1728,7027" coordsize="50,86">
              <v:shape style="position:absolute;left:1728;top:7027;width:50;height:86" coordorigin="1728,7027" coordsize="50,86" path="m1728,7114l1778,7027,1778,7027e" filled="f" stroked="t" strokeweight=".36pt" strokecolor="#FF0000">
                <v:path arrowok="t"/>
              </v:shape>
            </v:group>
            <v:group style="position:absolute;left:4543;top:6523;width:223;height:79" coordorigin="4543,6523" coordsize="223,79">
              <v:shape style="position:absolute;left:4543;top:6523;width:223;height:79" coordorigin="4543,6523" coordsize="223,79" path="m4543,6602l4586,6523,4766,6523,4723,6602e" filled="f" stroked="t" strokeweight=".36pt" strokecolor="#FF0000">
                <v:path arrowok="t"/>
              </v:shape>
            </v:group>
            <v:group style="position:absolute;left:4630;top:6523;width:43;height:79" coordorigin="4630,6523" coordsize="43,79">
              <v:shape style="position:absolute;left:4630;top:6523;width:43;height:79" coordorigin="4630,6523" coordsize="43,79" path="m4630,6602l4673,6523,4673,6523e" filled="f" stroked="t" strokeweight=".36pt" strokecolor="#FF0000">
                <v:path arrowok="t"/>
              </v:shape>
            </v:group>
            <v:group style="position:absolute;left:2390;top:9310;width:2;height:86" coordorigin="2390,9310" coordsize="2,86">
              <v:shape style="position:absolute;left:2390;top:9310;width:2;height:86" coordorigin="2390,9310" coordsize="0,86" path="m2390,9310l2390,9396e" filled="f" stroked="t" strokeweight=".36pt" strokecolor="#FF0000">
                <v:path arrowok="t"/>
              </v:shape>
            </v:group>
            <v:group style="position:absolute;left:2390;top:8971;width:2;height:86" coordorigin="2390,8971" coordsize="2,86">
              <v:shape style="position:absolute;left:2390;top:8971;width:2;height:86" coordorigin="2390,8971" coordsize="0,86" path="m2390,9058l2390,8971e" filled="f" stroked="t" strokeweight=".36pt" strokecolor="#FF0000">
                <v:path arrowok="t"/>
              </v:shape>
            </v:group>
            <v:group style="position:absolute;left:2326;top:9137;width:130;height:2" coordorigin="2326,9137" coordsize="130,2">
              <v:shape style="position:absolute;left:2326;top:9137;width:130;height:2" coordorigin="2326,9137" coordsize="130,0" path="m2326,9137l2455,9137,2455,9137e" filled="f" stroked="t" strokeweight=".36pt" strokecolor="#0000FF">
                <v:path arrowok="t"/>
              </v:shape>
            </v:group>
            <v:group style="position:absolute;left:2390;top:9223;width:2;height:86" coordorigin="2390,9223" coordsize="2,86">
              <v:shape style="position:absolute;left:2390;top:9223;width:2;height:86" coordorigin="2390,9223" coordsize="0,86" path="m2390,9310l2390,9223,2390,9223e" filled="f" stroked="t" strokeweight=".36pt" strokecolor="#0000FF">
                <v:path arrowok="t"/>
              </v:shape>
            </v:group>
            <v:group style="position:absolute;left:2387;top:9097;width:7;height:2" coordorigin="2387,9097" coordsize="7,2">
              <v:shape style="position:absolute;left:2387;top:9097;width:7;height:2" coordorigin="2387,9097" coordsize="7,0" path="m2387,9097l2394,9097e" filled="f" stroked="t" strokeweight="3.96pt" strokecolor="#0000FF">
                <v:path arrowok="t"/>
              </v:shape>
            </v:group>
            <v:group style="position:absolute;left:2326;top:9137;width:130;height:86" coordorigin="2326,9137" coordsize="130,86">
              <v:shape style="position:absolute;left:2326;top:9137;width:130;height:86" coordorigin="2326,9137" coordsize="130,86" path="m2455,9223l2326,9223,2390,9137,2455,9223xe" filled="t" fillcolor="#0000FF" stroked="f">
                <v:path arrowok="t"/>
                <v:fill type="solid"/>
              </v:shape>
            </v:group>
            <v:group style="position:absolute;left:2326;top:9137;width:130;height:86" coordorigin="2326,9137" coordsize="130,86">
              <v:shape style="position:absolute;left:2326;top:9137;width:130;height:86" coordorigin="2326,9137" coordsize="130,86" path="m2390,9137l2455,9223,2326,9223,2390,9137xe" filled="f" stroked="t" strokeweight=".36pt" strokecolor="#0000FF">
                <v:path arrowok="t"/>
              </v:shape>
            </v:group>
            <v:group style="position:absolute;left:13817;top:10066;width:533;height:2" coordorigin="13817,10066" coordsize="533,2">
              <v:shape style="position:absolute;left:13817;top:10066;width:533;height:2" coordorigin="13817,10066" coordsize="533,0" path="m14350,10066l13817,10066,13817,10066e" filled="f" stroked="t" strokeweight=".36pt" strokecolor="#800040">
                <v:path arrowok="t"/>
              </v:shape>
            </v:group>
            <v:group style="position:absolute;left:4766;top:9310;width:2;height:86" coordorigin="4766,9310" coordsize="2,86">
              <v:shape style="position:absolute;left:4766;top:9310;width:2;height:86" coordorigin="4766,9310" coordsize="0,86" path="m4766,9310l4766,9396e" filled="f" stroked="t" strokeweight=".36pt" strokecolor="#FF0000">
                <v:path arrowok="t"/>
              </v:shape>
            </v:group>
            <v:group style="position:absolute;left:4766;top:8971;width:2;height:86" coordorigin="4766,8971" coordsize="2,86">
              <v:shape style="position:absolute;left:4766;top:8971;width:2;height:86" coordorigin="4766,8971" coordsize="0,86" path="m4766,9058l4766,8971e" filled="f" stroked="t" strokeweight=".36pt" strokecolor="#FF0000">
                <v:path arrowok="t"/>
              </v:shape>
            </v:group>
            <v:group style="position:absolute;left:4702;top:9137;width:122;height:2" coordorigin="4702,9137" coordsize="122,2">
              <v:shape style="position:absolute;left:4702;top:9137;width:122;height:2" coordorigin="4702,9137" coordsize="122,0" path="m4702,9137l4824,9137,4824,9137e" filled="f" stroked="t" strokeweight=".36pt" strokecolor="#0000FF">
                <v:path arrowok="t"/>
              </v:shape>
            </v:group>
            <v:group style="position:absolute;left:4766;top:9223;width:2;height:86" coordorigin="4766,9223" coordsize="2,86">
              <v:shape style="position:absolute;left:4766;top:9223;width:2;height:86" coordorigin="4766,9223" coordsize="0,86" path="m4766,9310l4766,9223,4766,9223e" filled="f" stroked="t" strokeweight=".36pt" strokecolor="#0000FF">
                <v:path arrowok="t"/>
              </v:shape>
            </v:group>
            <v:group style="position:absolute;left:4763;top:9097;width:7;height:2" coordorigin="4763,9097" coordsize="7,2">
              <v:shape style="position:absolute;left:4763;top:9097;width:7;height:2" coordorigin="4763,9097" coordsize="7,0" path="m4763,9097l4770,9097e" filled="f" stroked="t" strokeweight="3.96pt" strokecolor="#0000FF">
                <v:path arrowok="t"/>
              </v:shape>
            </v:group>
            <v:group style="position:absolute;left:4702;top:9137;width:122;height:86" coordorigin="4702,9137" coordsize="122,86">
              <v:shape style="position:absolute;left:4702;top:9137;width:122;height:86" coordorigin="4702,9137" coordsize="122,86" path="m4824,9223l4702,9223,4766,9137,4824,9223xe" filled="t" fillcolor="#0000FF" stroked="f">
                <v:path arrowok="t"/>
                <v:fill type="solid"/>
              </v:shape>
            </v:group>
            <v:group style="position:absolute;left:4702;top:9137;width:122;height:86" coordorigin="4702,9137" coordsize="122,86">
              <v:shape style="position:absolute;left:4702;top:9137;width:122;height:86" coordorigin="4702,9137" coordsize="122,86" path="m4766,9137l4824,9223,4702,9223,4766,9137xe" filled="f" stroked="t" strokeweight=".36pt" strokecolor="#0000FF">
                <v:path arrowok="t"/>
              </v:shape>
            </v:group>
            <v:group style="position:absolute;left:7049;top:9310;width:2;height:86" coordorigin="7049,9310" coordsize="2,86">
              <v:shape style="position:absolute;left:7049;top:9310;width:2;height:86" coordorigin="7049,9310" coordsize="0,86" path="m7049,9310l7049,9396e" filled="f" stroked="t" strokeweight=".36pt" strokecolor="#FF0000">
                <v:path arrowok="t"/>
              </v:shape>
            </v:group>
            <v:group style="position:absolute;left:7049;top:8971;width:2;height:86" coordorigin="7049,8971" coordsize="2,86">
              <v:shape style="position:absolute;left:7049;top:8971;width:2;height:86" coordorigin="7049,8971" coordsize="0,86" path="m7049,9058l7049,8971e" filled="f" stroked="t" strokeweight=".36pt" strokecolor="#FF0000">
                <v:path arrowok="t"/>
              </v:shape>
            </v:group>
            <v:group style="position:absolute;left:6991;top:9137;width:122;height:2" coordorigin="6991,9137" coordsize="122,2">
              <v:shape style="position:absolute;left:6991;top:9137;width:122;height:2" coordorigin="6991,9137" coordsize="122,0" path="m6991,9137l7114,9137,7114,9137e" filled="f" stroked="t" strokeweight=".36pt" strokecolor="#0000FF">
                <v:path arrowok="t"/>
              </v:shape>
            </v:group>
            <v:group style="position:absolute;left:7049;top:9223;width:2;height:86" coordorigin="7049,9223" coordsize="2,86">
              <v:shape style="position:absolute;left:7049;top:9223;width:2;height:86" coordorigin="7049,9223" coordsize="0,86" path="m7049,9310l7049,9223,7049,9223e" filled="f" stroked="t" strokeweight=".36pt" strokecolor="#0000FF">
                <v:path arrowok="t"/>
              </v:shape>
            </v:group>
            <v:group style="position:absolute;left:7045;top:9097;width:7;height:2" coordorigin="7045,9097" coordsize="7,2">
              <v:shape style="position:absolute;left:7045;top:9097;width:7;height:2" coordorigin="7045,9097" coordsize="7,0" path="m7045,9097l7052,9097e" filled="f" stroked="t" strokeweight="3.96pt" strokecolor="#0000FF">
                <v:path arrowok="t"/>
              </v:shape>
            </v:group>
            <v:group style="position:absolute;left:6991;top:9137;width:122;height:86" coordorigin="6991,9137" coordsize="122,86">
              <v:shape style="position:absolute;left:6991;top:9137;width:122;height:86" coordorigin="6991,9137" coordsize="122,86" path="m7114,9223l6991,9223,7049,9137,7114,9223xe" filled="t" fillcolor="#0000FF" stroked="f">
                <v:path arrowok="t"/>
                <v:fill type="solid"/>
              </v:shape>
            </v:group>
            <v:group style="position:absolute;left:6991;top:9137;width:122;height:86" coordorigin="6991,9137" coordsize="122,86">
              <v:shape style="position:absolute;left:6991;top:9137;width:122;height:86" coordorigin="6991,9137" coordsize="122,86" path="m7049,9137l7114,9223,6991,9223,7049,9137xe" filled="f" stroked="t" strokeweight=".36pt" strokecolor="#0000FF">
                <v:path arrowok="t"/>
              </v:shape>
            </v:group>
            <v:group style="position:absolute;left:9425;top:9223;width:2;height:86" coordorigin="9425,9223" coordsize="2,86">
              <v:shape style="position:absolute;left:9425;top:9223;width:2;height:86" coordorigin="9425,9223" coordsize="0,86" path="m9425,9223l9425,9310e" filled="f" stroked="t" strokeweight=".36pt" strokecolor="#FF0000">
                <v:path arrowok="t"/>
              </v:shape>
            </v:group>
            <v:group style="position:absolute;left:9425;top:8885;width:2;height:86" coordorigin="9425,8885" coordsize="2,86">
              <v:shape style="position:absolute;left:9425;top:8885;width:2;height:86" coordorigin="9425,8885" coordsize="0,86" path="m9425,8971l9425,8885e" filled="f" stroked="t" strokeweight=".36pt" strokecolor="#FF0000">
                <v:path arrowok="t"/>
              </v:shape>
            </v:group>
            <v:group style="position:absolute;left:9360;top:9058;width:122;height:2" coordorigin="9360,9058" coordsize="122,2">
              <v:shape style="position:absolute;left:9360;top:9058;width:122;height:2" coordorigin="9360,9058" coordsize="122,0" path="m9360,9058l9482,9058,9482,9058e" filled="f" stroked="t" strokeweight=".36pt" strokecolor="#0000FF">
                <v:path arrowok="t"/>
              </v:shape>
            </v:group>
            <v:group style="position:absolute;left:9425;top:9137;width:2;height:86" coordorigin="9425,9137" coordsize="2,86">
              <v:shape style="position:absolute;left:9425;top:9137;width:2;height:86" coordorigin="9425,9137" coordsize="0,86" path="m9425,9223l9425,9137,9425,9137e" filled="f" stroked="t" strokeweight=".36pt" strokecolor="#0000FF">
                <v:path arrowok="t"/>
              </v:shape>
            </v:group>
            <v:group style="position:absolute;left:9425;top:8971;width:2;height:86" coordorigin="9425,8971" coordsize="2,86">
              <v:shape style="position:absolute;left:9425;top:8971;width:2;height:86" coordorigin="9425,8971" coordsize="0,86" path="m9425,9058l9425,8971,9425,8971e" filled="f" stroked="t" strokeweight=".36pt" strokecolor="#0000FF">
                <v:path arrowok="t"/>
              </v:shape>
            </v:group>
            <v:group style="position:absolute;left:9360;top:9058;width:122;height:79" coordorigin="9360,9058" coordsize="122,79">
              <v:shape style="position:absolute;left:9360;top:9058;width:122;height:79" coordorigin="9360,9058" coordsize="122,79" path="m9482,9137l9360,9137,9425,9058,9482,9137xe" filled="t" fillcolor="#0000FF" stroked="f">
                <v:path arrowok="t"/>
                <v:fill type="solid"/>
              </v:shape>
            </v:group>
            <v:group style="position:absolute;left:9360;top:9058;width:122;height:79" coordorigin="9360,9058" coordsize="122,79">
              <v:shape style="position:absolute;left:9360;top:9058;width:122;height:79" coordorigin="9360,9058" coordsize="122,79" path="m9425,9058l9482,9137,9360,9137,9425,9058xe" filled="f" stroked="t" strokeweight=".36pt" strokecolor="#0000FF">
                <v:path arrowok="t"/>
              </v:shape>
            </v:group>
            <v:group style="position:absolute;left:11794;top:9223;width:2;height:86" coordorigin="11794,9223" coordsize="2,86">
              <v:shape style="position:absolute;left:11794;top:9223;width:2;height:86" coordorigin="11794,9223" coordsize="0,86" path="m11794,9223l11794,9310e" filled="f" stroked="t" strokeweight=".36pt" strokecolor="#FF0000">
                <v:path arrowok="t"/>
              </v:shape>
            </v:group>
            <v:group style="position:absolute;left:11794;top:8885;width:2;height:86" coordorigin="11794,8885" coordsize="2,86">
              <v:shape style="position:absolute;left:11794;top:8885;width:2;height:86" coordorigin="11794,8885" coordsize="0,86" path="m11794,8971l11794,8885e" filled="f" stroked="t" strokeweight=".36pt" strokecolor="#FF0000">
                <v:path arrowok="t"/>
              </v:shape>
            </v:group>
            <v:group style="position:absolute;left:11736;top:9058;width:122;height:2" coordorigin="11736,9058" coordsize="122,2">
              <v:shape style="position:absolute;left:11736;top:9058;width:122;height:2" coordorigin="11736,9058" coordsize="122,0" path="m11736,9058l11858,9058,11858,9058e" filled="f" stroked="t" strokeweight=".36pt" strokecolor="#0000FF">
                <v:path arrowok="t"/>
              </v:shape>
            </v:group>
            <v:group style="position:absolute;left:11794;top:9137;width:2;height:86" coordorigin="11794,9137" coordsize="2,86">
              <v:shape style="position:absolute;left:11794;top:9137;width:2;height:86" coordorigin="11794,9137" coordsize="0,86" path="m11794,9223l11794,9137,11794,9137e" filled="f" stroked="t" strokeweight=".36pt" strokecolor="#0000FF">
                <v:path arrowok="t"/>
              </v:shape>
            </v:group>
            <v:group style="position:absolute;left:11794;top:8971;width:2;height:86" coordorigin="11794,8971" coordsize="2,86">
              <v:shape style="position:absolute;left:11794;top:8971;width:2;height:86" coordorigin="11794,8971" coordsize="0,86" path="m11794,9058l11794,8971,11794,8971e" filled="f" stroked="t" strokeweight=".36pt" strokecolor="#0000FF">
                <v:path arrowok="t"/>
              </v:shape>
            </v:group>
            <v:group style="position:absolute;left:11736;top:9058;width:122;height:79" coordorigin="11736,9058" coordsize="122,79">
              <v:shape style="position:absolute;left:11736;top:9058;width:122;height:79" coordorigin="11736,9058" coordsize="122,79" path="m11858,9137l11736,9137,11794,9058,11858,9137xe" filled="t" fillcolor="#0000FF" stroked="f">
                <v:path arrowok="t"/>
                <v:fill type="solid"/>
              </v:shape>
            </v:group>
            <v:group style="position:absolute;left:11736;top:9058;width:122;height:79" coordorigin="11736,9058" coordsize="122,79">
              <v:shape style="position:absolute;left:11736;top:9058;width:122;height:79" coordorigin="11736,9058" coordsize="122,79" path="m11794,9058l11858,9137,11736,9137,11794,9058xe" filled="f" stroked="t" strokeweight=".36pt" strokecolor="#0000FF">
                <v:path arrowok="t"/>
              </v:shape>
            </v:group>
            <v:group style="position:absolute;left:13997;top:9223;width:2;height:86" coordorigin="13997,9223" coordsize="2,86">
              <v:shape style="position:absolute;left:13997;top:9223;width:2;height:86" coordorigin="13997,9223" coordsize="0,86" path="m13997,9223l13997,9310e" filled="f" stroked="t" strokeweight=".36pt" strokecolor="#FF0000">
                <v:path arrowok="t"/>
              </v:shape>
            </v:group>
            <v:group style="position:absolute;left:13997;top:8885;width:2;height:86" coordorigin="13997,8885" coordsize="2,86">
              <v:shape style="position:absolute;left:13997;top:8885;width:2;height:86" coordorigin="13997,8885" coordsize="0,86" path="m13997,8971l13997,8885e" filled="f" stroked="t" strokeweight=".36pt" strokecolor="#FF0000">
                <v:path arrowok="t"/>
              </v:shape>
            </v:group>
            <v:group style="position:absolute;left:13932;top:9058;width:122;height:2" coordorigin="13932,9058" coordsize="122,2">
              <v:shape style="position:absolute;left:13932;top:9058;width:122;height:2" coordorigin="13932,9058" coordsize="122,0" path="m13932,9058l14054,9058,14054,9058e" filled="f" stroked="t" strokeweight=".36pt" strokecolor="#0000FF">
                <v:path arrowok="t"/>
              </v:shape>
            </v:group>
            <v:group style="position:absolute;left:13997;top:9137;width:2;height:86" coordorigin="13997,9137" coordsize="2,86">
              <v:shape style="position:absolute;left:13997;top:9137;width:2;height:86" coordorigin="13997,9137" coordsize="0,86" path="m13997,9223l13997,9137,13997,9137e" filled="f" stroked="t" strokeweight=".36pt" strokecolor="#0000FF">
                <v:path arrowok="t"/>
              </v:shape>
            </v:group>
            <v:group style="position:absolute;left:13997;top:8971;width:2;height:86" coordorigin="13997,8971" coordsize="2,86">
              <v:shape style="position:absolute;left:13997;top:8971;width:2;height:86" coordorigin="13997,8971" coordsize="0,86" path="m13997,9058l13997,8971,13997,8971e" filled="f" stroked="t" strokeweight=".36pt" strokecolor="#0000FF">
                <v:path arrowok="t"/>
              </v:shape>
            </v:group>
            <v:group style="position:absolute;left:13932;top:9058;width:122;height:79" coordorigin="13932,9058" coordsize="122,79">
              <v:shape style="position:absolute;left:13932;top:9058;width:122;height:79" coordorigin="13932,9058" coordsize="122,79" path="m14054,9137l13932,9137,13997,9058,14054,9137xe" filled="t" fillcolor="#0000FF" stroked="f">
                <v:path arrowok="t"/>
                <v:fill type="solid"/>
              </v:shape>
            </v:group>
            <v:group style="position:absolute;left:13932;top:9058;width:122;height:79" coordorigin="13932,9058" coordsize="122,79">
              <v:shape style="position:absolute;left:13932;top:9058;width:122;height:79" coordorigin="13932,9058" coordsize="122,79" path="m13997,9058l14054,9137,13932,9137,13997,9058xe" filled="f" stroked="t" strokeweight=".36pt" strokecolor="#0000FF">
                <v:path arrowok="t"/>
              </v:shape>
            </v:group>
            <v:group style="position:absolute;left:15134;top:9137;width:2;height:86" coordorigin="15134,9137" coordsize="2,86">
              <v:shape style="position:absolute;left:15134;top:9137;width:2;height:86" coordorigin="15134,9137" coordsize="0,86" path="m15134,9137l15134,9223e" filled="f" stroked="t" strokeweight=".36pt" strokecolor="#FF0000">
                <v:path arrowok="t"/>
              </v:shape>
            </v:group>
            <v:group style="position:absolute;left:15134;top:8971;width:2;height:86" coordorigin="15134,8971" coordsize="2,86">
              <v:shape style="position:absolute;left:15134;top:8971;width:2;height:86" coordorigin="15134,8971" coordsize="0,86" path="m15134,9058l15134,8971e" filled="f" stroked="t" strokeweight=".36pt" strokecolor="#FF0000">
                <v:path arrowok="t"/>
              </v:shape>
            </v:group>
            <v:group style="position:absolute;left:15091;top:9115;width:94;height:2" coordorigin="15091,9115" coordsize="94,2">
              <v:shape style="position:absolute;left:15091;top:9115;width:94;height:2" coordorigin="15091,9115" coordsize="94,0" path="m15091,9115l15185,9115,15185,9115e" filled="f" stroked="t" strokeweight=".36pt" strokecolor="#0000FF">
                <v:path arrowok="t"/>
              </v:shape>
            </v:group>
            <v:group style="position:absolute;left:15091;top:9079;width:94;height:2" coordorigin="15091,9079" coordsize="94,2">
              <v:shape style="position:absolute;left:15091;top:9079;width:94;height:2" coordorigin="15091,9079" coordsize="94,0" path="m15091,9079l15185,9079,15185,9079e" filled="f" stroked="t" strokeweight=".36pt" strokecolor="#0000FF">
                <v:path arrowok="t"/>
              </v:shape>
            </v:group>
            <v:group style="position:absolute;left:15131;top:9068;width:7;height:2" coordorigin="15131,9068" coordsize="7,2">
              <v:shape style="position:absolute;left:15131;top:9068;width:7;height:2" coordorigin="15131,9068" coordsize="7,0" path="m15131,9068l15138,9068e" filled="f" stroked="t" strokeweight="1.08pt" strokecolor="#0000FF">
                <v:path arrowok="t"/>
              </v:shape>
            </v:group>
            <v:group style="position:absolute;left:15131;top:9126;width:7;height:2" coordorigin="15131,9126" coordsize="7,2">
              <v:shape style="position:absolute;left:15131;top:9126;width:7;height:2" coordorigin="15131,9126" coordsize="7,0" path="m15131,9126l15138,9126e" filled="f" stroked="t" strokeweight="1.08pt" strokecolor="#0000FF">
                <v:path arrowok="t"/>
              </v:shape>
            </v:group>
            <v:group style="position:absolute;left:13997;top:8798;width:1138;height:2" coordorigin="13997,8798" coordsize="1138,2">
              <v:shape style="position:absolute;left:13997;top:8798;width:1138;height:2" coordorigin="13997,8798" coordsize="1138,0" path="m15134,8798l13997,8798,13997,8798e" filled="f" stroked="t" strokeweight=".36pt" strokecolor="#800040">
                <v:path arrowok="t"/>
              </v:shape>
            </v:group>
            <v:group style="position:absolute;left:13975;top:8784;width:29;height:29" coordorigin="13975,8784" coordsize="29,29">
              <v:shape style="position:absolute;left:13975;top:8784;width:29;height:29" coordorigin="13975,8784" coordsize="29,29" path="m13997,8813l13982,8813,13975,8806,13975,8791,13982,8784,13997,8784,14004,8791,14004,8806,13997,8813xe" filled="t" fillcolor="#FF00FF" stroked="f">
                <v:path arrowok="t"/>
                <v:fill type="solid"/>
              </v:shape>
            </v:group>
            <v:group style="position:absolute;left:13975;top:8784;width:29;height:29" coordorigin="13975,8784" coordsize="29,29">
              <v:shape style="position:absolute;left:13975;top:8784;width:29;height:29" coordorigin="13975,8784" coordsize="29,29" path="m13975,8798l13975,8791,13982,8784,13990,8784,13997,8784,14004,8791,14004,8798,14004,8806,13997,8813,13990,8813,13982,8813,13975,8806,13975,8798e" filled="f" stroked="t" strokeweight=".36pt" strokecolor="#FF00FF">
                <v:path arrowok="t"/>
              </v:shape>
            </v:group>
            <v:group style="position:absolute;left:15134;top:8798;width:2;height:173" coordorigin="15134,8798" coordsize="2,173">
              <v:shape style="position:absolute;left:15134;top:8798;width:2;height:173" coordorigin="15134,8798" coordsize="0,173" path="m15134,8971l15134,8798,15134,8798e" filled="f" stroked="t" strokeweight=".36pt" strokecolor="#800040">
                <v:path arrowok="t"/>
              </v:shape>
            </v:group>
            <v:group style="position:absolute;left:13993;top:8759;width:7;height:2" coordorigin="13993,8759" coordsize="7,2">
              <v:shape style="position:absolute;left:13993;top:8759;width:7;height:2" coordorigin="13993,8759" coordsize="7,0" path="m13993,8759l14000,8759e" filled="f" stroked="t" strokeweight="3.96pt" strokecolor="#800040">
                <v:path arrowok="t"/>
              </v:shape>
            </v:group>
            <v:group style="position:absolute;left:13378;top:10066;width:86;height:2" coordorigin="13378,10066" coordsize="86,2">
              <v:shape style="position:absolute;left:13378;top:10066;width:86;height:2" coordorigin="13378,10066" coordsize="86,0" path="m13464,10066l13378,10066e" filled="f" stroked="t" strokeweight=".36pt" strokecolor="#FF0000">
                <v:path arrowok="t"/>
              </v:shape>
            </v:group>
            <v:group style="position:absolute;left:13730;top:10066;width:86;height:2" coordorigin="13730,10066" coordsize="86,2">
              <v:shape style="position:absolute;left:13730;top:10066;width:86;height:2" coordorigin="13730,10066" coordsize="86,0" path="m13730,10066l13817,10066e" filled="f" stroked="t" strokeweight=".36pt" strokecolor="#FF0000">
                <v:path arrowok="t"/>
              </v:shape>
            </v:group>
            <v:group style="position:absolute;left:13464;top:10044;width:29;height:22" coordorigin="13464,10044" coordsize="29,22">
              <v:shape style="position:absolute;left:13464;top:10044;width:29;height:22" coordorigin="13464,10044" coordsize="29,22" path="m13464,10066l13493,10044,13493,10044e" filled="f" stroked="t" strokeweight=".36pt" strokecolor="#0000FF">
                <v:path arrowok="t"/>
              </v:shape>
            </v:group>
            <v:group style="position:absolute;left:13493;top:10044;width:50;height:50" coordorigin="13493,10044" coordsize="50,50">
              <v:shape style="position:absolute;left:13493;top:10044;width:50;height:50" coordorigin="13493,10044" coordsize="50,50" path="m13493,10044l13543,10094,13543,10094e" filled="f" stroked="t" strokeweight=".36pt" strokecolor="#0000FF">
                <v:path arrowok="t"/>
              </v:shape>
            </v:group>
            <v:group style="position:absolute;left:13543;top:10044;width:58;height:50" coordorigin="13543,10044" coordsize="58,50">
              <v:shape style="position:absolute;left:13543;top:10044;width:58;height:50" coordorigin="13543,10044" coordsize="58,50" path="m13543,10094l13601,10044,13601,10044e" filled="f" stroked="t" strokeweight=".36pt" strokecolor="#0000FF">
                <v:path arrowok="t"/>
              </v:shape>
            </v:group>
            <v:group style="position:absolute;left:13601;top:10044;width:50;height:50" coordorigin="13601,10044" coordsize="50,50">
              <v:shape style="position:absolute;left:13601;top:10044;width:50;height:50" coordorigin="13601,10044" coordsize="50,50" path="m13601,10044l13651,10094,13651,10094e" filled="f" stroked="t" strokeweight=".36pt" strokecolor="#0000FF">
                <v:path arrowok="t"/>
              </v:shape>
            </v:group>
            <v:group style="position:absolute;left:13651;top:10044;width:50;height:50" coordorigin="13651,10044" coordsize="50,50">
              <v:shape style="position:absolute;left:13651;top:10044;width:50;height:50" coordorigin="13651,10044" coordsize="50,50" path="m13651,10094l13702,10044,13702,10044e" filled="f" stroked="t" strokeweight=".36pt" strokecolor="#0000FF">
                <v:path arrowok="t"/>
              </v:shape>
            </v:group>
            <v:group style="position:absolute;left:13702;top:10044;width:29;height:22" coordorigin="13702,10044" coordsize="29,22">
              <v:shape style="position:absolute;left:13702;top:10044;width:29;height:22" coordorigin="13702,10044" coordsize="29,22" path="m13702,10044l13730,10066,13730,10066e" filled="f" stroked="t" strokeweight=".36pt" strokecolor="#0000FF">
                <v:path arrowok="t"/>
              </v:shape>
            </v:group>
            <v:group style="position:absolute;left:11534;top:10066;width:612;height:2" coordorigin="11534,10066" coordsize="612,2">
              <v:shape style="position:absolute;left:11534;top:10066;width:612;height:2" coordorigin="11534,10066" coordsize="612,0" path="m12146,10066l11534,10066,11534,10066e" filled="f" stroked="t" strokeweight=".36pt" strokecolor="#800040">
                <v:path arrowok="t"/>
              </v:shape>
            </v:group>
            <v:group style="position:absolute;left:12938;top:9475;width:180;height:2" coordorigin="12938,9475" coordsize="180,2">
              <v:shape style="position:absolute;left:12938;top:9475;width:180;height:2" coordorigin="12938,9475" coordsize="180,0" path="m13118,9475l12938,9475,12938,9475e" filled="f" stroked="t" strokeweight=".36pt" strokecolor="#800040">
                <v:path arrowok="t"/>
              </v:shape>
            </v:group>
            <v:group style="position:absolute;left:12924;top:9461;width:22;height:22" coordorigin="12924,9461" coordsize="22,22">
              <v:shape style="position:absolute;left:12924;top:9461;width:22;height:22" coordorigin="12924,9461" coordsize="22,22" path="m12931,9482l12924,9468,12931,9461,12946,9468,12931,9482xe" filled="t" fillcolor="#FF00FF" stroked="f">
                <v:path arrowok="t"/>
                <v:fill type="solid"/>
              </v:shape>
            </v:group>
            <v:group style="position:absolute;left:12924;top:9461;width:22;height:22" coordorigin="12924,9461" coordsize="22,22">
              <v:shape style="position:absolute;left:12924;top:9461;width:22;height:22" coordorigin="12924,9461" coordsize="22,22" path="m12924,9468l12931,9461,12946,9468,12931,9482,12924,9468e" filled="f" stroked="t" strokeweight=".36pt" strokecolor="#FF00FF">
                <v:path arrowok="t"/>
              </v:shape>
            </v:group>
            <v:group style="position:absolute;left:15134;top:9475;width:180;height:2" coordorigin="15134,9475" coordsize="180,2">
              <v:shape style="position:absolute;left:15134;top:9475;width:180;height:2" coordorigin="15134,9475" coordsize="180,0" path="m15314,9475l15134,9475,15134,9475e" filled="f" stroked="t" strokeweight=".36pt" strokecolor="#800040">
                <v:path arrowok="t"/>
              </v:shape>
            </v:group>
            <v:group style="position:absolute;left:15120;top:9461;width:29;height:22" coordorigin="15120,9461" coordsize="29,22">
              <v:shape style="position:absolute;left:15120;top:9461;width:29;height:22" coordorigin="15120,9461" coordsize="29,22" path="m15142,9482l15127,9482,15120,9468,15127,9461,15142,9461,15149,9468,15142,9482xe" filled="t" fillcolor="#FF00FF" stroked="f">
                <v:path arrowok="t"/>
                <v:fill type="solid"/>
              </v:shape>
            </v:group>
            <v:group style="position:absolute;left:15120;top:9461;width:29;height:22" coordorigin="15120,9461" coordsize="29,22">
              <v:shape style="position:absolute;left:15120;top:9461;width:29;height:22" coordorigin="15120,9461" coordsize="29,22" path="m15120,9468l15127,9461,15134,9461,15142,9461,15149,9468,15142,9482,15134,9482,15127,9482,15120,9468e" filled="f" stroked="t" strokeweight=".36pt" strokecolor="#FF00FF">
                <v:path arrowok="t"/>
              </v:shape>
            </v:group>
            <v:group style="position:absolute;left:3974;top:3312;width:1051;height:2" coordorigin="3974,3312" coordsize="1051,2">
              <v:shape style="position:absolute;left:3974;top:3312;width:1051;height:2" coordorigin="3974,3312" coordsize="1051,0" path="m3974,3312l5026,3312e" filled="f" stroked="t" strokeweight=".360012pt" strokecolor="#800040">
                <v:path arrowok="t"/>
              </v:shape>
            </v:group>
            <v:group style="position:absolute;left:4306;top:3298;width:29;height:22" coordorigin="4306,3298" coordsize="29,22">
              <v:shape style="position:absolute;left:4306;top:3298;width:29;height:22" coordorigin="4306,3298" coordsize="29,22" path="m4327,3319l4313,3319,4306,3305,4313,3298,4327,3298,4334,3305,4327,3319xe" filled="t" fillcolor="#FF00FF" stroked="f">
                <v:path arrowok="t"/>
                <v:fill type="solid"/>
              </v:shape>
            </v:group>
            <v:group style="position:absolute;left:4306;top:3298;width:29;height:22" coordorigin="4306,3298" coordsize="29,22">
              <v:shape style="position:absolute;left:4306;top:3298;width:29;height:22" coordorigin="4306,3298" coordsize="29,22" path="m4306,3305l4313,3298,4320,3298,4327,3298,4334,3305,4327,3319,4320,3319,4313,3319,4306,3305e" filled="f" stroked="t" strokeweight=".36pt" strokecolor="#FF00FF">
                <v:path arrowok="t"/>
              </v:shape>
            </v:group>
            <v:group style="position:absolute;left:4853;top:2808;width:173;height:2" coordorigin="4853,2808" coordsize="173,2">
              <v:shape style="position:absolute;left:4853;top:2808;width:173;height:2" coordorigin="4853,2808" coordsize="173,0" path="m4853,2808l5026,2808,5026,2808e" filled="f" stroked="t" strokeweight=".36pt" strokecolor="#800040">
                <v:path arrowok="t"/>
              </v:shape>
            </v:group>
            <v:group style="position:absolute;left:4939;top:10152;width:86;height:2" coordorigin="4939,10152" coordsize="86,2">
              <v:shape style="position:absolute;left:4939;top:10152;width:86;height:2" coordorigin="4939,10152" coordsize="86,0" path="m5026,10152l4939,10152e" filled="f" stroked="t" strokeweight=".36pt" strokecolor="#FF0000">
                <v:path arrowok="t"/>
              </v:shape>
            </v:group>
            <v:group style="position:absolute;left:5206;top:9986;width:2;height:79" coordorigin="5206,9986" coordsize="2,79">
              <v:shape style="position:absolute;left:5206;top:9986;width:2;height:79" coordorigin="5206,9986" coordsize="0,79" path="m5206,10066l5206,9986e" filled="f" stroked="t" strokeweight=".36pt" strokecolor="#FF0000">
                <v:path arrowok="t"/>
              </v:shape>
            </v:group>
            <v:group style="position:absolute;left:5206;top:10238;width:2;height:86" coordorigin="5206,10238" coordsize="2,86">
              <v:shape style="position:absolute;left:5206;top:10238;width:2;height:86" coordorigin="5206,10238" coordsize="0,86" path="m5206,10238l5206,10325e" filled="f" stroked="t" strokeweight=".36pt" strokecolor="#FF0000">
                <v:path arrowok="t"/>
              </v:shape>
            </v:group>
            <v:group style="position:absolute;left:5119;top:10066;width:86;height:65" coordorigin="5119,10066" coordsize="86,65">
              <v:shape style="position:absolute;left:5119;top:10066;width:86;height:65" coordorigin="5119,10066" coordsize="86,65" path="m5206,10066l5119,10130,5119,10130e" filled="f" stroked="t" strokeweight=".36pt" strokecolor="#0000FF">
                <v:path arrowok="t"/>
              </v:shape>
            </v:group>
            <v:group style="position:absolute;left:5119;top:10181;width:86;height:58" coordorigin="5119,10181" coordsize="86,58">
              <v:shape style="position:absolute;left:5119;top:10181;width:86;height:58" coordorigin="5119,10181" coordsize="86,58" path="m5119,10181l5206,10238,5206,10238e" filled="f" stroked="t" strokeweight=".36pt" strokecolor="#0000FF">
                <v:path arrowok="t"/>
              </v:shape>
            </v:group>
            <v:group style="position:absolute;left:5119;top:10066;width:2;height:173" coordorigin="5119,10066" coordsize="2,173">
              <v:shape style="position:absolute;left:5119;top:10066;width:2;height:173" coordorigin="5119,10066" coordsize="0,173" path="m5119,10066l5119,10238,5119,10238e" filled="f" stroked="t" strokeweight=".36pt" strokecolor="#0000FF">
                <v:path arrowok="t"/>
              </v:shape>
            </v:group>
            <v:group style="position:absolute;left:5026;top:10152;width:94;height:2" coordorigin="5026,10152" coordsize="94,2">
              <v:shape style="position:absolute;left:5026;top:10152;width:94;height:2" coordorigin="5026,10152" coordsize="94,0" path="m5119,10152l5026,10152,5026,10152e" filled="f" stroked="t" strokeweight=".36pt" strokecolor="#0000FF">
                <v:path arrowok="t"/>
              </v:shape>
            </v:group>
            <v:group style="position:absolute;left:5148;top:10195;width:58;height:43" coordorigin="5148,10195" coordsize="58,43">
              <v:shape style="position:absolute;left:5148;top:10195;width:58;height:43" coordorigin="5148,10195" coordsize="58,43" path="m5206,10238l5148,10217,5170,10195,5206,10238xe" filled="t" fillcolor="#0000FF" stroked="f">
                <v:path arrowok="t"/>
                <v:fill type="solid"/>
              </v:shape>
            </v:group>
            <v:group style="position:absolute;left:5148;top:10195;width:58;height:43" coordorigin="5148,10195" coordsize="58,43">
              <v:shape style="position:absolute;left:5148;top:10195;width:58;height:43" coordorigin="5148,10195" coordsize="58,43" path="m5206,10238l5170,10195,5148,10217,5206,10238xe" filled="f" stroked="t" strokeweight=".36pt" strokecolor="#0000FF">
                <v:path arrowok="t"/>
              </v:shape>
            </v:group>
            <v:group style="position:absolute;left:9158;top:10066;width:619;height:2" coordorigin="9158,10066" coordsize="619,2">
              <v:shape style="position:absolute;left:9158;top:10066;width:619;height:2" coordorigin="9158,10066" coordsize="619,0" path="m9778,10066l9158,10066,9158,10066e" filled="f" stroked="t" strokeweight=".36pt" strokecolor="#800040">
                <v:path arrowok="t"/>
              </v:shape>
            </v:group>
            <v:group style="position:absolute;left:3449;top:9310;width:2;height:252" coordorigin="3449,9310" coordsize="2,252">
              <v:shape style="position:absolute;left:3449;top:9310;width:2;height:252" coordorigin="3449,9310" coordsize="0,252" path="m3449,9562l3449,9310,3449,9310e" filled="f" stroked="t" strokeweight=".36pt" strokecolor="#800040">
                <v:path arrowok="t"/>
              </v:shape>
            </v:group>
            <v:group style="position:absolute;left:3427;top:9547;width:29;height:22" coordorigin="3427,9547" coordsize="29,22">
              <v:shape style="position:absolute;left:3427;top:9547;width:29;height:22" coordorigin="3427,9547" coordsize="29,22" path="m3449,9569l3434,9569,3427,9554,3434,9547,3449,9547,3456,9554,3449,9569xe" filled="t" fillcolor="#FF00FF" stroked="f">
                <v:path arrowok="t"/>
                <v:fill type="solid"/>
              </v:shape>
            </v:group>
            <v:group style="position:absolute;left:3427;top:9547;width:29;height:22" coordorigin="3427,9547" coordsize="29,22">
              <v:shape style="position:absolute;left:3427;top:9547;width:29;height:22" coordorigin="3427,9547" coordsize="29,22" path="m3427,9554l3434,9547,3442,9547,3449,9547,3456,9554,3449,9569,3442,9569,3434,9569,3427,9554e" filled="f" stroked="t" strokeweight=".36pt" strokecolor="#FF00FF">
                <v:path arrowok="t"/>
              </v:shape>
            </v:group>
            <v:group style="position:absolute;left:2657;top:10152;width:86;height:2" coordorigin="2657,10152" coordsize="86,2">
              <v:shape style="position:absolute;left:2657;top:10152;width:86;height:2" coordorigin="2657,10152" coordsize="86,0" path="m2743,10152l2657,10152e" filled="f" stroked="t" strokeweight=".36pt" strokecolor="#FF0000">
                <v:path arrowok="t"/>
              </v:shape>
            </v:group>
            <v:group style="position:absolute;left:2916;top:9986;width:2;height:79" coordorigin="2916,9986" coordsize="2,79">
              <v:shape style="position:absolute;left:2916;top:9986;width:2;height:79" coordorigin="2916,9986" coordsize="0,79" path="m2916,10066l2916,9986e" filled="f" stroked="t" strokeweight=".36pt" strokecolor="#FF0000">
                <v:path arrowok="t"/>
              </v:shape>
            </v:group>
            <v:group style="position:absolute;left:2916;top:10238;width:2;height:86" coordorigin="2916,10238" coordsize="2,86">
              <v:shape style="position:absolute;left:2916;top:10238;width:2;height:86" coordorigin="2916,10238" coordsize="0,86" path="m2916,10238l2916,10325e" filled="f" stroked="t" strokeweight=".36pt" strokecolor="#FF0000">
                <v:path arrowok="t"/>
              </v:shape>
            </v:group>
            <v:group style="position:absolute;left:2830;top:10066;width:86;height:65" coordorigin="2830,10066" coordsize="86,65">
              <v:shape style="position:absolute;left:2830;top:10066;width:86;height:65" coordorigin="2830,10066" coordsize="86,65" path="m2916,10066l2830,10130,2830,10130e" filled="f" stroked="t" strokeweight=".36pt" strokecolor="#0000FF">
                <v:path arrowok="t"/>
              </v:shape>
            </v:group>
            <v:group style="position:absolute;left:2830;top:10181;width:86;height:58" coordorigin="2830,10181" coordsize="86,58">
              <v:shape style="position:absolute;left:2830;top:10181;width:86;height:58" coordorigin="2830,10181" coordsize="86,58" path="m2830,10181l2916,10238,2916,10238e" filled="f" stroked="t" strokeweight=".36pt" strokecolor="#0000FF">
                <v:path arrowok="t"/>
              </v:shape>
            </v:group>
            <v:group style="position:absolute;left:2830;top:10066;width:2;height:173" coordorigin="2830,10066" coordsize="2,173">
              <v:shape style="position:absolute;left:2830;top:10066;width:2;height:173" coordorigin="2830,10066" coordsize="0,173" path="m2830,10066l2830,10238,2830,10238e" filled="f" stroked="t" strokeweight=".36pt" strokecolor="#0000FF">
                <v:path arrowok="t"/>
              </v:shape>
            </v:group>
            <v:group style="position:absolute;left:2743;top:10152;width:86;height:2" coordorigin="2743,10152" coordsize="86,2">
              <v:shape style="position:absolute;left:2743;top:10152;width:86;height:2" coordorigin="2743,10152" coordsize="86,0" path="m2830,10152l2743,10152,2743,10152e" filled="f" stroked="t" strokeweight=".36pt" strokecolor="#0000FF">
                <v:path arrowok="t"/>
              </v:shape>
            </v:group>
            <v:group style="position:absolute;left:2866;top:10195;width:50;height:43" coordorigin="2866,10195" coordsize="50,43">
              <v:shape style="position:absolute;left:2866;top:10195;width:50;height:43" coordorigin="2866,10195" coordsize="50,43" path="m2916,10238l2866,10217,2880,10195,2916,10238xe" filled="t" fillcolor="#0000FF" stroked="f">
                <v:path arrowok="t"/>
                <v:fill type="solid"/>
              </v:shape>
            </v:group>
            <v:group style="position:absolute;left:2866;top:10195;width:50;height:43" coordorigin="2866,10195" coordsize="50,43">
              <v:shape style="position:absolute;left:2866;top:10195;width:50;height:43" coordorigin="2866,10195" coordsize="50,43" path="m2916,10238l2880,10195,2866,10217,2916,10238xe" filled="f" stroked="t" strokeweight=".36pt" strokecolor="#0000FF">
                <v:path arrowok="t"/>
              </v:shape>
            </v:group>
            <v:group style="position:absolute;left:2916;top:7027;width:619;height:2" coordorigin="2916,7027" coordsize="619,2">
              <v:shape style="position:absolute;left:2916;top:7027;width:619;height:2" coordorigin="2916,7027" coordsize="619,0" path="m2916,7027l3535,7027e" filled="f" stroked="t" strokeweight=".36pt" strokecolor="#800040">
                <v:path arrowok="t"/>
              </v:shape>
            </v:group>
            <v:group style="position:absolute;left:2916;top:7114;width:619;height:2" coordorigin="2916,7114" coordsize="619,2">
              <v:shape style="position:absolute;left:2916;top:7114;width:619;height:2" coordorigin="2916,7114" coordsize="619,0" path="m2916,7114l3535,7114e" filled="f" stroked="t" strokeweight=".36pt" strokecolor="#800040">
                <v:path arrowok="t"/>
              </v:shape>
            </v:group>
            <v:group style="position:absolute;left:6876;top:10152;width:526;height:2" coordorigin="6876,10152" coordsize="526,2">
              <v:shape style="position:absolute;left:6876;top:10152;width:526;height:2" coordorigin="6876,10152" coordsize="526,0" path="m7402,10152l6876,10152,6876,10152e" filled="f" stroked="t" strokeweight=".36pt" strokecolor="#800040">
                <v:path arrowok="t"/>
              </v:shape>
            </v:group>
            <v:group style="position:absolute;left:4414;top:10152;width:526;height:2" coordorigin="4414,10152" coordsize="526,2">
              <v:shape style="position:absolute;left:4414;top:10152;width:526;height:2" coordorigin="4414,10152" coordsize="526,0" path="m4939,10152l4414,10152,4414,10152e" filled="f" stroked="t" strokeweight=".36pt" strokecolor="#800040">
                <v:path arrowok="t"/>
              </v:shape>
            </v:group>
            <v:group style="position:absolute;left:4853;top:3816;width:173;height:2" coordorigin="4853,3816" coordsize="173,2">
              <v:shape style="position:absolute;left:4853;top:3816;width:173;height:2" coordorigin="4853,3816" coordsize="173,0" path="m4853,3816l5026,3816,5026,3816e" filled="f" stroked="t" strokeweight=".36pt" strokecolor="#800040">
                <v:path arrowok="t"/>
              </v:shape>
            </v:group>
            <v:group style="position:absolute;left:2218;top:10152;width:439;height:2" coordorigin="2218,10152" coordsize="439,2">
              <v:shape style="position:absolute;left:2218;top:10152;width:439;height:2" coordorigin="2218,10152" coordsize="439,0" path="m2657,10152l2218,10152,2218,10152e" filled="f" stroked="t" strokeweight=".36pt" strokecolor="#800040">
                <v:path arrowok="t"/>
              </v:shape>
            </v:group>
            <v:group style="position:absolute;left:5904;top:9562;width:180;height:2" coordorigin="5904,9562" coordsize="180,2">
              <v:shape style="position:absolute;left:5904;top:9562;width:180;height:2" coordorigin="5904,9562" coordsize="180,0" path="m6084,9562l5904,9562,5904,9562e" filled="f" stroked="t" strokeweight=".36pt" strokecolor="#800040">
                <v:path arrowok="t"/>
              </v:shape>
            </v:group>
            <v:group style="position:absolute;left:5890;top:9547;width:29;height:22" coordorigin="5890,9547" coordsize="29,22">
              <v:shape style="position:absolute;left:5890;top:9547;width:29;height:22" coordorigin="5890,9547" coordsize="29,22" path="m5911,9569l5897,9569,5890,9554,5897,9547,5911,9547,5918,9554,5911,9569xe" filled="t" fillcolor="#FF00FF" stroked="f">
                <v:path arrowok="t"/>
                <v:fill type="solid"/>
              </v:shape>
            </v:group>
            <v:group style="position:absolute;left:5890;top:9547;width:29;height:22" coordorigin="5890,9547" coordsize="29,22">
              <v:shape style="position:absolute;left:5890;top:9547;width:29;height:22" coordorigin="5890,9547" coordsize="29,22" path="m5890,9554l5897,9547,5904,9547,5911,9547,5918,9554,5911,9569,5904,9569,5897,9569,5890,9554e" filled="f" stroked="t" strokeweight=".36pt" strokecolor="#FF00FF">
                <v:path arrowok="t"/>
              </v:shape>
            </v:group>
            <v:group style="position:absolute;left:3449;top:9562;width:259;height:2" coordorigin="3449,9562" coordsize="259,2">
              <v:shape style="position:absolute;left:3449;top:9562;width:259;height:2" coordorigin="3449,9562" coordsize="259,0" path="m3708,9562l3449,9562,3449,9562e" filled="f" stroked="t" strokeweight=".36pt" strokecolor="#800040">
                <v:path arrowok="t"/>
              </v:shape>
            </v:group>
            <v:group style="position:absolute;left:12413;top:10238;width:2;height:252" coordorigin="12413,10238" coordsize="2,252">
              <v:shape style="position:absolute;left:12413;top:10238;width:2;height:252" coordorigin="12413,10238" coordsize="0,252" path="m12413,10490l12413,10238e" filled="f" stroked="t" strokeweight=".36pt" strokecolor="#800040">
                <v:path arrowok="t"/>
              </v:shape>
            </v:group>
            <v:group style="position:absolute;left:5904;top:9310;width:2;height:252" coordorigin="5904,9310" coordsize="2,252">
              <v:shape style="position:absolute;left:5904;top:9310;width:2;height:252" coordorigin="5904,9310" coordsize="0,252" path="m5904,9562l5904,9310,5904,9310e" filled="f" stroked="t" strokeweight=".36pt" strokecolor="#800040">
                <v:path arrowok="t"/>
              </v:shape>
            </v:group>
            <v:group style="position:absolute;left:5558;top:4075;width:612;height:2" coordorigin="5558,4075" coordsize="612,2">
              <v:shape style="position:absolute;left:5558;top:4075;width:612;height:2" coordorigin="5558,4075" coordsize="612,0" path="m6170,4075l5558,4075,5558,4075e" filled="f" stroked="t" strokeweight=".36pt" strokecolor="#800040">
                <v:path arrowok="t"/>
              </v:shape>
            </v:group>
            <v:group style="position:absolute;left:4853;top:4745;width:2;height:86" coordorigin="4853,4745" coordsize="2,86">
              <v:shape style="position:absolute;left:4853;top:4745;width:2;height:86" coordorigin="4853,4745" coordsize="0,86" path="m4853,4831l4853,4745,4853,4745e" filled="f" stroked="t" strokeweight=".36pt" strokecolor="#800040">
                <v:path arrowok="t"/>
              </v:shape>
            </v:group>
            <v:group style="position:absolute;left:13025;top:10066;width:353;height:2" coordorigin="13025,10066" coordsize="353,2">
              <v:shape style="position:absolute;left:13025;top:10066;width:353;height:2" coordorigin="13025,10066" coordsize="353,0" path="m13378,10066l13025,10066,13025,10066e" filled="f" stroked="t" strokeweight=".36pt" strokecolor="#800040">
                <v:path arrowok="t"/>
              </v:shape>
            </v:group>
            <v:group style="position:absolute;left:5206;top:9814;width:2;height:173" coordorigin="5206,9814" coordsize="2,173">
              <v:shape style="position:absolute;left:5206;top:9814;width:2;height:173" coordorigin="5206,9814" coordsize="0,173" path="m5206,9986l5206,9814,5206,9814e" filled="f" stroked="t" strokeweight=".36pt" strokecolor="#800040">
                <v:path arrowok="t"/>
              </v:shape>
            </v:group>
            <v:group style="position:absolute;left:12413;top:9727;width:2;height:173" coordorigin="12413,9727" coordsize="2,173">
              <v:shape style="position:absolute;left:12413;top:9727;width:2;height:173" coordorigin="12413,9727" coordsize="0,173" path="m12413,9900l12413,9727,12413,9727e" filled="f" stroked="t" strokeweight=".36pt" strokecolor="#800040">
                <v:path arrowok="t"/>
              </v:shape>
            </v:group>
            <v:group style="position:absolute;left:7229;top:4745;width:1318;height:2" coordorigin="7229,4745" coordsize="1318,2">
              <v:shape style="position:absolute;left:7229;top:4745;width:1318;height:2" coordorigin="7229,4745" coordsize="1318,0" path="m7229,4745l8546,4745e" filled="f" stroked="t" strokeweight=".36pt" strokecolor="#800040">
                <v:path arrowok="t"/>
              </v:shape>
            </v:group>
            <v:group style="position:absolute;left:8266;top:4730;width:22;height:29" coordorigin="8266,4730" coordsize="22,29">
              <v:shape style="position:absolute;left:8266;top:4730;width:22;height:29" coordorigin="8266,4730" coordsize="22,29" path="m8273,4759l8266,4752,8266,4738,8273,4730,8287,4738,8287,4752,8273,4759xe" filled="t" fillcolor="#FF00FF" stroked="f">
                <v:path arrowok="t"/>
                <v:fill type="solid"/>
              </v:shape>
            </v:group>
            <v:group style="position:absolute;left:8266;top:4730;width:22;height:29" coordorigin="8266,4730" coordsize="22,29">
              <v:shape style="position:absolute;left:8266;top:4730;width:22;height:29" coordorigin="8266,4730" coordsize="22,29" path="m8266,4745l8266,4738,8273,4730,8287,4738,8287,4745,8287,4752,8273,4759,8266,4752,8266,4745e" filled="f" stroked="t" strokeweight=".36pt" strokecolor="#FF00FF">
                <v:path arrowok="t"/>
              </v:shape>
            </v:group>
            <v:group style="position:absolute;left:4327;top:4745;width:1318;height:2" coordorigin="4327,4745" coordsize="1318,2">
              <v:shape style="position:absolute;left:4327;top:4745;width:1318;height:2" coordorigin="4327,4745" coordsize="1318,0" path="m4327,4745l5645,4745e" filled="f" stroked="t" strokeweight=".360012pt" strokecolor="#800040">
                <v:path arrowok="t"/>
              </v:shape>
            </v:group>
            <v:group style="position:absolute;left:4831;top:4730;width:29;height:29" coordorigin="4831,4730" coordsize="29,29">
              <v:shape style="position:absolute;left:4831;top:4730;width:29;height:29" coordorigin="4831,4730" coordsize="29,29" path="m4853,4759l4838,4759,4831,4752,4831,4738,4838,4730,4853,4730,4860,4738,4860,4752,4853,4759xe" filled="t" fillcolor="#FF00FF" stroked="f">
                <v:path arrowok="t"/>
                <v:fill type="solid"/>
              </v:shape>
            </v:group>
            <v:group style="position:absolute;left:4831;top:4730;width:29;height:29" coordorigin="4831,4730" coordsize="29,29">
              <v:shape style="position:absolute;left:4831;top:4730;width:29;height:29" coordorigin="4831,4730" coordsize="29,29" path="m4831,4745l4831,4738,4838,4730,4846,4730,4853,4730,4860,4738,4860,4745,4860,4752,4853,4759,4846,4759,4838,4759,4831,4752,4831,4745e" filled="f" stroked="t" strokeweight=".36pt" strokecolor="#FF00FF">
                <v:path arrowok="t"/>
              </v:shape>
            </v:group>
            <v:group style="position:absolute;left:5558;top:4075;width:2;height:504" coordorigin="5558,4075" coordsize="2,504">
              <v:shape style="position:absolute;left:5558;top:4075;width:2;height:504" coordorigin="5558,4075" coordsize="0,504" path="m5558,4075l5558,4579,5558,4579e" filled="f" stroked="t" strokeweight=".36pt" strokecolor="#800040">
                <v:path arrowok="t"/>
              </v:shape>
            </v:group>
            <v:group style="position:absolute;left:10742;top:10066;width:353;height:2" coordorigin="10742,10066" coordsize="353,2">
              <v:shape style="position:absolute;left:10742;top:10066;width:353;height:2" coordorigin="10742,10066" coordsize="353,0" path="m11095,10066l10742,10066,10742,10066e" filled="f" stroked="t" strokeweight=".36pt" strokecolor="#800040">
                <v:path arrowok="t"/>
              </v:shape>
            </v:group>
            <v:group style="position:absolute;left:1865;top:3737;width:86;height:2" coordorigin="1865,3737" coordsize="86,2">
              <v:shape style="position:absolute;left:1865;top:3737;width:86;height:2" coordorigin="1865,3737" coordsize="86,0" path="m1951,3737l1865,3737e" filled="f" stroked="t" strokeweight=".36pt" strokecolor="#FF0000">
                <v:path arrowok="t"/>
              </v:shape>
            </v:group>
            <v:group style="position:absolute;left:1951;top:3708;width:29;height:29" coordorigin="1951,3708" coordsize="29,29">
              <v:shape style="position:absolute;left:1951;top:3708;width:29;height:29" coordorigin="1951,3708" coordsize="29,29" path="m1951,3737l1980,3708,1980,3708e" filled="f" stroked="t" strokeweight=".36pt" strokecolor="#0000FF">
                <v:path arrowok="t"/>
              </v:shape>
            </v:group>
            <v:group style="position:absolute;left:1980;top:3708;width:50;height:50" coordorigin="1980,3708" coordsize="50,50">
              <v:shape style="position:absolute;left:1980;top:3708;width:50;height:50" coordorigin="1980,3708" coordsize="50,50" path="m1980,3708l2030,3758,2030,3758e" filled="f" stroked="t" strokeweight=".36pt" strokecolor="#0000FF">
                <v:path arrowok="t"/>
              </v:shape>
            </v:group>
            <v:group style="position:absolute;left:2030;top:3708;width:50;height:50" coordorigin="2030,3708" coordsize="50,50">
              <v:shape style="position:absolute;left:2030;top:3708;width:50;height:50" coordorigin="2030,3708" coordsize="50,50" path="m2030,3758l2081,3708,2081,3708e" filled="f" stroked="t" strokeweight=".36pt" strokecolor="#0000FF">
                <v:path arrowok="t"/>
              </v:shape>
            </v:group>
            <v:group style="position:absolute;left:2081;top:3708;width:58;height:50" coordorigin="2081,3708" coordsize="58,50">
              <v:shape style="position:absolute;left:2081;top:3708;width:58;height:50" coordorigin="2081,3708" coordsize="58,50" path="m2081,3708l2138,3758,2138,3758e" filled="f" stroked="t" strokeweight=".36pt" strokecolor="#0000FF">
                <v:path arrowok="t"/>
              </v:shape>
            </v:group>
            <v:group style="position:absolute;left:2138;top:3708;width:50;height:50" coordorigin="2138,3708" coordsize="50,50">
              <v:shape style="position:absolute;left:2138;top:3708;width:50;height:50" coordorigin="2138,3708" coordsize="50,50" path="m2138,3758l2189,3708,2189,3708e" filled="f" stroked="t" strokeweight=".36pt" strokecolor="#0000FF">
                <v:path arrowok="t"/>
              </v:shape>
            </v:group>
            <v:group style="position:absolute;left:2189;top:3708;width:29;height:29" coordorigin="2189,3708" coordsize="29,29">
              <v:shape style="position:absolute;left:2189;top:3708;width:29;height:29" coordorigin="2189,3708" coordsize="29,29" path="m2189,3708l2218,3737,2218,3737e" filled="f" stroked="t" strokeweight=".36pt" strokecolor="#0000FF">
                <v:path arrowok="t"/>
              </v:shape>
            </v:group>
            <v:group style="position:absolute;left:13378;top:4918;width:2;height:86" coordorigin="13378,4918" coordsize="2,86">
              <v:shape style="position:absolute;left:13378;top:4918;width:2;height:86" coordorigin="13378,4918" coordsize="0,86" path="m13378,5004l13378,4918,13378,4918e" filled="f" stroked="t" strokeweight=".36pt" strokecolor="#800040">
                <v:path arrowok="t"/>
              </v:shape>
            </v:group>
            <v:group style="position:absolute;left:8366;top:10066;width:353;height:2" coordorigin="8366,10066" coordsize="353,2">
              <v:shape style="position:absolute;left:8366;top:10066;width:353;height:2" coordorigin="8366,10066" coordsize="353,0" path="m8719,10066l8366,10066,8366,10066e" filled="f" stroked="t" strokeweight=".36pt" strokecolor="#800040">
                <v:path arrowok="t"/>
              </v:shape>
            </v:group>
            <v:group style="position:absolute;left:13378;top:4241;width:2;height:86" coordorigin="13378,4241" coordsize="2,86">
              <v:shape style="position:absolute;left:13378;top:4241;width:2;height:86" coordorigin="13378,4241" coordsize="0,86" path="m13378,4241l13378,4327,13378,4327e" filled="f" stroked="t" strokeweight=".36pt" strokecolor="#800040">
                <v:path arrowok="t"/>
              </v:shape>
            </v:group>
            <v:group style="position:absolute;left:13363;top:4306;width:22;height:29" coordorigin="13363,4306" coordsize="22,29">
              <v:shape style="position:absolute;left:13363;top:4306;width:22;height:29" coordorigin="13363,4306" coordsize="22,29" path="m13370,4334l13363,4327,13363,4313,13370,4306,13385,4313,13385,4327,13370,4334xe" filled="t" fillcolor="#FF00FF" stroked="f">
                <v:path arrowok="t"/>
                <v:fill type="solid"/>
              </v:shape>
            </v:group>
            <v:group style="position:absolute;left:13363;top:4306;width:22;height:29" coordorigin="13363,4306" coordsize="22,29">
              <v:shape style="position:absolute;left:13363;top:4306;width:22;height:29" coordorigin="13363,4306" coordsize="22,29" path="m13363,4320l13363,4313,13370,4306,13385,4313,13385,4320,13385,4327,13370,4334,13363,4327,13363,4320e" filled="f" stroked="t" strokeweight=".36pt" strokecolor="#FF00FF">
                <v:path arrowok="t"/>
              </v:shape>
            </v:group>
            <v:group style="position:absolute;left:5098;top:4730;width:29;height:29" coordorigin="5098,4730" coordsize="29,29">
              <v:shape style="position:absolute;left:5098;top:4730;width:29;height:29" coordorigin="5098,4730" coordsize="29,29" path="m5119,4759l5105,4759,5098,4752,5098,4738,5105,4730,5119,4730,5126,4738,5126,4752,5119,4759xe" filled="t" fillcolor="#FF00FF" stroked="f">
                <v:path arrowok="t"/>
                <v:fill type="solid"/>
              </v:shape>
            </v:group>
            <v:group style="position:absolute;left:5098;top:4730;width:29;height:29" coordorigin="5098,4730" coordsize="29,29">
              <v:shape style="position:absolute;left:5098;top:4730;width:29;height:29" coordorigin="5098,4730" coordsize="29,29" path="m5098,4745l5098,4738,5105,4730,5112,4730,5119,4730,5126,4738,5126,4745,5126,4752,5119,4759,5112,4759,5105,4759,5098,4752,5098,4745e" filled="f" stroked="t" strokeweight=".36pt" strokecolor="#FF00FF">
                <v:path arrowok="t"/>
              </v:shape>
            </v:group>
            <v:group style="position:absolute;left:5378;top:4745;width:2;height:86" coordorigin="5378,4745" coordsize="2,86">
              <v:shape style="position:absolute;left:5378;top:4745;width:2;height:86" coordorigin="5378,4745" coordsize="0,86" path="m5378,4831l5378,4745,5378,4745e" filled="f" stroked="t" strokeweight=".36pt" strokecolor="#800040">
                <v:path arrowok="t"/>
              </v:shape>
            </v:group>
            <v:group style="position:absolute;left:1778;top:3737;width:86;height:2" coordorigin="1778,3737" coordsize="86,2">
              <v:shape style="position:absolute;left:1778;top:3737;width:86;height:2" coordorigin="1778,3737" coordsize="86,0" path="m1865,3737l1778,3737,1778,3737e" filled="f" stroked="t" strokeweight=".36pt" strokecolor="#800040">
                <v:path arrowok="t"/>
              </v:shape>
            </v:group>
            <v:group style="position:absolute;left:3182;top:4493;width:2;height:86" coordorigin="3182,4493" coordsize="2,86">
              <v:shape style="position:absolute;left:3182;top:4493;width:2;height:86" coordorigin="3182,4493" coordsize="0,86" path="m3182,4493l3182,4579e" filled="f" stroked="t" strokeweight=".36pt" strokecolor="#FF0000">
                <v:path arrowok="t"/>
              </v:shape>
            </v:group>
            <v:group style="position:absolute;left:3179;top:4421;width:7;height:2" coordorigin="3179,4421" coordsize="7,2">
              <v:shape style="position:absolute;left:3179;top:4421;width:7;height:2" coordorigin="3179,4421" coordsize="7,0" path="m3179,4421l3186,4421e" filled="f" stroked="t" strokeweight="1.44pt" strokecolor="#0000FF">
                <v:path arrowok="t"/>
              </v:shape>
            </v:group>
            <v:group style="position:absolute;left:3179;top:4482;width:7;height:2" coordorigin="3179,4482" coordsize="7,2">
              <v:shape style="position:absolute;left:3179;top:4482;width:7;height:2" coordorigin="3179,4482" coordsize="7,0" path="m3179,4482l3186,4482e" filled="f" stroked="t" strokeweight="1.08pt" strokecolor="#0000FF">
                <v:path arrowok="t"/>
              </v:shape>
            </v:group>
            <v:group style="position:absolute;left:3622;top:10152;width:353;height:2" coordorigin="3622,10152" coordsize="353,2">
              <v:shape style="position:absolute;left:3622;top:10152;width:353;height:2" coordorigin="3622,10152" coordsize="353,0" path="m3974,10152l3622,10152,3622,10152e" filled="f" stroked="t" strokeweight=".36pt" strokecolor="#800040">
                <v:path arrowok="t"/>
              </v:shape>
            </v:group>
            <v:group style="position:absolute;left:6084;top:10152;width:353;height:2" coordorigin="6084,10152" coordsize="353,2">
              <v:shape style="position:absolute;left:6084;top:10152;width:353;height:2" coordorigin="6084,10152" coordsize="353,0" path="m6437,10152l6084,10152,6084,10152e" filled="f" stroked="t" strokeweight=".36pt" strokecolor="#800040">
                <v:path arrowok="t"/>
              </v:shape>
            </v:group>
            <v:group style="position:absolute;left:3182;top:4579;width:2;height:166" coordorigin="3182,4579" coordsize="2,166">
              <v:shape style="position:absolute;left:3182;top:4579;width:2;height:166" coordorigin="3182,4579" coordsize="0,166" path="m3182,4745l3182,4579,3182,4579e" filled="f" stroked="t" strokeweight=".36pt" strokecolor="#800040">
                <v:path arrowok="t"/>
              </v:shape>
            </v:group>
            <v:group style="position:absolute;left:5558;top:2808;width:5011;height:2" coordorigin="5558,2808" coordsize="5011,2">
              <v:shape style="position:absolute;left:5558;top:2808;width:5011;height:2" coordorigin="5558,2808" coordsize="5011,0" path="m5558,2808l10570,2808e" filled="f" stroked="t" strokeweight=".360012pt" strokecolor="#800040">
                <v:path arrowok="t"/>
              </v:shape>
            </v:group>
            <v:group style="position:absolute;left:6156;top:2786;width:22;height:29" coordorigin="6156,2786" coordsize="22,29">
              <v:shape style="position:absolute;left:6156;top:2786;width:22;height:29" coordorigin="6156,2786" coordsize="22,29" path="m6163,2815l6156,2808,6156,2794,6163,2786,6178,2794,6178,2808,6163,2815xe" filled="t" fillcolor="#FF00FF" stroked="f">
                <v:path arrowok="t"/>
                <v:fill type="solid"/>
              </v:shape>
            </v:group>
            <v:group style="position:absolute;left:6156;top:2786;width:22;height:29" coordorigin="6156,2786" coordsize="22,29">
              <v:shape style="position:absolute;left:6156;top:2786;width:22;height:29" coordorigin="6156,2786" coordsize="22,29" path="m6156,2801l6156,2794,6163,2786,6178,2794,6178,2801,6178,2808,6163,2815,6156,2808,6156,2801e" filled="f" stroked="t" strokeweight=".36pt" strokecolor="#FF00FF">
                <v:path arrowok="t"/>
              </v:shape>
            </v:group>
            <v:group style="position:absolute;left:5119;top:5083;width:2;height:86" coordorigin="5119,5083" coordsize="2,86">
              <v:shape style="position:absolute;left:5119;top:5083;width:2;height:86" coordorigin="5119,5083" coordsize="0,86" path="m5119,5083l5119,5170e" filled="f" stroked="t" strokeweight=".36pt" strokecolor="#FF0000">
                <v:path arrowok="t"/>
              </v:shape>
            </v:group>
            <v:group style="position:absolute;left:5119;top:4745;width:2;height:86" coordorigin="5119,4745" coordsize="2,86">
              <v:shape style="position:absolute;left:5119;top:4745;width:2;height:86" coordorigin="5119,4745" coordsize="0,86" path="m5119,4831l5119,4745e" filled="f" stroked="t" strokeweight=".36pt" strokecolor="#FF0000">
                <v:path arrowok="t"/>
              </v:shape>
            </v:group>
            <v:group style="position:absolute;left:5090;top:5062;width:29;height:22" coordorigin="5090,5062" coordsize="29,22">
              <v:shape style="position:absolute;left:5090;top:5062;width:29;height:22" coordorigin="5090,5062" coordsize="29,22" path="m5119,5083l5090,5062,5090,5062e" filled="f" stroked="t" strokeweight=".36pt" strokecolor="#0000FF">
                <v:path arrowok="t"/>
              </v:shape>
            </v:group>
            <v:group style="position:absolute;left:5090;top:5011;width:50;height:50" coordorigin="5090,5011" coordsize="50,50">
              <v:shape style="position:absolute;left:5090;top:5011;width:50;height:50" coordorigin="5090,5011" coordsize="50,50" path="m5090,5062l5141,5011,5141,5011e" filled="f" stroked="t" strokeweight=".36pt" strokecolor="#0000FF">
                <v:path arrowok="t"/>
              </v:shape>
            </v:group>
            <v:group style="position:absolute;left:5090;top:4961;width:50;height:50" coordorigin="5090,4961" coordsize="50,50">
              <v:shape style="position:absolute;left:5090;top:4961;width:50;height:50" coordorigin="5090,4961" coordsize="50,50" path="m5141,5011l5090,4961,5090,4961e" filled="f" stroked="t" strokeweight=".36pt" strokecolor="#0000FF">
                <v:path arrowok="t"/>
              </v:shape>
            </v:group>
            <v:group style="position:absolute;left:5090;top:4910;width:50;height:50" coordorigin="5090,4910" coordsize="50,50">
              <v:shape style="position:absolute;left:5090;top:4910;width:50;height:50" coordorigin="5090,4910" coordsize="50,50" path="m5090,4961l5141,4910,5141,4910e" filled="f" stroked="t" strokeweight=".36pt" strokecolor="#0000FF">
                <v:path arrowok="t"/>
              </v:shape>
            </v:group>
            <v:group style="position:absolute;left:5090;top:4860;width:50;height:50" coordorigin="5090,4860" coordsize="50,50">
              <v:shape style="position:absolute;left:5090;top:4860;width:50;height:50" coordorigin="5090,4860" coordsize="50,50" path="m5141,4910l5090,4860,5090,4860e" filled="f" stroked="t" strokeweight=".36pt" strokecolor="#0000FF">
                <v:path arrowok="t"/>
              </v:shape>
            </v:group>
            <v:group style="position:absolute;left:5090;top:4831;width:29;height:29" coordorigin="5090,4831" coordsize="29,29">
              <v:shape style="position:absolute;left:5090;top:4831;width:29;height:29" coordorigin="5090,4831" coordsize="29,29" path="m5090,4860l5119,4831,5119,4831e" filled="f" stroked="t" strokeweight=".36pt" strokecolor="#0000FF">
                <v:path arrowok="t"/>
              </v:shape>
            </v:group>
            <v:group style="position:absolute;left:14609;top:9727;width:2;height:173" coordorigin="14609,9727" coordsize="2,173">
              <v:shape style="position:absolute;left:14609;top:9727;width:2;height:173" coordorigin="14609,9727" coordsize="0,173" path="m14609,9900l14609,9727,14609,9727e" filled="f" stroked="t" strokeweight=".36pt" strokecolor="#800040">
                <v:path arrowok="t"/>
              </v:shape>
            </v:group>
            <v:group style="position:absolute;left:1426;top:10152;width:353;height:2" coordorigin="1426,10152" coordsize="353,2">
              <v:shape style="position:absolute;left:1426;top:10152;width:353;height:2" coordorigin="1426,10152" coordsize="353,0" path="m1778,10152l1426,10152,1426,10152e" filled="f" stroked="t" strokeweight=".36pt" strokecolor="#800040">
                <v:path arrowok="t"/>
              </v:shape>
            </v:group>
            <v:group style="position:absolute;left:6084;top:10490;width:439;height:2" coordorigin="6084,10490" coordsize="439,2">
              <v:shape style="position:absolute;left:6084;top:10490;width:439;height:2" coordorigin="6084,10490" coordsize="439,0" path="m6084,10490l6523,10490e" filled="f" stroked="t" strokeweight=".36pt" strokecolor="#800040">
                <v:path arrowok="t"/>
              </v:shape>
            </v:group>
            <v:group style="position:absolute;left:8014;top:5083;width:2;height:86" coordorigin="8014,5083" coordsize="2,86">
              <v:shape style="position:absolute;left:8014;top:5083;width:2;height:86" coordorigin="8014,5083" coordsize="0,86" path="m8014,5083l8014,5170e" filled="f" stroked="t" strokeweight=".36pt" strokecolor="#FF0000">
                <v:path arrowok="t"/>
              </v:shape>
            </v:group>
            <v:group style="position:absolute;left:8014;top:4745;width:2;height:86" coordorigin="8014,4745" coordsize="2,86">
              <v:shape style="position:absolute;left:8014;top:4745;width:2;height:86" coordorigin="8014,4745" coordsize="0,86" path="m8014,4831l8014,4745e" filled="f" stroked="t" strokeweight=".36pt" strokecolor="#FF0000">
                <v:path arrowok="t"/>
              </v:shape>
            </v:group>
            <v:group style="position:absolute;left:7992;top:5062;width:22;height:22" coordorigin="7992,5062" coordsize="22,22">
              <v:shape style="position:absolute;left:7992;top:5062;width:22;height:22" coordorigin="7992,5062" coordsize="22,22" path="m8014,5083l7992,5062,7992,5062e" filled="f" stroked="t" strokeweight=".36pt" strokecolor="#0000FF">
                <v:path arrowok="t"/>
              </v:shape>
            </v:group>
            <v:group style="position:absolute;left:7992;top:5011;width:50;height:50" coordorigin="7992,5011" coordsize="50,50">
              <v:shape style="position:absolute;left:7992;top:5011;width:50;height:50" coordorigin="7992,5011" coordsize="50,50" path="m7992,5062l8042,5011,8042,5011e" filled="f" stroked="t" strokeweight=".36pt" strokecolor="#0000FF">
                <v:path arrowok="t"/>
              </v:shape>
            </v:group>
            <v:group style="position:absolute;left:7992;top:4961;width:50;height:50" coordorigin="7992,4961" coordsize="50,50">
              <v:shape style="position:absolute;left:7992;top:4961;width:50;height:50" coordorigin="7992,4961" coordsize="50,50" path="m8042,5011l7992,4961,7992,4961e" filled="f" stroked="t" strokeweight=".36pt" strokecolor="#0000FF">
                <v:path arrowok="t"/>
              </v:shape>
            </v:group>
            <v:group style="position:absolute;left:7992;top:4910;width:50;height:50" coordorigin="7992,4910" coordsize="50,50">
              <v:shape style="position:absolute;left:7992;top:4910;width:50;height:50" coordorigin="7992,4910" coordsize="50,50" path="m7992,4961l8042,4910,8042,4910e" filled="f" stroked="t" strokeweight=".36pt" strokecolor="#0000FF">
                <v:path arrowok="t"/>
              </v:shape>
            </v:group>
            <v:group style="position:absolute;left:7992;top:4860;width:50;height:50" coordorigin="7992,4860" coordsize="50,50">
              <v:shape style="position:absolute;left:7992;top:4860;width:50;height:50" coordorigin="7992,4860" coordsize="50,50" path="m8042,4910l7992,4860,7992,4860e" filled="f" stroked="t" strokeweight=".36pt" strokecolor="#0000FF">
                <v:path arrowok="t"/>
              </v:shape>
            </v:group>
            <v:group style="position:absolute;left:7992;top:4831;width:22;height:29" coordorigin="7992,4831" coordsize="22,29">
              <v:shape style="position:absolute;left:7992;top:4831;width:22;height:29" coordorigin="7992,4831" coordsize="22,29" path="m7992,4860l8014,4831,8014,4831e" filled="f" stroked="t" strokeweight=".36pt" strokecolor="#0000FF">
                <v:path arrowok="t"/>
              </v:shape>
            </v:group>
            <v:group style="position:absolute;left:7754;top:5083;width:2;height:86" coordorigin="7754,5083" coordsize="2,86">
              <v:shape style="position:absolute;left:7754;top:5083;width:2;height:86" coordorigin="7754,5083" coordsize="0,86" path="m7754,5083l7754,5170e" filled="f" stroked="t" strokeweight=".36pt" strokecolor="#FF0000">
                <v:path arrowok="t"/>
              </v:shape>
            </v:group>
            <v:group style="position:absolute;left:7754;top:4745;width:2;height:86" coordorigin="7754,4745" coordsize="2,86">
              <v:shape style="position:absolute;left:7754;top:4745;width:2;height:86" coordorigin="7754,4745" coordsize="0,86" path="m7754,4831l7754,4745e" filled="f" stroked="t" strokeweight=".36pt" strokecolor="#FF0000">
                <v:path arrowok="t"/>
              </v:shape>
            </v:group>
            <v:group style="position:absolute;left:7726;top:5062;width:29;height:22" coordorigin="7726,5062" coordsize="29,22">
              <v:shape style="position:absolute;left:7726;top:5062;width:29;height:22" coordorigin="7726,5062" coordsize="29,22" path="m7754,5083l7726,5062,7726,5062e" filled="f" stroked="t" strokeweight=".36pt" strokecolor="#0000FF">
                <v:path arrowok="t"/>
              </v:shape>
            </v:group>
            <v:group style="position:absolute;left:7726;top:5011;width:50;height:50" coordorigin="7726,5011" coordsize="50,50">
              <v:shape style="position:absolute;left:7726;top:5011;width:50;height:50" coordorigin="7726,5011" coordsize="50,50" path="m7726,5062l7776,5011,7776,5011e" filled="f" stroked="t" strokeweight=".36pt" strokecolor="#0000FF">
                <v:path arrowok="t"/>
              </v:shape>
            </v:group>
            <v:group style="position:absolute;left:7726;top:4961;width:50;height:50" coordorigin="7726,4961" coordsize="50,50">
              <v:shape style="position:absolute;left:7726;top:4961;width:50;height:50" coordorigin="7726,4961" coordsize="50,50" path="m7776,5011l7726,4961,7726,4961e" filled="f" stroked="t" strokeweight=".36pt" strokecolor="#0000FF">
                <v:path arrowok="t"/>
              </v:shape>
            </v:group>
            <v:group style="position:absolute;left:7726;top:4910;width:50;height:50" coordorigin="7726,4910" coordsize="50,50">
              <v:shape style="position:absolute;left:7726;top:4910;width:50;height:50" coordorigin="7726,4910" coordsize="50,50" path="m7726,4961l7776,4910,7776,4910e" filled="f" stroked="t" strokeweight=".36pt" strokecolor="#0000FF">
                <v:path arrowok="t"/>
              </v:shape>
            </v:group>
            <v:group style="position:absolute;left:7726;top:4860;width:50;height:50" coordorigin="7726,4860" coordsize="50,50">
              <v:shape style="position:absolute;left:7726;top:4860;width:50;height:50" coordorigin="7726,4860" coordsize="50,50" path="m7776,4910l7726,4860,7726,4860e" filled="f" stroked="t" strokeweight=".36pt" strokecolor="#0000FF">
                <v:path arrowok="t"/>
              </v:shape>
            </v:group>
            <v:group style="position:absolute;left:7726;top:4831;width:29;height:29" coordorigin="7726,4831" coordsize="29,29">
              <v:shape style="position:absolute;left:7726;top:4831;width:29;height:29" coordorigin="7726,4831" coordsize="29,29" path="m7726,4860l7754,4831,7754,4831e" filled="f" stroked="t" strokeweight=".36pt" strokecolor="#0000FF">
                <v:path arrowok="t"/>
              </v:shape>
            </v:group>
            <v:group style="position:absolute;left:7488;top:5083;width:2;height:86" coordorigin="7488,5083" coordsize="2,86">
              <v:shape style="position:absolute;left:7488;top:5083;width:2;height:86" coordorigin="7488,5083" coordsize="0,86" path="m7488,5083l7488,5170e" filled="f" stroked="t" strokeweight=".36pt" strokecolor="#FF0000">
                <v:path arrowok="t"/>
              </v:shape>
            </v:group>
            <v:group style="position:absolute;left:7488;top:4745;width:2;height:86" coordorigin="7488,4745" coordsize="2,86">
              <v:shape style="position:absolute;left:7488;top:4745;width:2;height:86" coordorigin="7488,4745" coordsize="0,86" path="m7488,4831l7488,4745e" filled="f" stroked="t" strokeweight=".36pt" strokecolor="#FF0000">
                <v:path arrowok="t"/>
              </v:shape>
            </v:group>
            <v:group style="position:absolute;left:7466;top:5062;width:22;height:22" coordorigin="7466,5062" coordsize="22,22">
              <v:shape style="position:absolute;left:7466;top:5062;width:22;height:22" coordorigin="7466,5062" coordsize="22,22" path="m7488,5083l7466,5062,7466,5062e" filled="f" stroked="t" strokeweight=".36pt" strokecolor="#0000FF">
                <v:path arrowok="t"/>
              </v:shape>
            </v:group>
            <v:group style="position:absolute;left:7466;top:5011;width:50;height:50" coordorigin="7466,5011" coordsize="50,50">
              <v:shape style="position:absolute;left:7466;top:5011;width:50;height:50" coordorigin="7466,5011" coordsize="50,50" path="m7466,5062l7517,5011,7517,5011e" filled="f" stroked="t" strokeweight=".36pt" strokecolor="#0000FF">
                <v:path arrowok="t"/>
              </v:shape>
            </v:group>
            <v:group style="position:absolute;left:7466;top:4961;width:50;height:50" coordorigin="7466,4961" coordsize="50,50">
              <v:shape style="position:absolute;left:7466;top:4961;width:50;height:50" coordorigin="7466,4961" coordsize="50,50" path="m7517,5011l7466,4961,7466,4961e" filled="f" stroked="t" strokeweight=".36pt" strokecolor="#0000FF">
                <v:path arrowok="t"/>
              </v:shape>
            </v:group>
            <v:group style="position:absolute;left:7466;top:4910;width:50;height:50" coordorigin="7466,4910" coordsize="50,50">
              <v:shape style="position:absolute;left:7466;top:4910;width:50;height:50" coordorigin="7466,4910" coordsize="50,50" path="m7466,4961l7517,4910,7517,4910e" filled="f" stroked="t" strokeweight=".36pt" strokecolor="#0000FF">
                <v:path arrowok="t"/>
              </v:shape>
            </v:group>
            <v:group style="position:absolute;left:7466;top:4860;width:50;height:50" coordorigin="7466,4860" coordsize="50,50">
              <v:shape style="position:absolute;left:7466;top:4860;width:50;height:50" coordorigin="7466,4860" coordsize="50,50" path="m7517,4910l7466,4860,7466,4860e" filled="f" stroked="t" strokeweight=".36pt" strokecolor="#0000FF">
                <v:path arrowok="t"/>
              </v:shape>
            </v:group>
            <v:group style="position:absolute;left:7466;top:4831;width:22;height:29" coordorigin="7466,4831" coordsize="22,29">
              <v:shape style="position:absolute;left:7466;top:4831;width:22;height:29" coordorigin="7466,4831" coordsize="22,29" path="m7466,4860l7488,4831,7488,4831e" filled="f" stroked="t" strokeweight=".36pt" strokecolor="#0000FF">
                <v:path arrowok="t"/>
              </v:shape>
            </v:group>
            <v:group style="position:absolute;left:8194;top:5335;width:173;height:2" coordorigin="8194,5335" coordsize="173,2">
              <v:shape style="position:absolute;left:8194;top:5335;width:173;height:2" coordorigin="8194,5335" coordsize="173,0" path="m8194,5335l8366,5335,8366,5335e" filled="f" stroked="t" strokeweight=".36pt" strokecolor="#FF0000">
                <v:path arrowok="t"/>
              </v:shape>
            </v:group>
            <v:group style="position:absolute;left:8222;top:5364;width:122;height:2" coordorigin="8222,5364" coordsize="122,2">
              <v:shape style="position:absolute;left:8222;top:5364;width:122;height:2" coordorigin="8222,5364" coordsize="122,0" path="m8222,5364l8345,5364,8345,5364e" filled="f" stroked="t" strokeweight=".36pt" strokecolor="#FF0000">
                <v:path arrowok="t"/>
              </v:shape>
            </v:group>
            <v:group style="position:absolute;left:8244;top:5393;width:72;height:2" coordorigin="8244,5393" coordsize="72,2">
              <v:shape style="position:absolute;left:8244;top:5393;width:72;height:2" coordorigin="8244,5393" coordsize="72,0" path="m8316,5393l8244,5393,8244,5393e" filled="f" stroked="t" strokeweight=".36pt" strokecolor="#FF0000">
                <v:path arrowok="t"/>
              </v:shape>
            </v:group>
            <v:group style="position:absolute;left:8273;top:5414;width:14;height:2" coordorigin="8273,5414" coordsize="14,2">
              <v:shape style="position:absolute;left:8273;top:5414;width:14;height:2" coordorigin="8273,5414" coordsize="14,0" path="m8273,5414l8287,5414,8287,5414e" filled="f" stroked="t" strokeweight=".36pt" strokecolor="#FF0000">
                <v:path arrowok="t"/>
              </v:shape>
            </v:group>
            <v:group style="position:absolute;left:7229;top:5083;width:2;height:86" coordorigin="7229,5083" coordsize="2,86">
              <v:shape style="position:absolute;left:7229;top:5083;width:2;height:86" coordorigin="7229,5083" coordsize="0,86" path="m7229,5083l7229,5170e" filled="f" stroked="t" strokeweight=".36pt" strokecolor="#FF0000">
                <v:path arrowok="t"/>
              </v:shape>
            </v:group>
            <v:group style="position:absolute;left:7229;top:4745;width:2;height:86" coordorigin="7229,4745" coordsize="2,86">
              <v:shape style="position:absolute;left:7229;top:4745;width:2;height:86" coordorigin="7229,4745" coordsize="0,86" path="m7229,4831l7229,4745e" filled="f" stroked="t" strokeweight=".36pt" strokecolor="#FF0000">
                <v:path arrowok="t"/>
              </v:shape>
            </v:group>
            <v:group style="position:absolute;left:7200;top:5062;width:29;height:22" coordorigin="7200,5062" coordsize="29,22">
              <v:shape style="position:absolute;left:7200;top:5062;width:29;height:22" coordorigin="7200,5062" coordsize="29,22" path="m7229,5083l7200,5062,7200,5062e" filled="f" stroked="t" strokeweight=".36pt" strokecolor="#0000FF">
                <v:path arrowok="t"/>
              </v:shape>
            </v:group>
            <v:group style="position:absolute;left:7200;top:5011;width:50;height:50" coordorigin="7200,5011" coordsize="50,50">
              <v:shape style="position:absolute;left:7200;top:5011;width:50;height:50" coordorigin="7200,5011" coordsize="50,50" path="m7200,5062l7250,5011,7250,5011e" filled="f" stroked="t" strokeweight=".36pt" strokecolor="#0000FF">
                <v:path arrowok="t"/>
              </v:shape>
            </v:group>
            <v:group style="position:absolute;left:7200;top:4961;width:50;height:50" coordorigin="7200,4961" coordsize="50,50">
              <v:shape style="position:absolute;left:7200;top:4961;width:50;height:50" coordorigin="7200,4961" coordsize="50,50" path="m7250,5011l7200,4961,7200,4961e" filled="f" stroked="t" strokeweight=".36pt" strokecolor="#0000FF">
                <v:path arrowok="t"/>
              </v:shape>
            </v:group>
            <v:group style="position:absolute;left:7200;top:4910;width:50;height:50" coordorigin="7200,4910" coordsize="50,50">
              <v:shape style="position:absolute;left:7200;top:4910;width:50;height:50" coordorigin="7200,4910" coordsize="50,50" path="m7200,4961l7250,4910,7250,4910e" filled="f" stroked="t" strokeweight=".36pt" strokecolor="#0000FF">
                <v:path arrowok="t"/>
              </v:shape>
            </v:group>
            <v:group style="position:absolute;left:7200;top:4860;width:50;height:50" coordorigin="7200,4860" coordsize="50,50">
              <v:shape style="position:absolute;left:7200;top:4860;width:50;height:50" coordorigin="7200,4860" coordsize="50,50" path="m7250,4910l7200,4860,7200,4860e" filled="f" stroked="t" strokeweight=".36pt" strokecolor="#0000FF">
                <v:path arrowok="t"/>
              </v:shape>
            </v:group>
            <v:group style="position:absolute;left:7200;top:4831;width:29;height:29" coordorigin="7200,4831" coordsize="29,29">
              <v:shape style="position:absolute;left:7200;top:4831;width:29;height:29" coordorigin="7200,4831" coordsize="29,29" path="m7200,4860l7229,4831,7229,4831e" filled="f" stroked="t" strokeweight=".36pt" strokecolor="#0000FF">
                <v:path arrowok="t"/>
              </v:shape>
            </v:group>
            <v:group style="position:absolute;left:8280;top:5170;width:2;height:166" coordorigin="8280,5170" coordsize="2,166">
              <v:shape style="position:absolute;left:8280;top:5170;width:2;height:166" coordorigin="8280,5170" coordsize="0,166" path="m8280,5335l8280,5170,8280,5170e" filled="f" stroked="t" strokeweight=".36pt" strokecolor="#800040">
                <v:path arrowok="t"/>
              </v:shape>
            </v:group>
            <v:group style="position:absolute;left:7927;top:5335;width:180;height:2" coordorigin="7927,5335" coordsize="180,2">
              <v:shape style="position:absolute;left:7927;top:5335;width:180;height:2" coordorigin="7927,5335" coordsize="180,0" path="m7927,5335l8107,5335,8107,5335e" filled="f" stroked="t" strokeweight=".36pt" strokecolor="#FF0000">
                <v:path arrowok="t"/>
              </v:shape>
            </v:group>
            <v:group style="position:absolute;left:7956;top:5364;width:122;height:2" coordorigin="7956,5364" coordsize="122,2">
              <v:shape style="position:absolute;left:7956;top:5364;width:122;height:2" coordorigin="7956,5364" coordsize="122,0" path="m7956,5364l8078,5364,8078,5364e" filled="f" stroked="t" strokeweight=".36pt" strokecolor="#FF0000">
                <v:path arrowok="t"/>
              </v:shape>
            </v:group>
            <v:group style="position:absolute;left:7985;top:5393;width:65;height:2" coordorigin="7985,5393" coordsize="65,2">
              <v:shape style="position:absolute;left:7985;top:5393;width:65;height:2" coordorigin="7985,5393" coordsize="65,0" path="m8050,5393l7985,5393,7985,5393e" filled="f" stroked="t" strokeweight=".36pt" strokecolor="#FF0000">
                <v:path arrowok="t"/>
              </v:shape>
            </v:group>
            <v:group style="position:absolute;left:8006;top:5414;width:22;height:2" coordorigin="8006,5414" coordsize="22,2">
              <v:shape style="position:absolute;left:8006;top:5414;width:22;height:2" coordorigin="8006,5414" coordsize="22,0" path="m8006,5414l8028,5414,8028,5414e" filled="f" stroked="t" strokeweight=".36pt" strokecolor="#FF0000">
                <v:path arrowok="t"/>
              </v:shape>
            </v:group>
            <v:group style="position:absolute;left:8014;top:5170;width:2;height:166" coordorigin="8014,5170" coordsize="2,166">
              <v:shape style="position:absolute;left:8014;top:5170;width:2;height:166" coordorigin="8014,5170" coordsize="0,166" path="m8014,5335l8014,5170,8014,5170e" filled="f" stroked="t" strokeweight=".36pt" strokecolor="#800040">
                <v:path arrowok="t"/>
              </v:shape>
            </v:group>
            <v:group style="position:absolute;left:8280;top:5083;width:2;height:86" coordorigin="8280,5083" coordsize="2,86">
              <v:shape style="position:absolute;left:8280;top:5083;width:2;height:86" coordorigin="8280,5083" coordsize="0,86" path="m8280,5083l8280,5170e" filled="f" stroked="t" strokeweight=".36pt" strokecolor="#FF0000">
                <v:path arrowok="t"/>
              </v:shape>
            </v:group>
            <v:group style="position:absolute;left:8280;top:4745;width:2;height:86" coordorigin="8280,4745" coordsize="2,86">
              <v:shape style="position:absolute;left:8280;top:4745;width:2;height:86" coordorigin="8280,4745" coordsize="0,86" path="m8280,4831l8280,4745e" filled="f" stroked="t" strokeweight=".36pt" strokecolor="#FF0000">
                <v:path arrowok="t"/>
              </v:shape>
            </v:group>
            <v:group style="position:absolute;left:8251;top:5062;width:29;height:22" coordorigin="8251,5062" coordsize="29,22">
              <v:shape style="position:absolute;left:8251;top:5062;width:29;height:22" coordorigin="8251,5062" coordsize="29,22" path="m8280,5083l8251,5062,8251,5062e" filled="f" stroked="t" strokeweight=".36pt" strokecolor="#0000FF">
                <v:path arrowok="t"/>
              </v:shape>
            </v:group>
            <v:group style="position:absolute;left:8251;top:5011;width:58;height:50" coordorigin="8251,5011" coordsize="58,50">
              <v:shape style="position:absolute;left:8251;top:5011;width:58;height:50" coordorigin="8251,5011" coordsize="58,50" path="m8251,5062l8309,5011,8309,5011e" filled="f" stroked="t" strokeweight=".36pt" strokecolor="#0000FF">
                <v:path arrowok="t"/>
              </v:shape>
            </v:group>
            <v:group style="position:absolute;left:8251;top:4961;width:58;height:50" coordorigin="8251,4961" coordsize="58,50">
              <v:shape style="position:absolute;left:8251;top:4961;width:58;height:50" coordorigin="8251,4961" coordsize="58,50" path="m8309,5011l8251,4961,8251,4961e" filled="f" stroked="t" strokeweight=".36pt" strokecolor="#0000FF">
                <v:path arrowok="t"/>
              </v:shape>
            </v:group>
            <v:group style="position:absolute;left:8251;top:4910;width:58;height:50" coordorigin="8251,4910" coordsize="58,50">
              <v:shape style="position:absolute;left:8251;top:4910;width:58;height:50" coordorigin="8251,4910" coordsize="58,50" path="m8251,4961l8309,4910,8309,4910e" filled="f" stroked="t" strokeweight=".36pt" strokecolor="#0000FF">
                <v:path arrowok="t"/>
              </v:shape>
            </v:group>
            <v:group style="position:absolute;left:8251;top:4860;width:58;height:50" coordorigin="8251,4860" coordsize="58,50">
              <v:shape style="position:absolute;left:8251;top:4860;width:58;height:50" coordorigin="8251,4860" coordsize="58,50" path="m8309,4910l8251,4860,8251,4860e" filled="f" stroked="t" strokeweight=".36pt" strokecolor="#0000FF">
                <v:path arrowok="t"/>
              </v:shape>
            </v:group>
            <v:group style="position:absolute;left:8251;top:4831;width:29;height:29" coordorigin="8251,4831" coordsize="29,29">
              <v:shape style="position:absolute;left:8251;top:4831;width:29;height:29" coordorigin="8251,4831" coordsize="29,29" path="m8251,4860l8280,4831,8280,4831e" filled="f" stroked="t" strokeweight=".36pt" strokecolor="#0000FF">
                <v:path arrowok="t"/>
              </v:shape>
            </v:group>
            <v:group style="position:absolute;left:7488;top:5170;width:2;height:166" coordorigin="7488,5170" coordsize="2,166">
              <v:shape style="position:absolute;left:7488;top:5170;width:2;height:166" coordorigin="7488,5170" coordsize="0,166" path="m7488,5335l7488,5170,7488,5170e" filled="f" stroked="t" strokeweight=".36pt" strokecolor="#800040">
                <v:path arrowok="t"/>
              </v:shape>
            </v:group>
            <v:group style="position:absolute;left:7754;top:5170;width:2;height:166" coordorigin="7754,5170" coordsize="2,166">
              <v:shape style="position:absolute;left:7754;top:5170;width:2;height:166" coordorigin="7754,5170" coordsize="0,166" path="m7754,5335l7754,5170,7754,5170e" filled="f" stroked="t" strokeweight=".36pt" strokecolor="#800040">
                <v:path arrowok="t"/>
              </v:shape>
            </v:group>
            <v:group style="position:absolute;left:7668;top:9814;width:2;height:173" coordorigin="7668,9814" coordsize="2,173">
              <v:shape style="position:absolute;left:7668;top:9814;width:2;height:173" coordorigin="7668,9814" coordsize="0,173" path="m7668,9986l7668,9814,7668,9814e" filled="f" stroked="t" strokeweight=".36pt" strokecolor="#800040">
                <v:path arrowok="t"/>
              </v:shape>
            </v:group>
            <v:group style="position:absolute;left:7402;top:5335;width:173;height:2" coordorigin="7402,5335" coordsize="173,2">
              <v:shape style="position:absolute;left:7402;top:5335;width:173;height:2" coordorigin="7402,5335" coordsize="173,0" path="m7402,5335l7574,5335,7574,5335e" filled="f" stroked="t" strokeweight=".36pt" strokecolor="#FF0000">
                <v:path arrowok="t"/>
              </v:shape>
            </v:group>
            <v:group style="position:absolute;left:7430;top:5364;width:122;height:2" coordorigin="7430,5364" coordsize="122,2">
              <v:shape style="position:absolute;left:7430;top:5364;width:122;height:2" coordorigin="7430,5364" coordsize="122,0" path="m7430,5364l7553,5364,7553,5364e" filled="f" stroked="t" strokeweight=".36pt" strokecolor="#FF0000">
                <v:path arrowok="t"/>
              </v:shape>
            </v:group>
            <v:group style="position:absolute;left:7452;top:5393;width:72;height:2" coordorigin="7452,5393" coordsize="72,2">
              <v:shape style="position:absolute;left:7452;top:5393;width:72;height:2" coordorigin="7452,5393" coordsize="72,0" path="m7524,5393l7452,5393,7452,5393e" filled="f" stroked="t" strokeweight=".36pt" strokecolor="#FF0000">
                <v:path arrowok="t"/>
              </v:shape>
            </v:group>
            <v:group style="position:absolute;left:7481;top:5414;width:14;height:2" coordorigin="7481,5414" coordsize="14,2">
              <v:shape style="position:absolute;left:7481;top:5414;width:14;height:2" coordorigin="7481,5414" coordsize="14,0" path="m7481,5414l7495,5414,7495,5414e" filled="f" stroked="t" strokeweight=".36pt" strokecolor="#FF0000">
                <v:path arrowok="t"/>
              </v:shape>
            </v:group>
            <v:group style="position:absolute;left:7668;top:5335;width:173;height:2" coordorigin="7668,5335" coordsize="173,2">
              <v:shape style="position:absolute;left:7668;top:5335;width:173;height:2" coordorigin="7668,5335" coordsize="173,0" path="m7668,5335l7841,5335,7841,5335e" filled="f" stroked="t" strokeweight=".36pt" strokecolor="#FF0000">
                <v:path arrowok="t"/>
              </v:shape>
            </v:group>
            <v:group style="position:absolute;left:7690;top:5364;width:122;height:2" coordorigin="7690,5364" coordsize="122,2">
              <v:shape style="position:absolute;left:7690;top:5364;width:122;height:2" coordorigin="7690,5364" coordsize="122,0" path="m7690,5364l7812,5364,7812,5364e" filled="f" stroked="t" strokeweight=".36pt" strokecolor="#FF0000">
                <v:path arrowok="t"/>
              </v:shape>
            </v:group>
            <v:group style="position:absolute;left:7718;top:5393;width:72;height:2" coordorigin="7718,5393" coordsize="72,2">
              <v:shape style="position:absolute;left:7718;top:5393;width:72;height:2" coordorigin="7718,5393" coordsize="72,0" path="m7790,5393l7718,5393,7718,5393e" filled="f" stroked="t" strokeweight=".36pt" strokecolor="#FF0000">
                <v:path arrowok="t"/>
              </v:shape>
            </v:group>
            <v:group style="position:absolute;left:7747;top:5414;width:14;height:2" coordorigin="7747,5414" coordsize="14,2">
              <v:shape style="position:absolute;left:7747;top:5414;width:14;height:2" coordorigin="7747,5414" coordsize="14,0" path="m7747,5414l7762,5414,7762,5414e" filled="f" stroked="t" strokeweight=".36pt" strokecolor="#FF0000">
                <v:path arrowok="t"/>
              </v:shape>
            </v:group>
            <v:group style="position:absolute;left:7229;top:5170;width:2;height:166" coordorigin="7229,5170" coordsize="2,166">
              <v:shape style="position:absolute;left:7229;top:5170;width:2;height:166" coordorigin="7229,5170" coordsize="0,166" path="m7229,5335l7229,5170,7229,5170e" filled="f" stroked="t" strokeweight=".36pt" strokecolor="#800040">
                <v:path arrowok="t"/>
              </v:shape>
            </v:group>
            <v:group style="position:absolute;left:4766;top:9814;width:439;height:2" coordorigin="4766,9814" coordsize="439,2">
              <v:shape style="position:absolute;left:4766;top:9814;width:439;height:2" coordorigin="4766,9814" coordsize="439,0" path="m5206,9814l4766,9814,4766,9814e" filled="f" stroked="t" strokeweight=".36pt" strokecolor="#800040">
                <v:path arrowok="t"/>
              </v:shape>
            </v:group>
            <v:group style="position:absolute;left:4853;top:5170;width:2;height:86" coordorigin="4853,5170" coordsize="2,86">
              <v:shape style="position:absolute;left:4853;top:5170;width:2;height:86" coordorigin="4853,5170" coordsize="0,86" path="m4853,5170l4853,5256e" filled="f" stroked="t" strokeweight=".36pt" strokecolor="#FF0000">
                <v:path arrowok="t"/>
              </v:shape>
            </v:group>
            <v:group style="position:absolute;left:4853;top:4831;width:2;height:86" coordorigin="4853,4831" coordsize="2,86">
              <v:shape style="position:absolute;left:4853;top:4831;width:2;height:86" coordorigin="4853,4831" coordsize="0,86" path="m4853,4918l4853,4831e" filled="f" stroked="t" strokeweight=".36pt" strokecolor="#FF0000">
                <v:path arrowok="t"/>
              </v:shape>
            </v:group>
            <v:group style="position:absolute;left:4824;top:5148;width:29;height:22" coordorigin="4824,5148" coordsize="29,22">
              <v:shape style="position:absolute;left:4824;top:5148;width:29;height:22" coordorigin="4824,5148" coordsize="29,22" path="m4853,5170l4824,5148,4824,5148e" filled="f" stroked="t" strokeweight=".36pt" strokecolor="#0000FF">
                <v:path arrowok="t"/>
              </v:shape>
            </v:group>
            <v:group style="position:absolute;left:4824;top:5090;width:58;height:58" coordorigin="4824,5090" coordsize="58,58">
              <v:shape style="position:absolute;left:4824;top:5090;width:58;height:58" coordorigin="4824,5090" coordsize="58,58" path="m4824,5148l4882,5090,4882,5090e" filled="f" stroked="t" strokeweight=".36pt" strokecolor="#0000FF">
                <v:path arrowok="t"/>
              </v:shape>
            </v:group>
            <v:group style="position:absolute;left:4824;top:5040;width:58;height:50" coordorigin="4824,5040" coordsize="58,50">
              <v:shape style="position:absolute;left:4824;top:5040;width:58;height:50" coordorigin="4824,5040" coordsize="58,50" path="m4882,5090l4824,5040,4824,5040e" filled="f" stroked="t" strokeweight=".36pt" strokecolor="#0000FF">
                <v:path arrowok="t"/>
              </v:shape>
            </v:group>
            <v:group style="position:absolute;left:4824;top:4990;width:58;height:50" coordorigin="4824,4990" coordsize="58,50">
              <v:shape style="position:absolute;left:4824;top:4990;width:58;height:50" coordorigin="4824,4990" coordsize="58,50" path="m4824,5040l4882,4990,4882,4990e" filled="f" stroked="t" strokeweight=".36pt" strokecolor="#0000FF">
                <v:path arrowok="t"/>
              </v:shape>
            </v:group>
            <v:group style="position:absolute;left:4824;top:4939;width:58;height:50" coordorigin="4824,4939" coordsize="58,50">
              <v:shape style="position:absolute;left:4824;top:4939;width:58;height:50" coordorigin="4824,4939" coordsize="58,50" path="m4882,4990l4824,4939,4824,4939e" filled="f" stroked="t" strokeweight=".36pt" strokecolor="#0000FF">
                <v:path arrowok="t"/>
              </v:shape>
            </v:group>
            <v:group style="position:absolute;left:4824;top:4918;width:29;height:22" coordorigin="4824,4918" coordsize="29,22">
              <v:shape style="position:absolute;left:4824;top:4918;width:29;height:22" coordorigin="4824,4918" coordsize="29,22" path="m4824,4939l4853,4918,4853,4918e" filled="f" stroked="t" strokeweight=".36pt" strokecolor="#0000FF">
                <v:path arrowok="t"/>
              </v:shape>
            </v:group>
            <v:group style="position:absolute;left:7135;top:5335;width:180;height:2" coordorigin="7135,5335" coordsize="180,2">
              <v:shape style="position:absolute;left:7135;top:5335;width:180;height:2" coordorigin="7135,5335" coordsize="180,0" path="m7135,5335l7315,5335,7315,5335e" filled="f" stroked="t" strokeweight=".36pt" strokecolor="#FF0000">
                <v:path arrowok="t"/>
              </v:shape>
            </v:group>
            <v:group style="position:absolute;left:7164;top:5364;width:122;height:2" coordorigin="7164,5364" coordsize="122,2">
              <v:shape style="position:absolute;left:7164;top:5364;width:122;height:2" coordorigin="7164,5364" coordsize="122,0" path="m7164,5364l7286,5364,7286,5364e" filled="f" stroked="t" strokeweight=".36pt" strokecolor="#FF0000">
                <v:path arrowok="t"/>
              </v:shape>
            </v:group>
            <v:group style="position:absolute;left:7193;top:5393;width:65;height:2" coordorigin="7193,5393" coordsize="65,2">
              <v:shape style="position:absolute;left:7193;top:5393;width:65;height:2" coordorigin="7193,5393" coordsize="65,0" path="m7258,5393l7193,5393,7193,5393e" filled="f" stroked="t" strokeweight=".36pt" strokecolor="#FF0000">
                <v:path arrowok="t"/>
              </v:shape>
            </v:group>
            <v:group style="position:absolute;left:7214;top:5414;width:22;height:2" coordorigin="7214,5414" coordsize="22,2">
              <v:shape style="position:absolute;left:7214;top:5414;width:22;height:2" coordorigin="7214,5414" coordsize="22,0" path="m7214,5414l7236,5414,7236,5414e" filled="f" stroked="t" strokeweight=".36pt" strokecolor="#FF0000">
                <v:path arrowok="t"/>
              </v:shape>
            </v:group>
            <v:group style="position:absolute;left:13997;top:5004;width:792;height:2" coordorigin="13997,5004" coordsize="792,2">
              <v:shape style="position:absolute;left:13997;top:5004;width:792;height:2" coordorigin="13997,5004" coordsize="792,0" path="m14789,5004l13997,5004,13997,5004e" filled="f" stroked="t" strokeweight=".36pt" strokecolor="#800040">
                <v:path arrowok="t"/>
              </v:shape>
            </v:group>
            <v:group style="position:absolute;left:11009;top:3312;width:3686;height:2" coordorigin="11009,3312" coordsize="3686,2">
              <v:shape style="position:absolute;left:11009;top:3312;width:3686;height:2" coordorigin="11009,3312" coordsize="3686,0" path="m11009,3312l14695,3312e" filled="f" stroked="t" strokeweight=".36pt" strokecolor="#800040">
                <v:path arrowok="t"/>
              </v:shape>
            </v:group>
            <v:group style="position:absolute;left:7668;top:10994;width:2;height:173" coordorigin="7668,10994" coordsize="2,173">
              <v:shape style="position:absolute;left:7668;top:10994;width:2;height:173" coordorigin="7668,10994" coordsize="0,173" path="m7668,11167l7668,10994,7668,10994e" filled="f" stroked="t" strokeweight=".36pt" strokecolor="#800040">
                <v:path arrowok="t"/>
              </v:shape>
            </v:group>
            <v:group style="position:absolute;left:7646;top:10980;width:29;height:29" coordorigin="7646,10980" coordsize="29,29">
              <v:shape style="position:absolute;left:7646;top:10980;width:29;height:29" coordorigin="7646,10980" coordsize="29,29" path="m7668,11009l7654,11009,7646,11002,7646,10987,7654,10980,7668,10980,7675,10987,7675,11002,7668,11009xe" filled="t" fillcolor="#FF00FF" stroked="f">
                <v:path arrowok="t"/>
                <v:fill type="solid"/>
              </v:shape>
            </v:group>
            <v:group style="position:absolute;left:7646;top:10980;width:29;height:29" coordorigin="7646,10980" coordsize="29,29">
              <v:shape style="position:absolute;left:7646;top:10980;width:29;height:29" coordorigin="7646,10980" coordsize="29,29" path="m7646,10994l7646,10987,7654,10980,7661,10980,7668,10980,7675,10987,7675,10994,7675,11002,7668,11009,7661,11009,7654,11009,7646,11002,7646,10994e" filled="f" stroked="t" strokeweight=".36pt" strokecolor="#FF00FF">
                <v:path arrowok="t"/>
              </v:shape>
            </v:group>
            <v:group style="position:absolute;left:4766;top:9396;width:2;height:418" coordorigin="4766,9396" coordsize="2,418">
              <v:shape style="position:absolute;left:4766;top:9396;width:2;height:418" coordorigin="4766,9396" coordsize="0,418" path="m4766,9814l4766,9396e" filled="f" stroked="t" strokeweight=".36pt" strokecolor="#800040">
                <v:path arrowok="t"/>
              </v:shape>
            </v:group>
            <v:group style="position:absolute;left:9778;top:5083;width:1490;height:2" coordorigin="9778,5083" coordsize="1490,2">
              <v:shape style="position:absolute;left:9778;top:5083;width:1490;height:2" coordorigin="9778,5083" coordsize="1490,0" path="m9778,5083l11268,5083e" filled="f" stroked="t" strokeweight=".36pt" strokecolor="#800040">
                <v:path arrowok="t"/>
              </v:shape>
            </v:group>
            <v:group style="position:absolute;left:10901;top:5069;width:29;height:22" coordorigin="10901,5069" coordsize="29,22">
              <v:shape style="position:absolute;left:10901;top:5069;width:29;height:22" coordorigin="10901,5069" coordsize="29,22" path="m10922,5090l10908,5090,10901,5076,10908,5069,10922,5069,10930,5076,10922,5090xe" filled="t" fillcolor="#FF00FF" stroked="f">
                <v:path arrowok="t"/>
                <v:fill type="solid"/>
              </v:shape>
            </v:group>
            <v:group style="position:absolute;left:10901;top:5069;width:29;height:22" coordorigin="10901,5069" coordsize="29,22">
              <v:shape style="position:absolute;left:10901;top:5069;width:29;height:22" coordorigin="10901,5069" coordsize="29,22" path="m10901,5076l10908,5069,10915,5069,10922,5069,10930,5076,10922,5090,10915,5090,10908,5090,10901,5076e" filled="f" stroked="t" strokeweight=".36pt" strokecolor="#FF00FF">
                <v:path arrowok="t"/>
              </v:shape>
            </v:group>
            <v:group style="position:absolute;left:13997;top:5083;width:792;height:2" coordorigin="13997,5083" coordsize="792,2">
              <v:shape style="position:absolute;left:13997;top:5083;width:792;height:2" coordorigin="13997,5083" coordsize="792,0" path="m14789,5083l13997,5083,13997,5083e" filled="f" stroked="t" strokeweight=".36pt" strokecolor="#800040">
                <v:path arrowok="t"/>
              </v:shape>
            </v:group>
            <v:group style="position:absolute;left:11074;top:3125;width:29;height:29" coordorigin="11074,3125" coordsize="29,29">
              <v:shape style="position:absolute;left:11074;top:3125;width:29;height:29" coordorigin="11074,3125" coordsize="29,29" path="m11095,3154l11081,3154,11074,3146,11074,3132,11081,3125,11095,3125,11102,3132,11102,3146,11095,3154xe" filled="t" fillcolor="#FF00FF" stroked="f">
                <v:path arrowok="t"/>
                <v:fill type="solid"/>
              </v:shape>
            </v:group>
            <v:group style="position:absolute;left:11074;top:3125;width:29;height:29" coordorigin="11074,3125" coordsize="29,29">
              <v:shape style="position:absolute;left:11074;top:3125;width:29;height:29" coordorigin="11074,3125" coordsize="29,29" path="m11074,3139l11074,3132,11081,3125,11088,3125,11095,3125,11102,3132,11102,3139,11102,3146,11095,3154,11088,3154,11081,3154,11074,3146,11074,3139e" filled="f" stroked="t" strokeweight=".36pt" strokecolor="#FF00FF">
                <v:path arrowok="t"/>
              </v:shape>
            </v:group>
            <v:group style="position:absolute;left:6962;top:10490;width:1051;height:2" coordorigin="6962,10490" coordsize="1051,2">
              <v:shape style="position:absolute;left:6962;top:10490;width:1051;height:2" coordorigin="6962,10490" coordsize="1051,0" path="m6962,10490l8014,10490e" filled="f" stroked="t" strokeweight=".36pt" strokecolor="#800040">
                <v:path arrowok="t"/>
              </v:shape>
            </v:group>
            <v:group style="position:absolute;left:7646;top:10476;width:29;height:22" coordorigin="7646,10476" coordsize="29,22">
              <v:shape style="position:absolute;left:7646;top:10476;width:29;height:22" coordorigin="7646,10476" coordsize="29,22" path="m7668,10498l7654,10498,7646,10483,7654,10476,7668,10476,7675,10483,7668,10498xe" filled="t" fillcolor="#FF00FF" stroked="f">
                <v:path arrowok="t"/>
                <v:fill type="solid"/>
              </v:shape>
            </v:group>
            <v:group style="position:absolute;left:7646;top:10476;width:29;height:22" coordorigin="7646,10476" coordsize="29,22">
              <v:shape style="position:absolute;left:7646;top:10476;width:29;height:22" coordorigin="7646,10476" coordsize="29,22" path="m7646,10483l7654,10476,7661,10476,7668,10476,7675,10483,7668,10498,7661,10498,7654,10498,7646,10483e" filled="f" stroked="t" strokeweight=".36pt" strokecolor="#FF00FF">
                <v:path arrowok="t"/>
              </v:shape>
            </v:group>
            <v:group style="position:absolute;left:6437;top:10915;width:2;height:252" coordorigin="6437,10915" coordsize="2,252">
              <v:shape style="position:absolute;left:6437;top:10915;width:2;height:252" coordorigin="6437,10915" coordsize="0,252" path="m6437,11167l6437,10915,6437,10915e" filled="f" stroked="t" strokeweight=".36pt" strokecolor="#800040">
                <v:path arrowok="t"/>
              </v:shape>
            </v:group>
            <v:group style="position:absolute;left:3888;top:5004;width:2;height:79" coordorigin="3888,5004" coordsize="2,79">
              <v:shape style="position:absolute;left:3888;top:5004;width:2;height:79" coordorigin="3888,5004" coordsize="0,79" path="m3888,5004l3888,5083e" filled="f" stroked="t" strokeweight=".36pt" strokecolor="#FF0000">
                <v:path arrowok="t"/>
              </v:shape>
            </v:group>
            <v:group style="position:absolute;left:3888;top:4831;width:2;height:86" coordorigin="3888,4831" coordsize="2,86">
              <v:shape style="position:absolute;left:3888;top:4831;width:2;height:86" coordorigin="3888,4831" coordsize="0,86" path="m3888,4918l3888,4831e" filled="f" stroked="t" strokeweight=".36pt" strokecolor="#FF0000">
                <v:path arrowok="t"/>
              </v:shape>
            </v:group>
            <v:group style="position:absolute;left:3838;top:4975;width:94;height:2" coordorigin="3838,4975" coordsize="94,2">
              <v:shape style="position:absolute;left:3838;top:4975;width:94;height:2" coordorigin="3838,4975" coordsize="94,0" path="m3838,4975l3931,4975,3931,4975e" filled="f" stroked="t" strokeweight=".36pt" strokecolor="#0000FF">
                <v:path arrowok="t"/>
              </v:shape>
            </v:group>
            <v:group style="position:absolute;left:3838;top:4939;width:94;height:2" coordorigin="3838,4939" coordsize="94,2">
              <v:shape style="position:absolute;left:3838;top:4939;width:94;height:2" coordorigin="3838,4939" coordsize="94,0" path="m3838,4939l3931,4939,3931,4939e" filled="f" stroked="t" strokeweight=".36pt" strokecolor="#0000FF">
                <v:path arrowok="t"/>
              </v:shape>
            </v:group>
            <v:group style="position:absolute;left:3884;top:4928;width:7;height:2" coordorigin="3884,4928" coordsize="7,2">
              <v:shape style="position:absolute;left:3884;top:4928;width:7;height:2" coordorigin="3884,4928" coordsize="7,0" path="m3884,4928l3892,4928e" filled="f" stroked="t" strokeweight="1.08pt" strokecolor="#0000FF">
                <v:path arrowok="t"/>
              </v:shape>
            </v:group>
            <v:group style="position:absolute;left:3884;top:4990;width:7;height:2" coordorigin="3884,4990" coordsize="7,2">
              <v:shape style="position:absolute;left:3884;top:4990;width:7;height:2" coordorigin="3884,4990" coordsize="7,0" path="m3884,4990l3892,4990e" filled="f" stroked="t" strokeweight="1.44pt" strokecolor="#0000FF">
                <v:path arrowok="t"/>
              </v:shape>
            </v:group>
            <v:group style="position:absolute;left:12413;top:3816;width:2;height:173" coordorigin="12413,3816" coordsize="2,173">
              <v:shape style="position:absolute;left:12413;top:3816;width:2;height:173" coordorigin="12413,3816" coordsize="0,173" path="m12413,3989l12413,3816,12413,3816e" filled="f" stroked="t" strokeweight=".36pt" strokecolor="#800040">
                <v:path arrowok="t"/>
              </v:shape>
            </v:group>
            <v:group style="position:absolute;left:2916;top:9814;width:2;height:173" coordorigin="2916,9814" coordsize="2,173">
              <v:shape style="position:absolute;left:2916;top:9814;width:2;height:173" coordorigin="2916,9814" coordsize="0,173" path="m2916,9986l2916,9814,2916,9814e" filled="f" stroked="t" strokeweight=".36pt" strokecolor="#800040">
                <v:path arrowok="t"/>
              </v:shape>
            </v:group>
            <v:group style="position:absolute;left:6437;top:10490;width:2;height:166" coordorigin="6437,10490" coordsize="2,166">
              <v:shape style="position:absolute;left:6437;top:10490;width:2;height:166" coordorigin="6437,10490" coordsize="0,166" path="m6437,10656l6437,10490,6437,10490e" filled="f" stroked="t" strokeweight=".36pt" strokecolor="#800040">
                <v:path arrowok="t"/>
              </v:shape>
            </v:group>
            <v:group style="position:absolute;left:6415;top:10476;width:29;height:22" coordorigin="6415,10476" coordsize="29,22">
              <v:shape style="position:absolute;left:6415;top:10476;width:29;height:22" coordorigin="6415,10476" coordsize="29,22" path="m6437,10498l6422,10498,6415,10483,6422,10476,6437,10476,6444,10483,6437,10498xe" filled="t" fillcolor="#FF00FF" stroked="f">
                <v:path arrowok="t"/>
                <v:fill type="solid"/>
              </v:shape>
            </v:group>
            <v:group style="position:absolute;left:6415;top:10476;width:29;height:22" coordorigin="6415,10476" coordsize="29,22">
              <v:shape style="position:absolute;left:6415;top:10476;width:29;height:22" coordorigin="6415,10476" coordsize="29,22" path="m6415,10483l6422,10476,6430,10476,6437,10476,6444,10483,6437,10498,6430,10498,6422,10498,6415,10483e" filled="f" stroked="t" strokeweight=".36pt" strokecolor="#FF00FF">
                <v:path arrowok="t"/>
              </v:shape>
            </v:group>
            <v:group style="position:absolute;left:4586;top:5170;width:2;height:86" coordorigin="4586,5170" coordsize="2,86">
              <v:shape style="position:absolute;left:4586;top:5170;width:2;height:86" coordorigin="4586,5170" coordsize="0,86" path="m4586,5170l4586,5256e" filled="f" stroked="t" strokeweight=".36pt" strokecolor="#FF0000">
                <v:path arrowok="t"/>
              </v:shape>
            </v:group>
            <v:group style="position:absolute;left:4586;top:4831;width:2;height:86" coordorigin="4586,4831" coordsize="2,86">
              <v:shape style="position:absolute;left:4586;top:4831;width:2;height:86" coordorigin="4586,4831" coordsize="0,86" path="m4586,4918l4586,4831e" filled="f" stroked="t" strokeweight=".36pt" strokecolor="#FF0000">
                <v:path arrowok="t"/>
              </v:shape>
            </v:group>
            <v:group style="position:absolute;left:4565;top:5148;width:22;height:22" coordorigin="4565,5148" coordsize="22,22">
              <v:shape style="position:absolute;left:4565;top:5148;width:22;height:22" coordorigin="4565,5148" coordsize="22,22" path="m4586,5170l4565,5148,4565,5148e" filled="f" stroked="t" strokeweight=".36pt" strokecolor="#0000FF">
                <v:path arrowok="t"/>
              </v:shape>
            </v:group>
            <v:group style="position:absolute;left:4565;top:5090;width:50;height:58" coordorigin="4565,5090" coordsize="50,58">
              <v:shape style="position:absolute;left:4565;top:5090;width:50;height:58" coordorigin="4565,5090" coordsize="50,58" path="m4565,5148l4615,5090,4615,5090e" filled="f" stroked="t" strokeweight=".36pt" strokecolor="#0000FF">
                <v:path arrowok="t"/>
              </v:shape>
            </v:group>
            <v:group style="position:absolute;left:4565;top:5040;width:50;height:50" coordorigin="4565,5040" coordsize="50,50">
              <v:shape style="position:absolute;left:4565;top:5040;width:50;height:50" coordorigin="4565,5040" coordsize="50,50" path="m4615,5090l4565,5040,4565,5040e" filled="f" stroked="t" strokeweight=".36pt" strokecolor="#0000FF">
                <v:path arrowok="t"/>
              </v:shape>
            </v:group>
            <v:group style="position:absolute;left:4565;top:4990;width:50;height:50" coordorigin="4565,4990" coordsize="50,50">
              <v:shape style="position:absolute;left:4565;top:4990;width:50;height:50" coordorigin="4565,4990" coordsize="50,50" path="m4565,5040l4615,4990,4615,4990e" filled="f" stroked="t" strokeweight=".36pt" strokecolor="#0000FF">
                <v:path arrowok="t"/>
              </v:shape>
            </v:group>
            <v:group style="position:absolute;left:4565;top:4939;width:50;height:50" coordorigin="4565,4939" coordsize="50,50">
              <v:shape style="position:absolute;left:4565;top:4939;width:50;height:50" coordorigin="4565,4939" coordsize="50,50" path="m4615,4990l4565,4939,4565,4939e" filled="f" stroked="t" strokeweight=".36pt" strokecolor="#0000FF">
                <v:path arrowok="t"/>
              </v:shape>
            </v:group>
            <v:group style="position:absolute;left:4565;top:4918;width:22;height:22" coordorigin="4565,4918" coordsize="22,22">
              <v:shape style="position:absolute;left:4565;top:4918;width:22;height:22" coordorigin="4565,4918" coordsize="22,22" path="m4565,4939l4586,4918,4586,4918e" filled="f" stroked="t" strokeweight=".36pt" strokecolor="#0000FF">
                <v:path arrowok="t"/>
              </v:shape>
            </v:group>
            <v:group style="position:absolute;left:6437;top:10829;width:2;height:86" coordorigin="6437,10829" coordsize="2,86">
              <v:shape style="position:absolute;left:6437;top:10829;width:2;height:86" coordorigin="6437,10829" coordsize="0,86" path="m6437,10829l6437,10915e" filled="f" stroked="t" strokeweight=".36pt" strokecolor="#FF0000">
                <v:path arrowok="t"/>
              </v:shape>
            </v:group>
            <v:group style="position:absolute;left:6437;top:10656;width:2;height:86" coordorigin="6437,10656" coordsize="2,86">
              <v:shape style="position:absolute;left:6437;top:10656;width:2;height:86" coordorigin="6437,10656" coordsize="0,86" path="m6437,10742l6437,10656e" filled="f" stroked="t" strokeweight=".36pt" strokecolor="#FF0000">
                <v:path arrowok="t"/>
              </v:shape>
            </v:group>
            <v:group style="position:absolute;left:6394;top:10800;width:86;height:2" coordorigin="6394,10800" coordsize="86,2">
              <v:shape style="position:absolute;left:6394;top:10800;width:86;height:2" coordorigin="6394,10800" coordsize="86,0" path="m6394,10800l6480,10800,6480,10800e" filled="f" stroked="t" strokeweight=".36pt" strokecolor="#0000FF">
                <v:path arrowok="t"/>
              </v:shape>
            </v:group>
            <v:group style="position:absolute;left:6394;top:10771;width:86;height:2" coordorigin="6394,10771" coordsize="86,2">
              <v:shape style="position:absolute;left:6394;top:10771;width:86;height:2" coordorigin="6394,10771" coordsize="86,0" path="m6394,10771l6480,10771,6480,10771e" filled="f" stroked="t" strokeweight=".36pt" strokecolor="#0000FF">
                <v:path arrowok="t"/>
              </v:shape>
            </v:group>
            <v:group style="position:absolute;left:6433;top:10757;width:7;height:2" coordorigin="6433,10757" coordsize="7,2">
              <v:shape style="position:absolute;left:6433;top:10757;width:7;height:2" coordorigin="6433,10757" coordsize="7,0" path="m6433,10757l6440,10757e" filled="f" stroked="t" strokeweight="1.44pt" strokecolor="#0000FF">
                <v:path arrowok="t"/>
              </v:shape>
            </v:group>
            <v:group style="position:absolute;left:6433;top:10814;width:7;height:2" coordorigin="6433,10814" coordsize="7,2">
              <v:shape style="position:absolute;left:6433;top:10814;width:7;height:2" coordorigin="6433,10814" coordsize="7,0" path="m6433,10814l6440,10814e" filled="f" stroked="t" strokeweight="1.44pt" strokecolor="#0000FF">
                <v:path arrowok="t"/>
              </v:shape>
            </v:group>
            <v:group style="position:absolute;left:7574;top:11167;width:180;height:2" coordorigin="7574,11167" coordsize="180,2">
              <v:shape style="position:absolute;left:7574;top:11167;width:180;height:2" coordorigin="7574,11167" coordsize="180,0" path="m7574,11167l7754,11167,7754,11167e" filled="f" stroked="t" strokeweight=".36pt" strokecolor="#FF0000">
                <v:path arrowok="t"/>
              </v:shape>
            </v:group>
            <v:group style="position:absolute;left:7603;top:11189;width:122;height:2" coordorigin="7603,11189" coordsize="122,2">
              <v:shape style="position:absolute;left:7603;top:11189;width:122;height:2" coordorigin="7603,11189" coordsize="122,0" path="m7603,11189l7726,11189,7726,11189e" filled="f" stroked="t" strokeweight=".36pt" strokecolor="#FF0000">
                <v:path arrowok="t"/>
              </v:shape>
            </v:group>
            <v:group style="position:absolute;left:7632;top:11218;width:65;height:2" coordorigin="7632,11218" coordsize="65,2">
              <v:shape style="position:absolute;left:7632;top:11218;width:65;height:2" coordorigin="7632,11218" coordsize="65,0" path="m7697,11218l7632,11218,7632,11218e" filled="f" stroked="t" strokeweight=".36pt" strokecolor="#FF0000">
                <v:path arrowok="t"/>
              </v:shape>
            </v:group>
            <v:group style="position:absolute;left:7654;top:11239;width:22;height:2" coordorigin="7654,11239" coordsize="22,2">
              <v:shape style="position:absolute;left:7654;top:11239;width:22;height:2" coordorigin="7654,11239" coordsize="22,0" path="m7654,11239l7675,11239,7675,11239e" filled="f" stroked="t" strokeweight=".36pt" strokecolor="#FF0000">
                <v:path arrowok="t"/>
              </v:shape>
            </v:group>
            <v:group style="position:absolute;left:3888;top:4745;width:2;height:86" coordorigin="3888,4745" coordsize="2,86">
              <v:shape style="position:absolute;left:3888;top:4745;width:2;height:86" coordorigin="3888,4745" coordsize="0,86" path="m3888,4831l3888,4745,3888,4745e" filled="f" stroked="t" strokeweight=".36pt" strokecolor="#800040">
                <v:path arrowok="t"/>
              </v:shape>
            </v:group>
            <v:group style="position:absolute;left:3866;top:4730;width:29;height:29" coordorigin="3866,4730" coordsize="29,29">
              <v:shape style="position:absolute;left:3866;top:4730;width:29;height:29" coordorigin="3866,4730" coordsize="29,29" path="m3888,4759l3874,4759,3866,4752,3866,4738,3874,4730,3888,4730,3895,4738,3895,4752,3888,4759xe" filled="t" fillcolor="#FF00FF" stroked="f">
                <v:path arrowok="t"/>
                <v:fill type="solid"/>
              </v:shape>
            </v:group>
            <v:group style="position:absolute;left:3866;top:4730;width:29;height:29" coordorigin="3866,4730" coordsize="29,29">
              <v:shape style="position:absolute;left:3866;top:4730;width:29;height:29" coordorigin="3866,4730" coordsize="29,29" path="m3866,4745l3866,4738,3874,4730,3881,4730,3888,4730,3895,4738,3895,4745,3895,4752,3888,4759,3881,4759,3874,4759,3866,4752,3866,4745e" filled="f" stroked="t" strokeweight=".36pt" strokecolor="#FF00FF">
                <v:path arrowok="t"/>
              </v:shape>
            </v:group>
            <v:group style="position:absolute;left:2916;top:4493;width:2;height:86" coordorigin="2916,4493" coordsize="2,86">
              <v:shape style="position:absolute;left:2916;top:4493;width:2;height:86" coordorigin="2916,4493" coordsize="0,86" path="m2916,4493l2916,4579e" filled="f" stroked="t" strokeweight=".36pt" strokecolor="#FF0000">
                <v:path arrowok="t"/>
              </v:shape>
            </v:group>
            <v:group style="position:absolute;left:2912;top:4421;width:7;height:2" coordorigin="2912,4421" coordsize="7,2">
              <v:shape style="position:absolute;left:2912;top:4421;width:7;height:2" coordorigin="2912,4421" coordsize="7,0" path="m2912,4421l2920,4421e" filled="f" stroked="t" strokeweight="1.44pt" strokecolor="#0000FF">
                <v:path arrowok="t"/>
              </v:shape>
            </v:group>
            <v:group style="position:absolute;left:2912;top:4482;width:7;height:2" coordorigin="2912,4482" coordsize="7,2">
              <v:shape style="position:absolute;left:2912;top:4482;width:7;height:2" coordorigin="2912,4482" coordsize="7,0" path="m2912,4482l2920,4482e" filled="f" stroked="t" strokeweight="1.08pt" strokecolor="#0000FF">
                <v:path arrowok="t"/>
              </v:shape>
            </v:group>
            <v:group style="position:absolute;left:12326;top:3989;width:173;height:2" coordorigin="12326,3989" coordsize="173,2">
              <v:shape style="position:absolute;left:12326;top:3989;width:173;height:2" coordorigin="12326,3989" coordsize="173,0" path="m12326,3989l12499,3989,12499,3989e" filled="f" stroked="t" strokeweight=".36pt" strokecolor="#FF0000">
                <v:path arrowok="t"/>
              </v:shape>
            </v:group>
            <v:group style="position:absolute;left:12348;top:4010;width:122;height:2" coordorigin="12348,4010" coordsize="122,2">
              <v:shape style="position:absolute;left:12348;top:4010;width:122;height:2" coordorigin="12348,4010" coordsize="122,0" path="m12348,4010l12470,4010,12470,4010e" filled="f" stroked="t" strokeweight=".36pt" strokecolor="#FF0000">
                <v:path arrowok="t"/>
              </v:shape>
            </v:group>
            <v:group style="position:absolute;left:12377;top:4039;width:72;height:2" coordorigin="12377,4039" coordsize="72,2">
              <v:shape style="position:absolute;left:12377;top:4039;width:72;height:2" coordorigin="12377,4039" coordsize="72,0" path="m12449,4039l12377,4039,12377,4039e" filled="f" stroked="t" strokeweight=".36pt" strokecolor="#FF0000">
                <v:path arrowok="t"/>
              </v:shape>
            </v:group>
            <v:group style="position:absolute;left:12406;top:4061;width:14;height:2" coordorigin="12406,4061" coordsize="14,2">
              <v:shape style="position:absolute;left:12406;top:4061;width:14;height:2" coordorigin="12406,4061" coordsize="14,0" path="m12406,4061l12420,4061,12420,4061e" filled="f" stroked="t" strokeweight=".36pt" strokecolor="#FF0000">
                <v:path arrowok="t"/>
              </v:shape>
            </v:group>
            <v:group style="position:absolute;left:5364;top:4730;width:22;height:29" coordorigin="5364,4730" coordsize="22,29">
              <v:shape style="position:absolute;left:5364;top:4730;width:22;height:29" coordorigin="5364,4730" coordsize="22,29" path="m5371,4759l5364,4752,5364,4738,5371,4730,5386,4738,5386,4752,5371,4759xe" filled="t" fillcolor="#FF00FF" stroked="f">
                <v:path arrowok="t"/>
                <v:fill type="solid"/>
              </v:shape>
            </v:group>
            <v:group style="position:absolute;left:5364;top:4730;width:22;height:29" coordorigin="5364,4730" coordsize="22,29">
              <v:shape style="position:absolute;left:5364;top:4730;width:22;height:29" coordorigin="5364,4730" coordsize="22,29" path="m5364,4745l5364,4738,5371,4730,5386,4738,5386,4745,5386,4752,5371,4759,5364,4752,5364,4745e" filled="f" stroked="t" strokeweight=".36pt" strokecolor="#FF00FF">
                <v:path arrowok="t"/>
              </v:shape>
            </v:group>
            <v:group style="position:absolute;left:6523;top:10490;width:86;height:2" coordorigin="6523,10490" coordsize="86,2">
              <v:shape style="position:absolute;left:6523;top:10490;width:86;height:2" coordorigin="6523,10490" coordsize="86,0" path="m6610,10490l6523,10490e" filled="f" stroked="t" strokeweight=".36pt" strokecolor="#FF0000">
                <v:path arrowok="t"/>
              </v:shape>
            </v:group>
            <v:group style="position:absolute;left:6876;top:10490;width:86;height:2" coordorigin="6876,10490" coordsize="86,2">
              <v:shape style="position:absolute;left:6876;top:10490;width:86;height:2" coordorigin="6876,10490" coordsize="86,0" path="m6876,10490l6962,10490e" filled="f" stroked="t" strokeweight=".36pt" strokecolor="#FF0000">
                <v:path arrowok="t"/>
              </v:shape>
            </v:group>
            <v:group style="position:absolute;left:6610;top:10462;width:29;height:29" coordorigin="6610,10462" coordsize="29,29">
              <v:shape style="position:absolute;left:6610;top:10462;width:29;height:29" coordorigin="6610,10462" coordsize="29,29" path="m6610,10490l6638,10462,6638,10462e" filled="f" stroked="t" strokeweight=".36pt" strokecolor="#0000FF">
                <v:path arrowok="t"/>
              </v:shape>
            </v:group>
            <v:group style="position:absolute;left:6638;top:10462;width:50;height:58" coordorigin="6638,10462" coordsize="50,58">
              <v:shape style="position:absolute;left:6638;top:10462;width:50;height:58" coordorigin="6638,10462" coordsize="50,58" path="m6638,10462l6689,10519,6689,10519e" filled="f" stroked="t" strokeweight=".36pt" strokecolor="#0000FF">
                <v:path arrowok="t"/>
              </v:shape>
            </v:group>
            <v:group style="position:absolute;left:6689;top:10462;width:50;height:58" coordorigin="6689,10462" coordsize="50,58">
              <v:shape style="position:absolute;left:6689;top:10462;width:50;height:58" coordorigin="6689,10462" coordsize="50,58" path="m6689,10519l6739,10462,6739,10462e" filled="f" stroked="t" strokeweight=".36pt" strokecolor="#0000FF">
                <v:path arrowok="t"/>
              </v:shape>
            </v:group>
            <v:group style="position:absolute;left:6739;top:10462;width:58;height:58" coordorigin="6739,10462" coordsize="58,58">
              <v:shape style="position:absolute;left:6739;top:10462;width:58;height:58" coordorigin="6739,10462" coordsize="58,58" path="m6739,10462l6797,10519,6797,10519e" filled="f" stroked="t" strokeweight=".36pt" strokecolor="#0000FF">
                <v:path arrowok="t"/>
              </v:shape>
            </v:group>
            <v:group style="position:absolute;left:6797;top:10462;width:50;height:58" coordorigin="6797,10462" coordsize="50,58">
              <v:shape style="position:absolute;left:6797;top:10462;width:50;height:58" coordorigin="6797,10462" coordsize="50,58" path="m6797,10519l6847,10462,6847,10462e" filled="f" stroked="t" strokeweight=".36pt" strokecolor="#0000FF">
                <v:path arrowok="t"/>
              </v:shape>
            </v:group>
            <v:group style="position:absolute;left:6847;top:10462;width:29;height:29" coordorigin="6847,10462" coordsize="29,29">
              <v:shape style="position:absolute;left:6847;top:10462;width:29;height:29" coordorigin="6847,10462" coordsize="29,29" path="m6847,10462l6876,10490,6876,10490e" filled="f" stroked="t" strokeweight=".36pt" strokecolor="#0000FF">
                <v:path arrowok="t"/>
              </v:shape>
            </v:group>
            <v:group style="position:absolute;left:5026;top:3816;width:94;height:2" coordorigin="5026,3816" coordsize="94,2">
              <v:shape style="position:absolute;left:5026;top:3816;width:94;height:2" coordorigin="5026,3816" coordsize="94,0" path="m5119,3816l5026,3816e" filled="f" stroked="t" strokeweight=".36pt" strokecolor="#FF0000">
                <v:path arrowok="t"/>
              </v:shape>
            </v:group>
            <v:group style="position:absolute;left:5465;top:3816;width:94;height:2" coordorigin="5465,3816" coordsize="94,2">
              <v:shape style="position:absolute;left:5465;top:3816;width:94;height:2" coordorigin="5465,3816" coordsize="94,0" path="m5465,3816l5558,3816e" filled="f" stroked="t" strokeweight=".36pt" strokecolor="#FF0000">
                <v:path arrowok="t"/>
              </v:shape>
            </v:group>
            <v:group style="position:absolute;left:5119;top:3773;width:43;height:42" coordorigin="5119,3773" coordsize="43,42">
              <v:shape style="position:absolute;left:5119;top:3773;width:43;height:42" coordorigin="5119,3773" coordsize="43,42" path="m5162,3773l5142,3775,5126,3787,5119,3806,5119,3811,5120,3816e" filled="f" stroked="t" strokeweight=".36pt" strokecolor="#0000FF">
                <v:path arrowok="t"/>
              </v:shape>
            </v:group>
            <v:group style="position:absolute;left:5175;top:3779;width:16;height:35" coordorigin="5175,3779" coordsize="16,35">
              <v:shape style="position:absolute;left:5175;top:3779;width:16;height:35" coordorigin="5175,3779" coordsize="16,35" path="m5191,3814l5188,3794,5175,3779e" filled="f" stroked="t" strokeweight=".36pt" strokecolor="#0000FF">
                <v:path arrowok="t"/>
              </v:shape>
            </v:group>
            <v:group style="position:absolute;left:5205;top:3773;width:43;height:42" coordorigin="5205,3773" coordsize="43,42">
              <v:shape style="position:absolute;left:5205;top:3773;width:43;height:42" coordorigin="5205,3773" coordsize="43,42" path="m5249,3773l5229,3775,5213,3787,5205,3806,5205,3811,5206,3816e" filled="f" stroked="t" strokeweight=".36pt" strokecolor="#0000FF">
                <v:path arrowok="t"/>
              </v:shape>
            </v:group>
            <v:group style="position:absolute;left:5261;top:3779;width:16;height:35" coordorigin="5261,3779" coordsize="16,35">
              <v:shape style="position:absolute;left:5261;top:3779;width:16;height:35" coordorigin="5261,3779" coordsize="16,35" path="m5277,3814l5274,3794,5261,3779e" filled="f" stroked="t" strokeweight=".36pt" strokecolor="#0000FF">
                <v:path arrowok="t"/>
              </v:shape>
            </v:group>
            <v:group style="position:absolute;left:5292;top:3773;width:43;height:42" coordorigin="5292,3773" coordsize="43,42">
              <v:shape style="position:absolute;left:5292;top:3773;width:43;height:42" coordorigin="5292,3773" coordsize="43,42" path="m5335,3773l5315,3775,5299,3787,5292,3806,5292,3811,5293,3816e" filled="f" stroked="t" strokeweight=".36pt" strokecolor="#0000FF">
                <v:path arrowok="t"/>
              </v:shape>
            </v:group>
            <v:group style="position:absolute;left:5347;top:3779;width:16;height:35" coordorigin="5347,3779" coordsize="16,35">
              <v:shape style="position:absolute;left:5347;top:3779;width:16;height:35" coordorigin="5347,3779" coordsize="16,35" path="m5364,3814l5361,3794,5347,3779e" filled="f" stroked="t" strokeweight=".36pt" strokecolor="#0000FF">
                <v:path arrowok="t"/>
              </v:shape>
            </v:group>
            <v:group style="position:absolute;left:5378;top:3773;width:43;height:42" coordorigin="5378,3773" coordsize="43,42">
              <v:shape style="position:absolute;left:5378;top:3773;width:43;height:42" coordorigin="5378,3773" coordsize="43,42" path="m5421,3773l5401,3775,5386,3787,5378,3806,5378,3811,5379,3816e" filled="f" stroked="t" strokeweight=".36pt" strokecolor="#0000FF">
                <v:path arrowok="t"/>
              </v:shape>
            </v:group>
            <v:group style="position:absolute;left:5434;top:3779;width:16;height:35" coordorigin="5434,3779" coordsize="16,35">
              <v:shape style="position:absolute;left:5434;top:3779;width:16;height:35" coordorigin="5434,3779" coordsize="16,35" path="m5450,3814l5447,3794,5434,3779e" filled="f" stroked="t" strokeweight=".36pt" strokecolor="#0000FF">
                <v:path arrowok="t"/>
              </v:shape>
            </v:group>
            <v:group style="position:absolute;left:7049;top:9814;width:619;height:2" coordorigin="7049,9814" coordsize="619,2">
              <v:shape style="position:absolute;left:7049;top:9814;width:619;height:2" coordorigin="7049,9814" coordsize="619,0" path="m7668,9814l7049,9814,7049,9814e" filled="f" stroked="t" strokeweight=".36pt" strokecolor="#800040">
                <v:path arrowok="t"/>
              </v:shape>
            </v:group>
            <v:group style="position:absolute;left:3910;top:4097;width:122;height:2" coordorigin="3910,4097" coordsize="122,2">
              <v:shape style="position:absolute;left:3910;top:4097;width:122;height:2" coordorigin="3910,4097" coordsize="122,0" path="m3910,4097l4032,4097,4032,4097e" filled="f" stroked="t" strokeweight=".36pt" strokecolor="#FF0000">
                <v:path arrowok="t"/>
              </v:shape>
            </v:group>
            <v:group style="position:absolute;left:3938;top:4126;width:72;height:2" coordorigin="3938,4126" coordsize="72,2">
              <v:shape style="position:absolute;left:3938;top:4126;width:72;height:2" coordorigin="3938,4126" coordsize="72,0" path="m4010,4126l3938,4126,3938,4126e" filled="f" stroked="t" strokeweight=".36pt" strokecolor="#FF0000">
                <v:path arrowok="t"/>
              </v:shape>
            </v:group>
            <v:group style="position:absolute;left:3967;top:4147;width:14;height:2" coordorigin="3967,4147" coordsize="14,2">
              <v:shape style="position:absolute;left:3967;top:4147;width:14;height:2" coordorigin="3967,4147" coordsize="14,0" path="m3967,4147l3982,4147,3982,4147e" filled="f" stroked="t" strokeweight=".36pt" strokecolor="#FF0000">
                <v:path arrowok="t"/>
              </v:shape>
            </v:group>
            <v:group style="position:absolute;left:3888;top:5083;width:2;height:338" coordorigin="3888,5083" coordsize="2,338">
              <v:shape style="position:absolute;left:3888;top:5083;width:2;height:338" coordorigin="3888,5083" coordsize="0,338" path="m3888,5422l3888,5083,3888,5083e" filled="f" stroked="t" strokeweight=".36pt" strokecolor="#800040">
                <v:path arrowok="t"/>
              </v:shape>
            </v:group>
            <v:group style="position:absolute;left:2390;top:9396;width:2;height:418" coordorigin="2390,9396" coordsize="2,418">
              <v:shape style="position:absolute;left:2390;top:9396;width:2;height:418" coordorigin="2390,9396" coordsize="0,418" path="m2390,9814l2390,9396e" filled="f" stroked="t" strokeweight=".36pt" strokecolor="#800040">
                <v:path arrowok="t"/>
              </v:shape>
            </v:group>
            <v:group style="position:absolute;left:11887;top:3816;width:2;height:173" coordorigin="11887,3816" coordsize="2,173">
              <v:shape style="position:absolute;left:11887;top:3816;width:2;height:173" coordorigin="11887,3816" coordsize="0,173" path="m11887,3989l11887,3816,11887,3816e" filled="f" stroked="t" strokeweight=".36pt" strokecolor="#800040">
                <v:path arrowok="t"/>
              </v:shape>
            </v:group>
            <v:group style="position:absolute;left:2124;top:7279;width:1325;height:2" coordorigin="2124,7279" coordsize="1325,2">
              <v:shape style="position:absolute;left:2124;top:7279;width:1325;height:2" coordorigin="2124,7279" coordsize="1325,0" path="m2124,7279l3449,7279e" filled="f" stroked="t" strokeweight=".36pt" strokecolor="#800040">
                <v:path arrowok="t"/>
              </v:shape>
            </v:group>
            <v:group style="position:absolute;left:5292;top:5422;width:173;height:2" coordorigin="5292,5422" coordsize="173,2">
              <v:shape style="position:absolute;left:5292;top:5422;width:173;height:2" coordorigin="5292,5422" coordsize="173,0" path="m5292,5422l5465,5422,5465,5422e" filled="f" stroked="t" strokeweight=".36pt" strokecolor="#FF0000">
                <v:path arrowok="t"/>
              </v:shape>
            </v:group>
            <v:group style="position:absolute;left:5321;top:5450;width:122;height:2" coordorigin="5321,5450" coordsize="122,2">
              <v:shape style="position:absolute;left:5321;top:5450;width:122;height:2" coordorigin="5321,5450" coordsize="122,0" path="m5321,5450l5443,5450,5443,5450e" filled="f" stroked="t" strokeweight=".36pt" strokecolor="#FF0000">
                <v:path arrowok="t"/>
              </v:shape>
            </v:group>
            <v:group style="position:absolute;left:5342;top:5472;width:72;height:2" coordorigin="5342,5472" coordsize="72,2">
              <v:shape style="position:absolute;left:5342;top:5472;width:72;height:2" coordorigin="5342,5472" coordsize="72,0" path="m5414,5472l5342,5472,5342,5472e" filled="f" stroked="t" strokeweight=".36pt" strokecolor="#FF0000">
                <v:path arrowok="t"/>
              </v:shape>
            </v:group>
            <v:group style="position:absolute;left:5371;top:5501;width:14;height:2" coordorigin="5371,5501" coordsize="14,2">
              <v:shape style="position:absolute;left:5371;top:5501;width:14;height:2" coordorigin="5371,5501" coordsize="14,0" path="m5371,5501l5386,5501,5386,5501e" filled="f" stroked="t" strokeweight=".36pt" strokecolor="#FF0000">
                <v:path arrowok="t"/>
              </v:shape>
            </v:group>
            <v:group style="position:absolute;left:11794;top:3989;width:180;height:2" coordorigin="11794,3989" coordsize="180,2">
              <v:shape style="position:absolute;left:11794;top:3989;width:180;height:2" coordorigin="11794,3989" coordsize="180,0" path="m11794,3989l11974,3989,11974,3989e" filled="f" stroked="t" strokeweight=".36pt" strokecolor="#FF0000">
                <v:path arrowok="t"/>
              </v:shape>
            </v:group>
            <v:group style="position:absolute;left:11822;top:4010;width:122;height:2" coordorigin="11822,4010" coordsize="122,2">
              <v:shape style="position:absolute;left:11822;top:4010;width:122;height:2" coordorigin="11822,4010" coordsize="122,0" path="m11822,4010l11945,4010,11945,4010e" filled="f" stroked="t" strokeweight=".36pt" strokecolor="#FF0000">
                <v:path arrowok="t"/>
              </v:shape>
            </v:group>
            <v:group style="position:absolute;left:11851;top:4039;width:72;height:2" coordorigin="11851,4039" coordsize="72,2">
              <v:shape style="position:absolute;left:11851;top:4039;width:72;height:2" coordorigin="11851,4039" coordsize="72,0" path="m11923,4039l11851,4039,11851,4039e" filled="f" stroked="t" strokeweight=".36pt" strokecolor="#FF0000">
                <v:path arrowok="t"/>
              </v:shape>
            </v:group>
            <v:group style="position:absolute;left:11873;top:4061;width:22;height:2" coordorigin="11873,4061" coordsize="22,2">
              <v:shape style="position:absolute;left:11873;top:4061;width:22;height:2" coordorigin="11873,4061" coordsize="22,0" path="m11873,4061l11894,4061,11894,4061e" filled="f" stroked="t" strokeweight=".36pt" strokecolor="#FF0000">
                <v:path arrowok="t"/>
              </v:shape>
            </v:group>
            <v:group style="position:absolute;left:11009;top:2808;width:86;height:2" coordorigin="11009,2808" coordsize="86,2">
              <v:shape style="position:absolute;left:11009;top:2808;width:86;height:2" coordorigin="11009,2808" coordsize="86,0" path="m11095,2808l11009,2808,11009,2808e" filled="f" stroked="t" strokeweight=".36pt" strokecolor="#800040">
                <v:path arrowok="t"/>
              </v:shape>
            </v:group>
            <v:group style="position:absolute;left:11887;top:3312;width:2;height:252" coordorigin="11887,3312" coordsize="2,252">
              <v:shape style="position:absolute;left:11887;top:3312;width:2;height:252" coordorigin="11887,3312" coordsize="0,252" path="m11887,3564l11887,3312,11887,3312e" filled="f" stroked="t" strokeweight=".36pt" strokecolor="#800040">
                <v:path arrowok="t"/>
              </v:shape>
            </v:group>
            <v:group style="position:absolute;left:7049;top:9396;width:2;height:418" coordorigin="7049,9396" coordsize="2,418">
              <v:shape style="position:absolute;left:7049;top:9396;width:2;height:418" coordorigin="7049,9396" coordsize="0,418" path="m7049,9814l7049,9396e" filled="f" stroked="t" strokeweight=".36pt" strokecolor="#800040">
                <v:path arrowok="t"/>
              </v:shape>
            </v:group>
            <v:group style="position:absolute;left:2124;top:7279;width:2;height:173" coordorigin="2124,7279" coordsize="2,173">
              <v:shape style="position:absolute;left:2124;top:7279;width:2;height:173" coordorigin="2124,7279" coordsize="0,173" path="m2124,7452l2124,7279,2124,7279e" filled="f" stroked="t" strokeweight=".36pt" strokecolor="#800040">
                <v:path arrowok="t"/>
              </v:shape>
            </v:group>
            <v:group style="position:absolute;left:11887;top:3564;width:2;height:86" coordorigin="11887,3564" coordsize="2,86">
              <v:shape style="position:absolute;left:11887;top:3564;width:2;height:86" coordorigin="11887,3564" coordsize="0,86" path="m11887,3650l11887,3564e" filled="f" stroked="t" strokeweight=".36pt" strokecolor="#FF0000">
                <v:path arrowok="t"/>
              </v:shape>
            </v:group>
            <v:group style="position:absolute;left:11887;top:3737;width:2;height:79" coordorigin="11887,3737" coordsize="2,79">
              <v:shape style="position:absolute;left:11887;top:3737;width:2;height:79" coordorigin="11887,3737" coordsize="0,79" path="m11887,3737l11887,3816e" filled="f" stroked="t" strokeweight=".36pt" strokecolor="#FF0000">
                <v:path arrowok="t"/>
              </v:shape>
            </v:group>
            <v:group style="position:absolute;left:11884;top:3712;width:7;height:2" coordorigin="11884,3712" coordsize="7,2">
              <v:shape style="position:absolute;left:11884;top:3712;width:7;height:2" coordorigin="11884,3712" coordsize="7,0" path="m11884,3712l11891,3712e" filled="f" stroked="t" strokeweight="2.52pt" strokecolor="#0000FF">
                <v:path arrowok="t"/>
              </v:shape>
            </v:group>
            <v:group style="position:absolute;left:11794;top:3650;width:180;height:2" coordorigin="11794,3650" coordsize="180,2">
              <v:shape style="position:absolute;left:11794;top:3650;width:180;height:2" coordorigin="11794,3650" coordsize="180,0" path="m11794,3650l11974,3650,11974,3650e" filled="f" stroked="t" strokeweight=".36pt" strokecolor="#0000FF">
                <v:path arrowok="t"/>
              </v:shape>
            </v:group>
            <v:group style="position:absolute;left:11896;top:3687;width:74;height:31" coordorigin="11896,3687" coordsize="74,31">
              <v:shape style="position:absolute;left:11896;top:3687;width:74;height:31" coordorigin="11896,3687" coordsize="74,31" path="m11970,3718l11953,3706,11935,3697,11916,3691,11896,3687e" filled="f" stroked="t" strokeweight=".362961pt" strokecolor="#0000FF">
                <v:path arrowok="t"/>
              </v:shape>
            </v:group>
            <v:group style="position:absolute;left:11810;top:3687;width:78;height:18" coordorigin="11810,3687" coordsize="78,18">
              <v:shape style="position:absolute;left:11810;top:3687;width:78;height:18" coordorigin="11810,3687" coordsize="78,18" path="m11888,3687l11867,3687,11847,3690,11828,3696,11810,3705e" filled="f" stroked="t" strokeweight=".361031pt" strokecolor="#0000FF">
                <v:path arrowok="t"/>
              </v:shape>
            </v:group>
            <v:group style="position:absolute;left:9425;top:9310;width:2;height:504" coordorigin="9425,9310" coordsize="2,504">
              <v:shape style="position:absolute;left:9425;top:9310;width:2;height:504" coordorigin="9425,9310" coordsize="0,504" path="m9425,9814l9425,9310e" filled="f" stroked="t" strokeweight=".36pt" strokecolor="#800040">
                <v:path arrowok="t"/>
              </v:shape>
            </v:group>
            <v:group style="position:absolute;left:9425;top:9814;width:612;height:2" coordorigin="9425,9814" coordsize="612,2">
              <v:shape style="position:absolute;left:9425;top:9814;width:612;height:2" coordorigin="9425,9814" coordsize="612,0" path="m10037,9814l9425,9814,9425,9814e" filled="f" stroked="t" strokeweight=".36pt" strokecolor="#800040">
                <v:path arrowok="t"/>
              </v:shape>
            </v:group>
            <v:group style="position:absolute;left:6696;top:5422;width:180;height:86" coordorigin="6696,5422" coordsize="180,86">
              <v:shape style="position:absolute;left:6696;top:5422;width:180;height:86" coordorigin="6696,5422" coordsize="180,86" path="m6696,5422l6876,5422,6782,5508,6696,5422e" filled="f" stroked="t" strokeweight=".36pt" strokecolor="#FF0000">
                <v:path arrowok="t"/>
              </v:shape>
            </v:group>
            <v:group style="position:absolute;left:6847;top:5472;width:29;height:2" coordorigin="6847,5472" coordsize="29,2">
              <v:shape style="position:absolute;left:6847;top:5472;width:29;height:2" coordorigin="6847,5472" coordsize="29,0" path="m6847,5472l6876,5472,6876,5472e" filled="f" stroked="t" strokeweight=".36pt" strokecolor="#FF0000">
                <v:path arrowok="t"/>
              </v:shape>
            </v:group>
            <v:group style="position:absolute;left:6844;top:5490;width:7;height:2" coordorigin="6844,5490" coordsize="7,2">
              <v:shape style="position:absolute;left:6844;top:5490;width:7;height:2" coordorigin="6844,5490" coordsize="7,0" path="m6844,5490l6851,5490e" filled="f" stroked="t" strokeweight="1.8pt" strokecolor="#FF0000">
                <v:path arrowok="t"/>
              </v:shape>
            </v:group>
            <v:group style="position:absolute;left:6847;top:5494;width:14;height:2" coordorigin="6847,5494" coordsize="14,2">
              <v:shape style="position:absolute;left:6847;top:5494;width:14;height:2" coordorigin="6847,5494" coordsize="14,0" path="m6862,5494l6847,5494,6847,5494e" filled="f" stroked="t" strokeweight=".36pt" strokecolor="#FF0000">
                <v:path arrowok="t"/>
              </v:shape>
            </v:group>
            <v:group style="position:absolute;left:6782;top:5170;width:2;height:252" coordorigin="6782,5170" coordsize="2,252">
              <v:shape style="position:absolute;left:6782;top:5170;width:2;height:252" coordorigin="6782,5170" coordsize="0,252" path="m6782,5422l6782,5170,6782,5170e" filled="f" stroked="t" strokeweight=".36pt" strokecolor="#800040">
                <v:path arrowok="t"/>
              </v:shape>
            </v:group>
            <v:group style="position:absolute;left:4327;top:5170;width:2;height:86" coordorigin="4327,5170" coordsize="2,86">
              <v:shape style="position:absolute;left:4327;top:5170;width:2;height:86" coordorigin="4327,5170" coordsize="0,86" path="m4327,5170l4327,5256e" filled="f" stroked="t" strokeweight=".36pt" strokecolor="#FF0000">
                <v:path arrowok="t"/>
              </v:shape>
            </v:group>
            <v:group style="position:absolute;left:4327;top:4831;width:2;height:86" coordorigin="4327,4831" coordsize="2,86">
              <v:shape style="position:absolute;left:4327;top:4831;width:2;height:86" coordorigin="4327,4831" coordsize="0,86" path="m4327,4918l4327,4831e" filled="f" stroked="t" strokeweight=".36pt" strokecolor="#FF0000">
                <v:path arrowok="t"/>
              </v:shape>
            </v:group>
            <v:group style="position:absolute;left:4298;top:5148;width:29;height:22" coordorigin="4298,5148" coordsize="29,22">
              <v:shape style="position:absolute;left:4298;top:5148;width:29;height:22" coordorigin="4298,5148" coordsize="29,22" path="m4327,5170l4298,5148,4298,5148e" filled="f" stroked="t" strokeweight=".36pt" strokecolor="#0000FF">
                <v:path arrowok="t"/>
              </v:shape>
            </v:group>
            <v:group style="position:absolute;left:4298;top:5090;width:50;height:58" coordorigin="4298,5090" coordsize="50,58">
              <v:shape style="position:absolute;left:4298;top:5090;width:50;height:58" coordorigin="4298,5090" coordsize="50,58" path="m4298,5148l4349,5090,4349,5090e" filled="f" stroked="t" strokeweight=".36pt" strokecolor="#0000FF">
                <v:path arrowok="t"/>
              </v:shape>
            </v:group>
            <v:group style="position:absolute;left:4298;top:5040;width:50;height:50" coordorigin="4298,5040" coordsize="50,50">
              <v:shape style="position:absolute;left:4298;top:5040;width:50;height:50" coordorigin="4298,5040" coordsize="50,50" path="m4349,5090l4298,5040,4298,5040e" filled="f" stroked="t" strokeweight=".36pt" strokecolor="#0000FF">
                <v:path arrowok="t"/>
              </v:shape>
            </v:group>
            <v:group style="position:absolute;left:4298;top:4990;width:50;height:50" coordorigin="4298,4990" coordsize="50,50">
              <v:shape style="position:absolute;left:4298;top:4990;width:50;height:50" coordorigin="4298,4990" coordsize="50,50" path="m4298,5040l4349,4990,4349,4990e" filled="f" stroked="t" strokeweight=".36pt" strokecolor="#0000FF">
                <v:path arrowok="t"/>
              </v:shape>
            </v:group>
            <v:group style="position:absolute;left:4298;top:4939;width:50;height:50" coordorigin="4298,4939" coordsize="50,50">
              <v:shape style="position:absolute;left:4298;top:4939;width:50;height:50" coordorigin="4298,4939" coordsize="50,50" path="m4349,4990l4298,4939,4298,4939e" filled="f" stroked="t" strokeweight=".36pt" strokecolor="#0000FF">
                <v:path arrowok="t"/>
              </v:shape>
            </v:group>
            <v:group style="position:absolute;left:4298;top:4918;width:29;height:22" coordorigin="4298,4918" coordsize="29,22">
              <v:shape style="position:absolute;left:4298;top:4918;width:29;height:22" coordorigin="4298,4918" coordsize="29,22" path="m4298,4939l4327,4918,4327,4918e" filled="f" stroked="t" strokeweight=".36pt" strokecolor="#0000FF">
                <v:path arrowok="t"/>
              </v:shape>
            </v:group>
            <v:group style="position:absolute;left:2124;top:7790;width:2;height:79" coordorigin="2124,7790" coordsize="2,79">
              <v:shape style="position:absolute;left:2124;top:7790;width:2;height:79" coordorigin="2124,7790" coordsize="0,79" path="m2124,7790l2124,7870e" filled="f" stroked="t" strokeweight=".36pt" strokecolor="#FF0000">
                <v:path arrowok="t"/>
              </v:shape>
            </v:group>
            <v:group style="position:absolute;left:2124;top:7452;width:2;height:79" coordorigin="2124,7452" coordsize="2,79">
              <v:shape style="position:absolute;left:2124;top:7452;width:2;height:79" coordorigin="2124,7452" coordsize="0,79" path="m2124,7531l2124,7452e" filled="f" stroked="t" strokeweight=".36pt" strokecolor="#FF0000">
                <v:path arrowok="t"/>
              </v:shape>
            </v:group>
            <v:group style="position:absolute;left:2102;top:7762;width:22;height:29" coordorigin="2102,7762" coordsize="22,29">
              <v:shape style="position:absolute;left:2102;top:7762;width:22;height:29" coordorigin="2102,7762" coordsize="22,29" path="m2124,7790l2102,7762,2102,7762e" filled="f" stroked="t" strokeweight=".36pt" strokecolor="#0000FF">
                <v:path arrowok="t"/>
              </v:shape>
            </v:group>
            <v:group style="position:absolute;left:2102;top:7711;width:50;height:50" coordorigin="2102,7711" coordsize="50,50">
              <v:shape style="position:absolute;left:2102;top:7711;width:50;height:50" coordorigin="2102,7711" coordsize="50,50" path="m2102,7762l2153,7711,2153,7711e" filled="f" stroked="t" strokeweight=".36pt" strokecolor="#0000FF">
                <v:path arrowok="t"/>
              </v:shape>
            </v:group>
            <v:group style="position:absolute;left:2102;top:7661;width:50;height:50" coordorigin="2102,7661" coordsize="50,50">
              <v:shape style="position:absolute;left:2102;top:7661;width:50;height:50" coordorigin="2102,7661" coordsize="50,50" path="m2153,7711l2102,7661,2102,7661e" filled="f" stroked="t" strokeweight=".36pt" strokecolor="#0000FF">
                <v:path arrowok="t"/>
              </v:shape>
            </v:group>
            <v:group style="position:absolute;left:2102;top:7610;width:50;height:50" coordorigin="2102,7610" coordsize="50,50">
              <v:shape style="position:absolute;left:2102;top:7610;width:50;height:50" coordorigin="2102,7610" coordsize="50,50" path="m2102,7661l2153,7610,2153,7610e" filled="f" stroked="t" strokeweight=".36pt" strokecolor="#0000FF">
                <v:path arrowok="t"/>
              </v:shape>
            </v:group>
            <v:group style="position:absolute;left:2102;top:7560;width:50;height:50" coordorigin="2102,7560" coordsize="50,50">
              <v:shape style="position:absolute;left:2102;top:7560;width:50;height:50" coordorigin="2102,7560" coordsize="50,50" path="m2153,7610l2102,7560,2102,7560e" filled="f" stroked="t" strokeweight=".36pt" strokecolor="#0000FF">
                <v:path arrowok="t"/>
              </v:shape>
            </v:group>
            <v:group style="position:absolute;left:2102;top:7531;width:22;height:29" coordorigin="2102,7531" coordsize="22,29">
              <v:shape style="position:absolute;left:2102;top:7531;width:22;height:29" coordorigin="2102,7531" coordsize="22,29" path="m2102,7560l2124,7531,2124,7531e" filled="f" stroked="t" strokeweight=".36pt" strokecolor="#0000FF">
                <v:path arrowok="t"/>
              </v:shape>
            </v:group>
            <v:group style="position:absolute;left:6782;top:5083;width:2;height:86" coordorigin="6782,5083" coordsize="2,86">
              <v:shape style="position:absolute;left:6782;top:5083;width:2;height:86" coordorigin="6782,5083" coordsize="0,86" path="m6782,5083l6782,5170e" filled="f" stroked="t" strokeweight=".36pt" strokecolor="#FF0000">
                <v:path arrowok="t"/>
              </v:shape>
            </v:group>
            <v:group style="position:absolute;left:6782;top:4918;width:2;height:86" coordorigin="6782,4918" coordsize="2,86">
              <v:shape style="position:absolute;left:6782;top:4918;width:2;height:86" coordorigin="6782,4918" coordsize="0,86" path="m6782,5004l6782,4918e" filled="f" stroked="t" strokeweight=".36pt" strokecolor="#FF0000">
                <v:path arrowok="t"/>
              </v:shape>
            </v:group>
            <v:group style="position:absolute;left:6739;top:5062;width:94;height:2" coordorigin="6739,5062" coordsize="94,2">
              <v:shape style="position:absolute;left:6739;top:5062;width:94;height:2" coordorigin="6739,5062" coordsize="94,0" path="m6739,5062l6833,5062,6833,5062e" filled="f" stroked="t" strokeweight=".36pt" strokecolor="#0000FF">
                <v:path arrowok="t"/>
              </v:shape>
            </v:group>
            <v:group style="position:absolute;left:6739;top:5026;width:94;height:2" coordorigin="6739,5026" coordsize="94,2">
              <v:shape style="position:absolute;left:6739;top:5026;width:94;height:2" coordorigin="6739,5026" coordsize="94,0" path="m6739,5026l6833,5026,6833,5026e" filled="f" stroked="t" strokeweight=".36pt" strokecolor="#0000FF">
                <v:path arrowok="t"/>
              </v:shape>
            </v:group>
            <v:group style="position:absolute;left:6779;top:5015;width:7;height:2" coordorigin="6779,5015" coordsize="7,2">
              <v:shape style="position:absolute;left:6779;top:5015;width:7;height:2" coordorigin="6779,5015" coordsize="7,0" path="m6779,5015l6786,5015e" filled="f" stroked="t" strokeweight="1.08pt" strokecolor="#0000FF">
                <v:path arrowok="t"/>
              </v:shape>
            </v:group>
            <v:group style="position:absolute;left:6779;top:5072;width:7;height:2" coordorigin="6779,5072" coordsize="7,2">
              <v:shape style="position:absolute;left:6779;top:5072;width:7;height:2" coordorigin="6779,5072" coordsize="7,0" path="m6779,5072l6786,5072e" filled="f" stroked="t" strokeweight="1.08pt" strokecolor="#0000FF">
                <v:path arrowok="t"/>
              </v:shape>
            </v:group>
            <v:group style="position:absolute;left:11794;top:9727;width:619;height:2" coordorigin="11794,9727" coordsize="619,2">
              <v:shape style="position:absolute;left:11794;top:9727;width:619;height:2" coordorigin="11794,9727" coordsize="619,0" path="m12413,9727l11794,9727,11794,9727e" filled="f" stroked="t" strokeweight=".36pt" strokecolor="#800040">
                <v:path arrowok="t"/>
              </v:shape>
            </v:group>
            <v:group style="position:absolute;left:6782;top:4745;width:94;height:2" coordorigin="6782,4745" coordsize="94,2">
              <v:shape style="position:absolute;left:6782;top:4745;width:94;height:2" coordorigin="6782,4745" coordsize="94,0" path="m6876,4745l6782,4745e" filled="f" stroked="t" strokeweight=".36pt" strokecolor="#FF0000">
                <v:path arrowok="t"/>
              </v:shape>
            </v:group>
            <v:group style="position:absolute;left:7135;top:4745;width:94;height:2" coordorigin="7135,4745" coordsize="94,2">
              <v:shape style="position:absolute;left:7135;top:4745;width:94;height:2" coordorigin="7135,4745" coordsize="94,0" path="m7135,4745l7229,4745e" filled="f" stroked="t" strokeweight=".36pt" strokecolor="#FF0000">
                <v:path arrowok="t"/>
              </v:shape>
            </v:group>
            <v:group style="position:absolute;left:6876;top:4723;width:22;height:22" coordorigin="6876,4723" coordsize="22,22">
              <v:shape style="position:absolute;left:6876;top:4723;width:22;height:22" coordorigin="6876,4723" coordsize="22,22" path="m6876,4745l6898,4723,6898,4723e" filled="f" stroked="t" strokeweight=".36pt" strokecolor="#0000FF">
                <v:path arrowok="t"/>
              </v:shape>
            </v:group>
            <v:group style="position:absolute;left:6898;top:4723;width:58;height:50" coordorigin="6898,4723" coordsize="58,50">
              <v:shape style="position:absolute;left:6898;top:4723;width:58;height:50" coordorigin="6898,4723" coordsize="58,50" path="m6898,4723l6955,4774,6955,4774e" filled="f" stroked="t" strokeweight=".36pt" strokecolor="#0000FF">
                <v:path arrowok="t"/>
              </v:shape>
            </v:group>
            <v:group style="position:absolute;left:6955;top:4723;width:50;height:50" coordorigin="6955,4723" coordsize="50,50">
              <v:shape style="position:absolute;left:6955;top:4723;width:50;height:50" coordorigin="6955,4723" coordsize="50,50" path="m6955,4774l7006,4723,7006,4723e" filled="f" stroked="t" strokeweight=".36pt" strokecolor="#0000FF">
                <v:path arrowok="t"/>
              </v:shape>
            </v:group>
            <v:group style="position:absolute;left:7006;top:4723;width:50;height:50" coordorigin="7006,4723" coordsize="50,50">
              <v:shape style="position:absolute;left:7006;top:4723;width:50;height:50" coordorigin="7006,4723" coordsize="50,50" path="m7006,4723l7056,4774,7056,4774e" filled="f" stroked="t" strokeweight=".36pt" strokecolor="#0000FF">
                <v:path arrowok="t"/>
              </v:shape>
            </v:group>
            <v:group style="position:absolute;left:7056;top:4723;width:58;height:50" coordorigin="7056,4723" coordsize="58,50">
              <v:shape style="position:absolute;left:7056;top:4723;width:58;height:50" coordorigin="7056,4723" coordsize="58,50" path="m7056,4774l7114,4723,7114,4723e" filled="f" stroked="t" strokeweight=".36pt" strokecolor="#0000FF">
                <v:path arrowok="t"/>
              </v:shape>
            </v:group>
            <v:group style="position:absolute;left:7114;top:4723;width:22;height:22" coordorigin="7114,4723" coordsize="22,22">
              <v:shape style="position:absolute;left:7114;top:4723;width:22;height:22" coordorigin="7114,4723" coordsize="22,22" path="m7114,4723l7135,4745,7135,4745e" filled="f" stroked="t" strokeweight=".36pt" strokecolor="#0000FF">
                <v:path arrowok="t"/>
              </v:shape>
            </v:group>
            <v:group style="position:absolute;left:2124;top:8129;width:2;height:79" coordorigin="2124,8129" coordsize="2,79">
              <v:shape style="position:absolute;left:2124;top:8129;width:2;height:79" coordorigin="2124,8129" coordsize="0,79" path="m2124,8129l2124,8208e" filled="f" stroked="t" strokeweight=".36pt" strokecolor="#FF0000">
                <v:path arrowok="t"/>
              </v:shape>
            </v:group>
            <v:group style="position:absolute;left:2124;top:7956;width:2;height:86" coordorigin="2124,7956" coordsize="2,86">
              <v:shape style="position:absolute;left:2124;top:7956;width:2;height:86" coordorigin="2124,7956" coordsize="0,86" path="m2124,8042l2124,7956e" filled="f" stroked="t" strokeweight=".36pt" strokecolor="#FF0000">
                <v:path arrowok="t"/>
              </v:shape>
            </v:group>
            <v:group style="position:absolute;left:2081;top:8100;width:86;height:2" coordorigin="2081,8100" coordsize="86,2">
              <v:shape style="position:absolute;left:2081;top:8100;width:86;height:2" coordorigin="2081,8100" coordsize="86,0" path="m2081,8100l2167,8100,2167,8100e" filled="f" stroked="t" strokeweight=".36pt" strokecolor="#0000FF">
                <v:path arrowok="t"/>
              </v:shape>
            </v:group>
            <v:group style="position:absolute;left:2081;top:8064;width:86;height:2" coordorigin="2081,8064" coordsize="86,2">
              <v:shape style="position:absolute;left:2081;top:8064;width:86;height:2" coordorigin="2081,8064" coordsize="86,0" path="m2081,8064l2167,8064,2167,8064e" filled="f" stroked="t" strokeweight=".36pt" strokecolor="#0000FF">
                <v:path arrowok="t"/>
              </v:shape>
            </v:group>
            <v:group style="position:absolute;left:2120;top:8053;width:7;height:2" coordorigin="2120,8053" coordsize="7,2">
              <v:shape style="position:absolute;left:2120;top:8053;width:7;height:2" coordorigin="2120,8053" coordsize="7,0" path="m2120,8053l2128,8053e" filled="f" stroked="t" strokeweight="1.08pt" strokecolor="#0000FF">
                <v:path arrowok="t"/>
              </v:shape>
            </v:group>
            <v:group style="position:absolute;left:2120;top:8114;width:7;height:2" coordorigin="2120,8114" coordsize="7,2">
              <v:shape style="position:absolute;left:2120;top:8114;width:7;height:2" coordorigin="2120,8114" coordsize="7,0" path="m2120,8114l2128,8114e" filled="f" stroked="t" strokeweight="1.44pt" strokecolor="#0000FF">
                <v:path arrowok="t"/>
              </v:shape>
            </v:group>
            <v:group style="position:absolute;left:9425;top:2635;width:526;height:2" coordorigin="9425,2635" coordsize="526,2">
              <v:shape style="position:absolute;left:9425;top:2635;width:526;height:2" coordorigin="9425,2635" coordsize="526,0" path="m9950,2635l9425,2635,9425,2635e" filled="f" stroked="t" strokeweight=".36pt" strokecolor="#800040">
                <v:path arrowok="t"/>
              </v:shape>
            </v:group>
            <v:group style="position:absolute;left:5465;top:6689;width:94;height:2" coordorigin="5465,6689" coordsize="94,2">
              <v:shape style="position:absolute;left:5465;top:6689;width:94;height:2" coordorigin="5465,6689" coordsize="94,0" path="m5465,6689l5558,6689e" filled="f" stroked="t" strokeweight=".36pt" strokecolor="#FF0000">
                <v:path arrowok="t"/>
              </v:shape>
            </v:group>
            <v:group style="position:absolute;left:5119;top:6689;width:86;height:2" coordorigin="5119,6689" coordsize="86,2">
              <v:shape style="position:absolute;left:5119;top:6689;width:86;height:2" coordorigin="5119,6689" coordsize="86,0" path="m5206,6689l5119,6689e" filled="f" stroked="t" strokeweight=".36pt" strokecolor="#FF0000">
                <v:path arrowok="t"/>
              </v:shape>
            </v:group>
            <v:group style="position:absolute;left:5443;top:6689;width:22;height:29" coordorigin="5443,6689" coordsize="22,29">
              <v:shape style="position:absolute;left:5443;top:6689;width:22;height:29" coordorigin="5443,6689" coordsize="22,29" path="m5465,6689l5443,6718,5443,6718e" filled="f" stroked="t" strokeweight=".36pt" strokecolor="#0000FF">
                <v:path arrowok="t"/>
              </v:shape>
            </v:group>
            <v:group style="position:absolute;left:5386;top:6667;width:58;height:50" coordorigin="5386,6667" coordsize="58,50">
              <v:shape style="position:absolute;left:5386;top:6667;width:58;height:50" coordorigin="5386,6667" coordsize="58,50" path="m5443,6718l5386,6667,5386,6667e" filled="f" stroked="t" strokeweight=".36pt" strokecolor="#0000FF">
                <v:path arrowok="t"/>
              </v:shape>
            </v:group>
            <v:group style="position:absolute;left:5335;top:6667;width:50;height:50" coordorigin="5335,6667" coordsize="50,50">
              <v:shape style="position:absolute;left:5335;top:6667;width:50;height:50" coordorigin="5335,6667" coordsize="50,50" path="m5386,6667l5335,6718,5335,6718e" filled="f" stroked="t" strokeweight=".36pt" strokecolor="#0000FF">
                <v:path arrowok="t"/>
              </v:shape>
            </v:group>
            <v:group style="position:absolute;left:5285;top:6667;width:50;height:50" coordorigin="5285,6667" coordsize="50,50">
              <v:shape style="position:absolute;left:5285;top:6667;width:50;height:50" coordorigin="5285,6667" coordsize="50,50" path="m5335,6718l5285,6667,5285,6667e" filled="f" stroked="t" strokeweight=".36pt" strokecolor="#0000FF">
                <v:path arrowok="t"/>
              </v:shape>
            </v:group>
            <v:group style="position:absolute;left:5227;top:6667;width:58;height:50" coordorigin="5227,6667" coordsize="58,50">
              <v:shape style="position:absolute;left:5227;top:6667;width:58;height:50" coordorigin="5227,6667" coordsize="58,50" path="m5285,6667l5227,6718,5227,6718e" filled="f" stroked="t" strokeweight=".36pt" strokecolor="#0000FF">
                <v:path arrowok="t"/>
              </v:shape>
            </v:group>
            <v:group style="position:absolute;left:5206;top:6689;width:22;height:29" coordorigin="5206,6689" coordsize="22,29">
              <v:shape style="position:absolute;left:5206;top:6689;width:22;height:29" coordorigin="5206,6689" coordsize="22,29" path="m5227,6718l5206,6689,5206,6689e" filled="f" stroked="t" strokeweight=".36pt" strokecolor="#0000FF">
                <v:path arrowok="t"/>
              </v:shape>
            </v:group>
            <v:group style="position:absolute;left:9338;top:5083;width:2;height:173" coordorigin="9338,5083" coordsize="2,173">
              <v:shape style="position:absolute;left:9338;top:5083;width:2;height:173" coordorigin="9338,5083" coordsize="0,173" path="m9338,5256l9338,5083,9338,5083e" filled="f" stroked="t" strokeweight=".36pt" strokecolor="#800040">
                <v:path arrowok="t"/>
              </v:shape>
            </v:group>
            <v:group style="position:absolute;left:9317;top:5069;width:29;height:22" coordorigin="9317,5069" coordsize="29,22">
              <v:shape style="position:absolute;left:9317;top:5069;width:29;height:22" coordorigin="9317,5069" coordsize="29,22" path="m9338,5090l9324,5090,9317,5076,9324,5069,9338,5069,9346,5076,9338,5090xe" filled="t" fillcolor="#FF00FF" stroked="f">
                <v:path arrowok="t"/>
                <v:fill type="solid"/>
              </v:shape>
            </v:group>
            <v:group style="position:absolute;left:9317;top:5069;width:29;height:22" coordorigin="9317,5069" coordsize="29,22">
              <v:shape style="position:absolute;left:9317;top:5069;width:29;height:22" coordorigin="9317,5069" coordsize="29,22" path="m9317,5076l9324,5069,9331,5069,9338,5069,9346,5076,9338,5090,9331,5090,9324,5090,9317,5076e" filled="f" stroked="t" strokeweight=".36pt" strokecolor="#FF00FF">
                <v:path arrowok="t"/>
              </v:shape>
            </v:group>
            <v:group style="position:absolute;left:8986;top:5083;width:353;height:2" coordorigin="8986,5083" coordsize="353,2">
              <v:shape style="position:absolute;left:8986;top:5083;width:353;height:2" coordorigin="8986,5083" coordsize="353,0" path="m9338,5083l8986,5083,8986,5083e" filled="f" stroked="t" strokeweight=".36pt" strokecolor="#800040">
                <v:path arrowok="t"/>
              </v:shape>
            </v:group>
            <v:group style="position:absolute;left:9338;top:5422;width:2;height:86" coordorigin="9338,5422" coordsize="2,86">
              <v:shape style="position:absolute;left:9338;top:5422;width:2;height:86" coordorigin="9338,5422" coordsize="0,86" path="m9338,5422l9338,5508e" filled="f" stroked="t" strokeweight=".36pt" strokecolor="#FF0000">
                <v:path arrowok="t"/>
              </v:shape>
            </v:group>
            <v:group style="position:absolute;left:9338;top:5256;width:2;height:79" coordorigin="9338,5256" coordsize="2,79">
              <v:shape style="position:absolute;left:9338;top:5256;width:2;height:79" coordorigin="9338,5256" coordsize="0,79" path="m9338,5335l9338,5256e" filled="f" stroked="t" strokeweight=".36pt" strokecolor="#FF0000">
                <v:path arrowok="t"/>
              </v:shape>
            </v:group>
            <v:group style="position:absolute;left:9288;top:5400;width:94;height:2" coordorigin="9288,5400" coordsize="94,2">
              <v:shape style="position:absolute;left:9288;top:5400;width:94;height:2" coordorigin="9288,5400" coordsize="94,0" path="m9288,5400l9382,5400,9382,5400e" filled="f" stroked="t" strokeweight=".36pt" strokecolor="#0000FF">
                <v:path arrowok="t"/>
              </v:shape>
            </v:group>
            <v:group style="position:absolute;left:9288;top:5364;width:94;height:2" coordorigin="9288,5364" coordsize="94,2">
              <v:shape style="position:absolute;left:9288;top:5364;width:94;height:2" coordorigin="9288,5364" coordsize="94,0" path="m9288,5364l9382,5364,9382,5364e" filled="f" stroked="t" strokeweight=".36pt" strokecolor="#0000FF">
                <v:path arrowok="t"/>
              </v:shape>
            </v:group>
            <v:group style="position:absolute;left:9335;top:5350;width:7;height:2" coordorigin="9335,5350" coordsize="7,2">
              <v:shape style="position:absolute;left:9335;top:5350;width:7;height:2" coordorigin="9335,5350" coordsize="7,0" path="m9335,5350l9342,5350e" filled="f" stroked="t" strokeweight="1.44pt" strokecolor="#0000FF">
                <v:path arrowok="t"/>
              </v:shape>
            </v:group>
            <v:group style="position:absolute;left:9335;top:5411;width:7;height:2" coordorigin="9335,5411" coordsize="7,2">
              <v:shape style="position:absolute;left:9335;top:5411;width:7;height:2" coordorigin="9335,5411" coordsize="7,0" path="m9335,5411l9342,5411e" filled="f" stroked="t" strokeweight="1.08pt" strokecolor="#0000FF">
                <v:path arrowok="t"/>
              </v:shape>
            </v:group>
            <v:group style="position:absolute;left:9338;top:5508;width:2;height:252" coordorigin="9338,5508" coordsize="2,252">
              <v:shape style="position:absolute;left:9338;top:5508;width:2;height:252" coordorigin="9338,5508" coordsize="0,252" path="m9338,5760l9338,5508,9338,5508e" filled="f" stroked="t" strokeweight=".36pt" strokecolor="#800040">
                <v:path arrowok="t"/>
              </v:shape>
            </v:group>
            <v:group style="position:absolute;left:4939;top:6689;width:180;height:2" coordorigin="4939,6689" coordsize="180,2">
              <v:shape style="position:absolute;left:4939;top:6689;width:180;height:2" coordorigin="4939,6689" coordsize="180,0" path="m5119,6689l4939,6689,4939,6689e" filled="f" stroked="t" strokeweight=".36pt" strokecolor="#800040">
                <v:path arrowok="t"/>
              </v:shape>
            </v:group>
            <v:group style="position:absolute;left:4925;top:6674;width:22;height:22" coordorigin="4925,6674" coordsize="22,22">
              <v:shape style="position:absolute;left:4925;top:6674;width:22;height:22" coordorigin="4925,6674" coordsize="22,22" path="m4932,6696l4925,6682,4932,6674,4946,6682,4932,6696xe" filled="t" fillcolor="#FF00FF" stroked="f">
                <v:path arrowok="t"/>
                <v:fill type="solid"/>
              </v:shape>
            </v:group>
            <v:group style="position:absolute;left:4925;top:6674;width:22;height:22" coordorigin="4925,6674" coordsize="22,22">
              <v:shape style="position:absolute;left:4925;top:6674;width:22;height:22" coordorigin="4925,6674" coordsize="22,22" path="m4925,6682l4932,6674,4946,6682,4932,6696,4925,6682e" filled="f" stroked="t" strokeweight=".36pt" strokecolor="#FF00FF">
                <v:path arrowok="t"/>
              </v:shape>
            </v:group>
            <v:group style="position:absolute;left:2124;top:7870;width:2;height:86" coordorigin="2124,7870" coordsize="2,86">
              <v:shape style="position:absolute;left:2124;top:7870;width:2;height:86" coordorigin="2124,7870" coordsize="0,86" path="m2124,7956l2124,7870,2124,7870e" filled="f" stroked="t" strokeweight=".36pt" strokecolor="#800040">
                <v:path arrowok="t"/>
              </v:shape>
            </v:group>
            <v:group style="position:absolute;left:2124;top:8208;width:2;height:173" coordorigin="2124,8208" coordsize="2,173">
              <v:shape style="position:absolute;left:2124;top:8208;width:2;height:173" coordorigin="2124,8208" coordsize="0,173" path="m2124,8381l2124,8208e" filled="f" stroked="t" strokeweight=".36pt" strokecolor="#800040">
                <v:path arrowok="t"/>
              </v:shape>
            </v:group>
            <v:group style="position:absolute;left:9245;top:5760;width:180;height:86" coordorigin="9245,5760" coordsize="180,86">
              <v:shape style="position:absolute;left:9245;top:5760;width:180;height:86" coordorigin="9245,5760" coordsize="180,86" path="m9245,5760l9425,5760,9338,5846,9245,5760e" filled="f" stroked="t" strokeweight=".36pt" strokecolor="#FF0000">
                <v:path arrowok="t"/>
              </v:shape>
            </v:group>
            <v:group style="position:absolute;left:9396;top:5810;width:29;height:2" coordorigin="9396,5810" coordsize="29,2">
              <v:shape style="position:absolute;left:9396;top:5810;width:29;height:2" coordorigin="9396,5810" coordsize="29,0" path="m9396,5810l9425,5810,9425,5810e" filled="f" stroked="t" strokeweight=".36pt" strokecolor="#FF0000">
                <v:path arrowok="t"/>
              </v:shape>
            </v:group>
            <v:group style="position:absolute;left:9392;top:5828;width:7;height:2" coordorigin="9392,5828" coordsize="7,2">
              <v:shape style="position:absolute;left:9392;top:5828;width:7;height:2" coordorigin="9392,5828" coordsize="7,0" path="m9392,5828l9400,5828e" filled="f" stroked="t" strokeweight="1.8pt" strokecolor="#FF0000">
                <v:path arrowok="t"/>
              </v:shape>
            </v:group>
            <v:group style="position:absolute;left:9396;top:5832;width:22;height:2" coordorigin="9396,5832" coordsize="22,2">
              <v:shape style="position:absolute;left:9396;top:5832;width:22;height:2" coordorigin="9396,5832" coordsize="22,0" path="m9418,5832l9396,5832,9396,5832e" filled="f" stroked="t" strokeweight=".36pt" strokecolor="#FF0000">
                <v:path arrowok="t"/>
              </v:shape>
            </v:group>
            <v:group style="position:absolute;left:13997;top:5170;width:792;height:2" coordorigin="13997,5170" coordsize="792,2">
              <v:shape style="position:absolute;left:13997;top:5170;width:792;height:2" coordorigin="13997,5170" coordsize="792,0" path="m14789,5170l13997,5170,13997,5170e" filled="f" stroked="t" strokeweight=".36pt" strokecolor="#800040">
                <v:path arrowok="t"/>
              </v:shape>
            </v:group>
            <v:group style="position:absolute;left:8194;top:9310;width:2;height:252" coordorigin="8194,9310" coordsize="2,252">
              <v:shape style="position:absolute;left:8194;top:9310;width:2;height:252" coordorigin="8194,9310" coordsize="0,252" path="m8194,9562l8194,9310,8194,9310e" filled="f" stroked="t" strokeweight=".36pt" strokecolor="#800040">
                <v:path arrowok="t"/>
              </v:shape>
            </v:group>
            <v:group style="position:absolute;left:8172;top:9547;width:29;height:22" coordorigin="8172,9547" coordsize="29,22">
              <v:shape style="position:absolute;left:8172;top:9547;width:29;height:22" coordorigin="8172,9547" coordsize="29,22" path="m8194,9569l8179,9569,8172,9554,8179,9547,8194,9547,8201,9554,8194,9569xe" filled="t" fillcolor="#FF00FF" stroked="f">
                <v:path arrowok="t"/>
                <v:fill type="solid"/>
              </v:shape>
            </v:group>
            <v:group style="position:absolute;left:8172;top:9547;width:29;height:22" coordorigin="8172,9547" coordsize="29,22">
              <v:shape style="position:absolute;left:8172;top:9547;width:29;height:22" coordorigin="8172,9547" coordsize="29,22" path="m8172,9554l8179,9547,8186,9547,8194,9547,8201,9554,8194,9569,8186,9569,8179,9569,8172,9554e" filled="f" stroked="t" strokeweight=".36pt" strokecolor="#FF00FF">
                <v:path arrowok="t"/>
              </v:shape>
            </v:group>
            <v:group style="position:absolute;left:2124;top:6012;width:353;height:2" coordorigin="2124,6012" coordsize="353,2">
              <v:shape style="position:absolute;left:2124;top:6012;width:353;height:2" coordorigin="2124,6012" coordsize="353,0" path="m2477,6012l2124,6012,2124,6012e" filled="f" stroked="t" strokeweight=".36pt" strokecolor="#800040">
                <v:path arrowok="t"/>
              </v:shape>
            </v:group>
            <v:group style="position:absolute;left:11794;top:9310;width:2;height:418" coordorigin="11794,9310" coordsize="2,418">
              <v:shape style="position:absolute;left:11794;top:9310;width:2;height:418" coordorigin="11794,9310" coordsize="0,418" path="m11794,9727l11794,9310e" filled="f" stroked="t" strokeweight=".36pt" strokecolor="#800040">
                <v:path arrowok="t"/>
              </v:shape>
            </v:group>
            <v:group style="position:absolute;left:4939;top:6012;width:2;height:1188" coordorigin="4939,6012" coordsize="2,1188">
              <v:shape style="position:absolute;left:4939;top:6012;width:2;height:1188" coordorigin="4939,6012" coordsize="0,1188" path="m4939,7200l4939,6012e" filled="f" stroked="t" strokeweight=".36pt" strokecolor="#800040">
                <v:path arrowok="t"/>
              </v:shape>
            </v:group>
            <v:group style="position:absolute;left:4925;top:6084;width:22;height:22" coordorigin="4925,6084" coordsize="22,22">
              <v:shape style="position:absolute;left:4925;top:6084;width:22;height:22" coordorigin="4925,6084" coordsize="22,22" path="m4932,6106l4925,6091,4932,6084,4946,6091,4932,6106xe" filled="t" fillcolor="#FF00FF" stroked="f">
                <v:path arrowok="t"/>
                <v:fill type="solid"/>
              </v:shape>
            </v:group>
            <v:group style="position:absolute;left:4925;top:6084;width:22;height:22" coordorigin="4925,6084" coordsize="22,22">
              <v:shape style="position:absolute;left:4925;top:6084;width:22;height:22" coordorigin="4925,6084" coordsize="22,22" path="m4925,6091l4932,6084,4946,6091,4932,6106,4925,6091e" filled="f" stroked="t" strokeweight=".36pt" strokecolor="#FF00FF">
                <v:path arrowok="t"/>
              </v:shape>
            </v:group>
            <v:group style="position:absolute;left:9338;top:5083;width:86;height:2" coordorigin="9338,5083" coordsize="86,2">
              <v:shape style="position:absolute;left:9338;top:5083;width:86;height:2" coordorigin="9338,5083" coordsize="86,0" path="m9425,5083l9338,5083e" filled="f" stroked="t" strokeweight=".36pt" strokecolor="#FF0000">
                <v:path arrowok="t"/>
              </v:shape>
            </v:group>
            <v:group style="position:absolute;left:9684;top:5083;width:94;height:2" coordorigin="9684,5083" coordsize="94,2">
              <v:shape style="position:absolute;left:9684;top:5083;width:94;height:2" coordorigin="9684,5083" coordsize="94,0" path="m9684,5083l9778,5083e" filled="f" stroked="t" strokeweight=".36pt" strokecolor="#FF0000">
                <v:path arrowok="t"/>
              </v:shape>
            </v:group>
            <v:group style="position:absolute;left:9425;top:5062;width:22;height:22" coordorigin="9425,5062" coordsize="22,22">
              <v:shape style="position:absolute;left:9425;top:5062;width:22;height:22" coordorigin="9425,5062" coordsize="22,22" path="m9425,5083l9446,5062,9446,5062e" filled="f" stroked="t" strokeweight=".36pt" strokecolor="#0000FF">
                <v:path arrowok="t"/>
              </v:shape>
            </v:group>
            <v:group style="position:absolute;left:9446;top:5062;width:58;height:50" coordorigin="9446,5062" coordsize="58,50">
              <v:shape style="position:absolute;left:9446;top:5062;width:58;height:50" coordorigin="9446,5062" coordsize="58,50" path="m9446,5062l9504,5112,9504,5112e" filled="f" stroked="t" strokeweight=".36pt" strokecolor="#0000FF">
                <v:path arrowok="t"/>
              </v:shape>
            </v:group>
            <v:group style="position:absolute;left:9504;top:5062;width:50;height:50" coordorigin="9504,5062" coordsize="50,50">
              <v:shape style="position:absolute;left:9504;top:5062;width:50;height:50" coordorigin="9504,5062" coordsize="50,50" path="m9504,5112l9554,5062,9554,5062e" filled="f" stroked="t" strokeweight=".36pt" strokecolor="#0000FF">
                <v:path arrowok="t"/>
              </v:shape>
            </v:group>
            <v:group style="position:absolute;left:9554;top:5062;width:50;height:50" coordorigin="9554,5062" coordsize="50,50">
              <v:shape style="position:absolute;left:9554;top:5062;width:50;height:50" coordorigin="9554,5062" coordsize="50,50" path="m9554,5062l9605,5112,9605,5112e" filled="f" stroked="t" strokeweight=".36pt" strokecolor="#0000FF">
                <v:path arrowok="t"/>
              </v:shape>
            </v:group>
            <v:group style="position:absolute;left:9605;top:5062;width:58;height:50" coordorigin="9605,5062" coordsize="58,50">
              <v:shape style="position:absolute;left:9605;top:5062;width:58;height:50" coordorigin="9605,5062" coordsize="58,50" path="m9605,5112l9662,5062,9662,5062e" filled="f" stroked="t" strokeweight=".36pt" strokecolor="#0000FF">
                <v:path arrowok="t"/>
              </v:shape>
            </v:group>
            <v:group style="position:absolute;left:9662;top:5062;width:22;height:22" coordorigin="9662,5062" coordsize="22,22">
              <v:shape style="position:absolute;left:9662;top:5062;width:22;height:22" coordorigin="9662,5062" coordsize="22,22" path="m9662,5062l9684,5083,9684,5083e" filled="f" stroked="t" strokeweight=".36pt" strokecolor="#0000FF">
                <v:path arrowok="t"/>
              </v:shape>
            </v:group>
            <v:group style="position:absolute;left:13997;top:9727;width:612;height:2" coordorigin="13997,9727" coordsize="612,2">
              <v:shape style="position:absolute;left:13997;top:9727;width:612;height:2" coordorigin="13997,9727" coordsize="612,0" path="m14609,9727l13997,9727,13997,9727e" filled="f" stroked="t" strokeweight=".36pt" strokecolor="#800040">
                <v:path arrowok="t"/>
              </v:shape>
            </v:group>
            <v:group style="position:absolute;left:2390;top:9562;width:526;height:2" coordorigin="2390,9562" coordsize="526,2">
              <v:shape style="position:absolute;left:2390;top:9562;width:526;height:2" coordorigin="2390,9562" coordsize="526,0" path="m2916,9562l2390,9562,2390,9562e" filled="f" stroked="t" strokeweight=".36pt" strokecolor="#800040">
                <v:path arrowok="t"/>
              </v:shape>
            </v:group>
            <v:group style="position:absolute;left:5558;top:6689;width:173;height:2" coordorigin="5558,6689" coordsize="173,2">
              <v:shape style="position:absolute;left:5558;top:6689;width:173;height:2" coordorigin="5558,6689" coordsize="173,0" path="m5731,6689l5558,6689,5558,6689e" filled="f" stroked="t" strokeweight=".36pt" strokecolor="#800040">
                <v:path arrowok="t"/>
              </v:shape>
            </v:group>
            <v:group style="position:absolute;left:3096;top:6350;width:2;height:86" coordorigin="3096,6350" coordsize="2,86">
              <v:shape style="position:absolute;left:3096;top:6350;width:2;height:86" coordorigin="3096,6350" coordsize="0,86" path="m3096,6350l3096,6437e" filled="f" stroked="t" strokeweight=".36pt" strokecolor="#FF0000">
                <v:path arrowok="t"/>
              </v:shape>
            </v:group>
            <v:group style="position:absolute;left:3096;top:6185;width:2;height:86" coordorigin="3096,6185" coordsize="2,86">
              <v:shape style="position:absolute;left:3096;top:6185;width:2;height:86" coordorigin="3096,6185" coordsize="0,86" path="m3096,6271l3096,6185e" filled="f" stroked="t" strokeweight=".36pt" strokecolor="#FF0000">
                <v:path arrowok="t"/>
              </v:shape>
            </v:group>
            <v:group style="position:absolute;left:3053;top:6329;width:86;height:2" coordorigin="3053,6329" coordsize="86,2">
              <v:shape style="position:absolute;left:3053;top:6329;width:86;height:2" coordorigin="3053,6329" coordsize="86,0" path="m3053,6329l3139,6329,3139,6329e" filled="f" stroked="t" strokeweight=".36pt" strokecolor="#0000FF">
                <v:path arrowok="t"/>
              </v:shape>
            </v:group>
            <v:group style="position:absolute;left:3053;top:6293;width:86;height:2" coordorigin="3053,6293" coordsize="86,2">
              <v:shape style="position:absolute;left:3053;top:6293;width:86;height:2" coordorigin="3053,6293" coordsize="86,0" path="m3053,6293l3139,6293,3139,6293e" filled="f" stroked="t" strokeweight=".36pt" strokecolor="#0000FF">
                <v:path arrowok="t"/>
              </v:shape>
            </v:group>
            <v:group style="position:absolute;left:3092;top:6282;width:7;height:2" coordorigin="3092,6282" coordsize="7,2">
              <v:shape style="position:absolute;left:3092;top:6282;width:7;height:2" coordorigin="3092,6282" coordsize="7,0" path="m3092,6282l3100,6282e" filled="f" stroked="t" strokeweight="1.08pt" strokecolor="#0000FF">
                <v:path arrowok="t"/>
              </v:shape>
            </v:group>
            <v:group style="position:absolute;left:3092;top:6340;width:7;height:2" coordorigin="3092,6340" coordsize="7,2">
              <v:shape style="position:absolute;left:3092;top:6340;width:7;height:2" coordorigin="3092,6340" coordsize="7,0" path="m3092,6340l3100,6340e" filled="f" stroked="t" strokeweight="1.08pt" strokecolor="#0000FF">
                <v:path arrowok="t"/>
              </v:shape>
            </v:group>
            <v:group style="position:absolute;left:1728;top:3694;width:50;height:43" coordorigin="1728,3694" coordsize="50,43">
              <v:shape style="position:absolute;left:1728;top:3694;width:50;height:43" coordorigin="1728,3694" coordsize="50,43" path="m1778,3737l1728,3694,1728,3694e" filled="f" stroked="t" strokeweight=".36pt" strokecolor="#FF0000">
                <v:path arrowok="t"/>
              </v:shape>
            </v:group>
            <v:group style="position:absolute;left:1728;top:3737;width:50;height:36" coordorigin="1728,3737" coordsize="50,36">
              <v:shape style="position:absolute;left:1728;top:3737;width:50;height:36" coordorigin="1728,3737" coordsize="50,36" path="m1778,3737l1728,3773,1728,3773e" filled="f" stroked="t" strokeweight=".36pt" strokecolor="#FF0000">
                <v:path arrowok="t"/>
              </v:shape>
            </v:group>
            <v:group style="position:absolute;left:1685;top:3737;width:43;height:36" coordorigin="1685,3737" coordsize="43,36">
              <v:shape style="position:absolute;left:1685;top:3737;width:43;height:36" coordorigin="1685,3737" coordsize="43,36" path="m1728,3737l1685,3773,1685,3773e" filled="f" stroked="t" strokeweight=".36pt" strokecolor="#FF0000">
                <v:path arrowok="t"/>
              </v:shape>
            </v:group>
            <v:group style="position:absolute;left:1685;top:3694;width:43;height:43" coordorigin="1685,3694" coordsize="43,43">
              <v:shape style="position:absolute;left:1685;top:3694;width:43;height:43" coordorigin="1685,3694" coordsize="43,43" path="m1728,3737l1685,3694,1685,3694e" filled="f" stroked="t" strokeweight=".36pt" strokecolor="#FF0000">
                <v:path arrowok="t"/>
              </v:shape>
            </v:group>
            <v:group style="position:absolute;left:11095;top:2635;width:2;height:1181" coordorigin="11095,2635" coordsize="2,1181">
              <v:shape style="position:absolute;left:11095;top:2635;width:2;height:1181" coordorigin="11095,2635" coordsize="0,1181" path="m11095,3816l11095,2635e" filled="f" stroked="t" strokeweight=".36pt" strokecolor="#800040">
                <v:path arrowok="t"/>
              </v:shape>
            </v:group>
            <v:group style="position:absolute;left:11074;top:3636;width:29;height:22" coordorigin="11074,3636" coordsize="29,22">
              <v:shape style="position:absolute;left:11074;top:3636;width:29;height:22" coordorigin="11074,3636" coordsize="29,22" path="m11095,3658l11081,3658,11074,3643,11081,3636,11095,3636,11102,3643,11095,3658xe" filled="t" fillcolor="#FF00FF" stroked="f">
                <v:path arrowok="t"/>
                <v:fill type="solid"/>
              </v:shape>
            </v:group>
            <v:group style="position:absolute;left:11074;top:3636;width:29;height:22" coordorigin="11074,3636" coordsize="29,22">
              <v:shape style="position:absolute;left:11074;top:3636;width:29;height:22" coordorigin="11074,3636" coordsize="29,22" path="m11074,3643l11081,3636,11088,3636,11095,3636,11102,3643,11095,3658,11088,3658,11081,3658,11074,3643e" filled="f" stroked="t" strokeweight=".36pt" strokecolor="#FF00FF">
                <v:path arrowok="t"/>
              </v:shape>
            </v:group>
            <v:group style="position:absolute;left:11009;top:3816;width:86;height:2" coordorigin="11009,3816" coordsize="86,2">
              <v:shape style="position:absolute;left:11009;top:3816;width:86;height:2" coordorigin="11009,3816" coordsize="86,0" path="m11095,3816l11009,3816,11009,3816e" filled="f" stroked="t" strokeweight=".36pt" strokecolor="#800040">
                <v:path arrowok="t"/>
              </v:shape>
            </v:group>
            <v:group style="position:absolute;left:1728;top:3946;width:50;height:43" coordorigin="1728,3946" coordsize="50,43">
              <v:shape style="position:absolute;left:1728;top:3946;width:50;height:43" coordorigin="1728,3946" coordsize="50,43" path="m1778,3989l1728,3946,1728,3946e" filled="f" stroked="t" strokeweight=".36pt" strokecolor="#FF0000">
                <v:path arrowok="t"/>
              </v:shape>
            </v:group>
            <v:group style="position:absolute;left:1728;top:3989;width:50;height:43" coordorigin="1728,3989" coordsize="50,43">
              <v:shape style="position:absolute;left:1728;top:3989;width:50;height:43" coordorigin="1728,3989" coordsize="50,43" path="m1778,3989l1728,4032,1728,4032e" filled="f" stroked="t" strokeweight=".36pt" strokecolor="#FF0000">
                <v:path arrowok="t"/>
              </v:shape>
            </v:group>
            <v:group style="position:absolute;left:1685;top:3989;width:43;height:43" coordorigin="1685,3989" coordsize="43,43">
              <v:shape style="position:absolute;left:1685;top:3989;width:43;height:43" coordorigin="1685,3989" coordsize="43,43" path="m1728,3989l1685,4032,1685,4032e" filled="f" stroked="t" strokeweight=".36pt" strokecolor="#FF0000">
                <v:path arrowok="t"/>
              </v:shape>
            </v:group>
            <v:group style="position:absolute;left:1685;top:3946;width:43;height:43" coordorigin="1685,3946" coordsize="43,43">
              <v:shape style="position:absolute;left:1685;top:3946;width:43;height:43" coordorigin="1685,3946" coordsize="43,43" path="m1728,3989l1685,3946,1685,3946e" filled="f" stroked="t" strokeweight=".36pt" strokecolor="#FF0000">
                <v:path arrowok="t"/>
              </v:shape>
            </v:group>
            <v:group style="position:absolute;left:3794;top:5422;width:180;height:86" coordorigin="3794,5422" coordsize="180,86">
              <v:shape style="position:absolute;left:3794;top:5422;width:180;height:86" coordorigin="3794,5422" coordsize="180,86" path="m3794,5422l3974,5422,3888,5508,3794,5422e" filled="f" stroked="t" strokeweight=".36pt" strokecolor="#FF0000">
                <v:path arrowok="t"/>
              </v:shape>
            </v:group>
            <v:group style="position:absolute;left:3946;top:5472;width:29;height:2" coordorigin="3946,5472" coordsize="29,2">
              <v:shape style="position:absolute;left:3946;top:5472;width:29;height:2" coordorigin="3946,5472" coordsize="29,0" path="m3946,5472l3974,5472,3974,5472e" filled="f" stroked="t" strokeweight=".36pt" strokecolor="#FF0000">
                <v:path arrowok="t"/>
              </v:shape>
            </v:group>
            <v:group style="position:absolute;left:3942;top:5490;width:7;height:2" coordorigin="3942,5490" coordsize="7,2">
              <v:shape style="position:absolute;left:3942;top:5490;width:7;height:2" coordorigin="3942,5490" coordsize="7,0" path="m3942,5490l3949,5490e" filled="f" stroked="t" strokeweight="1.8pt" strokecolor="#FF0000">
                <v:path arrowok="t"/>
              </v:shape>
            </v:group>
            <v:group style="position:absolute;left:3946;top:5494;width:22;height:2" coordorigin="3946,5494" coordsize="22,2">
              <v:shape style="position:absolute;left:3946;top:5494;width:22;height:2" coordorigin="3946,5494" coordsize="22,0" path="m3967,5494l3946,5494,3946,5494e" filled="f" stroked="t" strokeweight=".36pt" strokecolor="#FF0000">
                <v:path arrowok="t"/>
              </v:shape>
            </v:group>
            <v:group style="position:absolute;left:1778;top:3989;width:86;height:2" coordorigin="1778,3989" coordsize="86,2">
              <v:shape style="position:absolute;left:1778;top:3989;width:86;height:2" coordorigin="1778,3989" coordsize="86,0" path="m1865,3989l1778,3989,1778,3989e" filled="f" stroked="t" strokeweight=".36pt" strokecolor="#800040">
                <v:path arrowok="t"/>
              </v:shape>
            </v:group>
            <v:group style="position:absolute;left:13378;top:4831;width:2;height:86" coordorigin="13378,4831" coordsize="2,86">
              <v:shape style="position:absolute;left:13378;top:4831;width:2;height:86" coordorigin="13378,4831" coordsize="0,86" path="m13378,4831l13378,4918e" filled="f" stroked="t" strokeweight=".36pt" strokecolor="#FF0000">
                <v:path arrowok="t"/>
              </v:shape>
            </v:group>
            <v:group style="position:absolute;left:13378;top:4493;width:2;height:86" coordorigin="13378,4493" coordsize="2,86">
              <v:shape style="position:absolute;left:13378;top:4493;width:2;height:86" coordorigin="13378,4493" coordsize="0,86" path="m13378,4579l13378,4493e" filled="f" stroked="t" strokeweight=".36pt" strokecolor="#FF0000">
                <v:path arrowok="t"/>
              </v:shape>
            </v:group>
            <v:group style="position:absolute;left:13356;top:4810;width:22;height:22" coordorigin="13356,4810" coordsize="22,22">
              <v:shape style="position:absolute;left:13356;top:4810;width:22;height:22" coordorigin="13356,4810" coordsize="22,22" path="m13378,4831l13356,4810,13356,4810e" filled="f" stroked="t" strokeweight=".36pt" strokecolor="#0000FF">
                <v:path arrowok="t"/>
              </v:shape>
            </v:group>
            <v:group style="position:absolute;left:13356;top:4759;width:50;height:50" coordorigin="13356,4759" coordsize="50,50">
              <v:shape style="position:absolute;left:13356;top:4759;width:50;height:50" coordorigin="13356,4759" coordsize="50,50" path="m13356,4810l13406,4759,13406,4759e" filled="f" stroked="t" strokeweight=".36pt" strokecolor="#0000FF">
                <v:path arrowok="t"/>
              </v:shape>
            </v:group>
            <v:group style="position:absolute;left:13356;top:4709;width:50;height:50" coordorigin="13356,4709" coordsize="50,50">
              <v:shape style="position:absolute;left:13356;top:4709;width:50;height:50" coordorigin="13356,4709" coordsize="50,50" path="m13406,4759l13356,4709,13356,4709e" filled="f" stroked="t" strokeweight=".36pt" strokecolor="#0000FF">
                <v:path arrowok="t"/>
              </v:shape>
            </v:group>
            <v:group style="position:absolute;left:13356;top:4651;width:50;height:58" coordorigin="13356,4651" coordsize="50,58">
              <v:shape style="position:absolute;left:13356;top:4651;width:50;height:58" coordorigin="13356,4651" coordsize="50,58" path="m13356,4709l13406,4651,13406,4651e" filled="f" stroked="t" strokeweight=".36pt" strokecolor="#0000FF">
                <v:path arrowok="t"/>
              </v:shape>
            </v:group>
            <v:group style="position:absolute;left:13356;top:4601;width:50;height:50" coordorigin="13356,4601" coordsize="50,50">
              <v:shape style="position:absolute;left:13356;top:4601;width:50;height:50" coordorigin="13356,4601" coordsize="50,50" path="m13406,4651l13356,4601,13356,4601e" filled="f" stroked="t" strokeweight=".36pt" strokecolor="#0000FF">
                <v:path arrowok="t"/>
              </v:shape>
            </v:group>
            <v:group style="position:absolute;left:13356;top:4579;width:22;height:22" coordorigin="13356,4579" coordsize="22,22">
              <v:shape style="position:absolute;left:13356;top:4579;width:22;height:22" coordorigin="13356,4579" coordsize="22,22" path="m13356,4601l13378,4579,13378,4579e" filled="f" stroked="t" strokeweight=".36pt" strokecolor="#0000FF">
                <v:path arrowok="t"/>
              </v:shape>
            </v:group>
            <v:group style="position:absolute;left:13378;top:4327;width:266;height:2" coordorigin="13378,4327" coordsize="266,2">
              <v:shape style="position:absolute;left:13378;top:4327;width:266;height:2" coordorigin="13378,4327" coordsize="266,0" path="m13644,4327l13378,4327,13378,4327e" filled="f" stroked="t" strokeweight=".36pt" strokecolor="#800040">
                <v:path arrowok="t"/>
              </v:shape>
            </v:group>
            <v:group style="position:absolute;left:13378;top:3312;width:2;height:86" coordorigin="13378,3312" coordsize="2,86">
              <v:shape style="position:absolute;left:13378;top:3312;width:2;height:86" coordorigin="13378,3312" coordsize="0,86" path="m13378,3398l13378,3312,13378,3312e" filled="f" stroked="t" strokeweight=".36pt" strokecolor="#800040">
                <v:path arrowok="t"/>
              </v:shape>
            </v:group>
            <v:group style="position:absolute;left:2473;top:5972;width:7;height:2" coordorigin="2473,5972" coordsize="7,2">
              <v:shape style="position:absolute;left:2473;top:5972;width:7;height:2" coordorigin="2473,5972" coordsize="7,0" path="m2473,5972l2480,5972e" filled="f" stroked="t" strokeweight="3.96pt" strokecolor="#800040">
                <v:path arrowok="t"/>
              </v:shape>
            </v:group>
            <v:group style="position:absolute;left:5731;top:6689;width:2;height:173" coordorigin="5731,6689" coordsize="2,173">
              <v:shape style="position:absolute;left:5731;top:6689;width:2;height:173" coordorigin="5731,6689" coordsize="0,173" path="m5731,6862l5731,6689,5731,6689e" filled="f" stroked="t" strokeweight=".36pt" strokecolor="#800040">
                <v:path arrowok="t"/>
              </v:shape>
            </v:group>
            <v:group style="position:absolute;left:13997;top:9310;width:2;height:418" coordorigin="13997,9310" coordsize="2,418">
              <v:shape style="position:absolute;left:13997;top:9310;width:2;height:418" coordorigin="13997,9310" coordsize="0,418" path="m13997,9727l13997,9310e" filled="f" stroked="t" strokeweight=".36pt" strokecolor="#800040">
                <v:path arrowok="t"/>
              </v:shape>
            </v:group>
            <v:group style="position:absolute;left:13378;top:3737;width:2;height:166" coordorigin="13378,3737" coordsize="2,166">
              <v:shape style="position:absolute;left:13378;top:3737;width:2;height:166" coordorigin="13378,3737" coordsize="0,166" path="m13378,3902l13378,3737e" filled="f" stroked="t" strokeweight=".36pt" strokecolor="#FF0000">
                <v:path arrowok="t"/>
              </v:shape>
            </v:group>
            <v:group style="position:absolute;left:13378;top:3398;width:2;height:79" coordorigin="13378,3398" coordsize="2,79">
              <v:shape style="position:absolute;left:13378;top:3398;width:2;height:79" coordorigin="13378,3398" coordsize="0,79" path="m13378,3478l13378,3398e" filled="f" stroked="t" strokeweight=".36pt" strokecolor="#FF0000">
                <v:path arrowok="t"/>
              </v:shape>
            </v:group>
            <v:group style="position:absolute;left:13356;top:3708;width:22;height:29" coordorigin="13356,3708" coordsize="22,29">
              <v:shape style="position:absolute;left:13356;top:3708;width:22;height:29" coordorigin="13356,3708" coordsize="22,29" path="m13378,3737l13356,3708,13356,3708e" filled="f" stroked="t" strokeweight=".36pt" strokecolor="#0000FF">
                <v:path arrowok="t"/>
              </v:shape>
            </v:group>
            <v:group style="position:absolute;left:13356;top:3658;width:50;height:50" coordorigin="13356,3658" coordsize="50,50">
              <v:shape style="position:absolute;left:13356;top:3658;width:50;height:50" coordorigin="13356,3658" coordsize="50,50" path="m13356,3708l13406,3658,13406,3658e" filled="f" stroked="t" strokeweight=".36pt" strokecolor="#0000FF">
                <v:path arrowok="t"/>
              </v:shape>
            </v:group>
            <v:group style="position:absolute;left:13356;top:3607;width:50;height:50" coordorigin="13356,3607" coordsize="50,50">
              <v:shape style="position:absolute;left:13356;top:3607;width:50;height:50" coordorigin="13356,3607" coordsize="50,50" path="m13406,3658l13356,3607,13356,3607e" filled="f" stroked="t" strokeweight=".36pt" strokecolor="#0000FF">
                <v:path arrowok="t"/>
              </v:shape>
            </v:group>
            <v:group style="position:absolute;left:13356;top:3557;width:50;height:50" coordorigin="13356,3557" coordsize="50,50">
              <v:shape style="position:absolute;left:13356;top:3557;width:50;height:50" coordorigin="13356,3557" coordsize="50,50" path="m13356,3607l13406,3557,13406,3557e" filled="f" stroked="t" strokeweight=".36pt" strokecolor="#0000FF">
                <v:path arrowok="t"/>
              </v:shape>
            </v:group>
            <v:group style="position:absolute;left:13356;top:3506;width:50;height:50" coordorigin="13356,3506" coordsize="50,50">
              <v:shape style="position:absolute;left:13356;top:3506;width:50;height:50" coordorigin="13356,3506" coordsize="50,50" path="m13406,3557l13356,3506,13356,3506e" filled="f" stroked="t" strokeweight=".36pt" strokecolor="#0000FF">
                <v:path arrowok="t"/>
              </v:shape>
            </v:group>
            <v:group style="position:absolute;left:13356;top:3478;width:22;height:29" coordorigin="13356,3478" coordsize="22,29">
              <v:shape style="position:absolute;left:13356;top:3478;width:22;height:29" coordorigin="13356,3478" coordsize="22,29" path="m13356,3506l13378,3478,13378,3478e" filled="f" stroked="t" strokeweight=".36pt" strokecolor="#0000FF">
                <v:path arrowok="t"/>
              </v:shape>
            </v:group>
            <v:group style="position:absolute;left:4673;top:6350;width:2;height:86" coordorigin="4673,6350" coordsize="2,86">
              <v:shape style="position:absolute;left:4673;top:6350;width:2;height:86" coordorigin="4673,6350" coordsize="0,86" path="m4673,6350l4673,6437e" filled="f" stroked="t" strokeweight=".36pt" strokecolor="#FF0000">
                <v:path arrowok="t"/>
              </v:shape>
            </v:group>
            <v:group style="position:absolute;left:4673;top:6185;width:2;height:86" coordorigin="4673,6185" coordsize="2,86">
              <v:shape style="position:absolute;left:4673;top:6185;width:2;height:86" coordorigin="4673,6185" coordsize="0,86" path="m4673,6271l4673,6185e" filled="f" stroked="t" strokeweight=".36pt" strokecolor="#FF0000">
                <v:path arrowok="t"/>
              </v:shape>
            </v:group>
            <v:group style="position:absolute;left:4630;top:6329;width:94;height:2" coordorigin="4630,6329" coordsize="94,2">
              <v:shape style="position:absolute;left:4630;top:6329;width:94;height:2" coordorigin="4630,6329" coordsize="94,0" path="m4630,6329l4723,6329,4723,6329e" filled="f" stroked="t" strokeweight=".36pt" strokecolor="#0000FF">
                <v:path arrowok="t"/>
              </v:shape>
            </v:group>
            <v:group style="position:absolute;left:4630;top:6293;width:94;height:2" coordorigin="4630,6293" coordsize="94,2">
              <v:shape style="position:absolute;left:4630;top:6293;width:94;height:2" coordorigin="4630,6293" coordsize="94,0" path="m4630,6293l4723,6293,4723,6293e" filled="f" stroked="t" strokeweight=".36pt" strokecolor="#0000FF">
                <v:path arrowok="t"/>
              </v:shape>
            </v:group>
            <v:group style="position:absolute;left:4669;top:6282;width:7;height:2" coordorigin="4669,6282" coordsize="7,2">
              <v:shape style="position:absolute;left:4669;top:6282;width:7;height:2" coordorigin="4669,6282" coordsize="7,0" path="m4669,6282l4676,6282e" filled="f" stroked="t" strokeweight="1.08pt" strokecolor="#0000FF">
                <v:path arrowok="t"/>
              </v:shape>
            </v:group>
            <v:group style="position:absolute;left:4669;top:6340;width:7;height:2" coordorigin="4669,6340" coordsize="7,2">
              <v:shape style="position:absolute;left:4669;top:6340;width:7;height:2" coordorigin="4669,6340" coordsize="7,0" path="m4669,6340l4676,6340e" filled="f" stroked="t" strokeweight="1.08pt" strokecolor="#0000FF">
                <v:path arrowok="t"/>
              </v:shape>
            </v:group>
            <v:group style="position:absolute;left:13374;top:4367;width:7;height:2" coordorigin="13374,4367" coordsize="7,2">
              <v:shape style="position:absolute;left:13374;top:4367;width:7;height:2" coordorigin="13374,4367" coordsize="7,0" path="m13374,4367l13381,4367e" filled="f" stroked="t" strokeweight="3.96pt" strokecolor="#800040">
                <v:path arrowok="t"/>
              </v:shape>
            </v:group>
            <v:group style="position:absolute;left:10390;top:2635;width:706;height:2" coordorigin="10390,2635" coordsize="706,2">
              <v:shape style="position:absolute;left:10390;top:2635;width:706;height:2" coordorigin="10390,2635" coordsize="706,0" path="m11095,2635l10390,2635,10390,2635e" filled="f" stroked="t" strokeweight=".36pt" strokecolor="#800040">
                <v:path arrowok="t"/>
              </v:shape>
            </v:group>
            <v:group style="position:absolute;left:7668;top:4406;width:878;height:2" coordorigin="7668,4406" coordsize="878,2">
              <v:shape style="position:absolute;left:7668;top:4406;width:878;height:2" coordorigin="7668,4406" coordsize="878,0" path="m8546,4406l7668,4406,7668,4406e" filled="f" stroked="t" strokeweight=".36pt" strokecolor="#800040">
                <v:path arrowok="t"/>
              </v:shape>
            </v:group>
            <v:group style="position:absolute;left:5558;top:3312;width:5011;height:2" coordorigin="5558,3312" coordsize="5011,2">
              <v:shape style="position:absolute;left:5558;top:3312;width:5011;height:2" coordorigin="5558,3312" coordsize="5011,0" path="m5558,3312l10570,3312e" filled="f" stroked="t" strokeweight=".360012pt" strokecolor="#800040">
                <v:path arrowok="t"/>
              </v:shape>
            </v:group>
            <v:group style="position:absolute;left:3974;top:2887;width:2;height:763" coordorigin="3974,2887" coordsize="2,763">
              <v:shape style="position:absolute;left:3974;top:2887;width:2;height:763" coordorigin="3974,2887" coordsize="0,763" path="m3974,3650l3974,2887e" filled="f" stroked="t" strokeweight=".36pt" strokecolor="#800040">
                <v:path arrowok="t"/>
              </v:shape>
            </v:group>
            <v:group style="position:absolute;left:8014;top:4579;width:533;height:2" coordorigin="8014,4579" coordsize="533,2">
              <v:shape style="position:absolute;left:8014;top:4579;width:533;height:2" coordorigin="8014,4579" coordsize="533,0" path="m8546,4579l8014,4579,8014,4579e" filled="f" stroked="t" strokeweight=".36pt" strokecolor="#800040">
                <v:path arrowok="t"/>
              </v:shape>
            </v:group>
            <v:group style="position:absolute;left:3096;top:6437;width:2;height:86" coordorigin="3096,6437" coordsize="2,86">
              <v:shape style="position:absolute;left:3096;top:6437;width:2;height:86" coordorigin="3096,6437" coordsize="0,86" path="m3096,6523l3096,6437,3096,6437e" filled="f" stroked="t" strokeweight=".36pt" strokecolor="#800040">
                <v:path arrowok="t"/>
              </v:shape>
            </v:group>
            <v:group style="position:absolute;left:14609;top:10915;width:2;height:252" coordorigin="14609,10915" coordsize="2,252">
              <v:shape style="position:absolute;left:14609;top:10915;width:2;height:252" coordorigin="14609,10915" coordsize="0,252" path="m14609,11167l14609,10915,14609,10915e" filled="f" stroked="t" strokeweight=".36pt" strokecolor="#800040">
                <v:path arrowok="t"/>
              </v:shape>
            </v:group>
            <v:group style="position:absolute;left:14594;top:10894;width:22;height:29" coordorigin="14594,10894" coordsize="22,29">
              <v:shape style="position:absolute;left:14594;top:10894;width:22;height:29" coordorigin="14594,10894" coordsize="22,29" path="m14602,10922l14594,10915,14594,10901,14602,10894,14616,10901,14616,10915,14602,10922xe" filled="t" fillcolor="#FF00FF" stroked="f">
                <v:path arrowok="t"/>
                <v:fill type="solid"/>
              </v:shape>
            </v:group>
            <v:group style="position:absolute;left:14594;top:10894;width:22;height:29" coordorigin="14594,10894" coordsize="22,29">
              <v:shape style="position:absolute;left:14594;top:10894;width:22;height:29" coordorigin="14594,10894" coordsize="22,29" path="m14594,10908l14594,10901,14602,10894,14616,10901,14616,10908,14616,10915,14602,10922,14594,10915,14594,10908e" filled="f" stroked="t" strokeweight=".36pt" strokecolor="#FF00FF">
                <v:path arrowok="t"/>
              </v:shape>
            </v:group>
            <v:group style="position:absolute;left:4766;top:9562;width:612;height:2" coordorigin="4766,9562" coordsize="612,2">
              <v:shape style="position:absolute;left:4766;top:9562;width:612;height:2" coordorigin="4766,9562" coordsize="612,0" path="m5378,9562l4766,9562,4766,9562e" filled="f" stroked="t" strokeweight=".36pt" strokecolor="#800040">
                <v:path arrowok="t"/>
              </v:shape>
            </v:group>
            <v:group style="position:absolute;left:8546;top:4406;width:259;height:2" coordorigin="8546,4406" coordsize="259,2">
              <v:shape style="position:absolute;left:8546;top:4406;width:259;height:2" coordorigin="8546,4406" coordsize="259,0" path="m8806,4406l8546,4406e" filled="f" stroked="t" strokeweight=".36pt" strokecolor="#FF0000">
                <v:path arrowok="t"/>
              </v:shape>
            </v:group>
            <v:group style="position:absolute;left:8546;top:4579;width:259;height:2" coordorigin="8546,4579" coordsize="259,2">
              <v:shape style="position:absolute;left:8546;top:4579;width:259;height:2" coordorigin="8546,4579" coordsize="259,0" path="m8806,4579l8546,4579e" filled="f" stroked="t" strokeweight=".36pt" strokecolor="#FF0000">
                <v:path arrowok="t"/>
              </v:shape>
            </v:group>
            <v:group style="position:absolute;left:8546;top:4745;width:259;height:2" coordorigin="8546,4745" coordsize="259,2">
              <v:shape style="position:absolute;left:8546;top:4745;width:259;height:2" coordorigin="8546,4745" coordsize="259,0" path="m8806,4745l8546,4745e" filled="f" stroked="t" strokeweight=".36pt" strokecolor="#FF0000">
                <v:path arrowok="t"/>
              </v:shape>
            </v:group>
            <v:group style="position:absolute;left:8806;top:4327;width:439;height:504" coordorigin="8806,4327" coordsize="439,504">
              <v:shape style="position:absolute;left:8806;top:4327;width:439;height:504" coordorigin="8806,4327" coordsize="439,504" path="m8806,4831l9245,4831,9245,4327,8806,4327,8806,4831xe" filled="f" stroked="t" strokeweight=".36pt" strokecolor="#0000FF">
                <v:path arrowok="t"/>
              </v:shape>
            </v:group>
            <v:group style="position:absolute;left:8986;top:4328;width:252;height:489" coordorigin="8986,4328" coordsize="252,489">
              <v:shape style="position:absolute;left:8986;top:4328;width:252;height:489" coordorigin="8986,4328" coordsize="252,489" path="m8986,4817l9054,4806,9115,4780,9166,4741,9205,4691,9230,4632,9238,4567,9236,4545,9219,4481,9186,4426,9140,4381,9083,4348,9018,4330,8995,4328e" filled="f" stroked="t" strokeweight=".376728pt" strokecolor="#0000FF">
                <v:path arrowok="t"/>
              </v:shape>
            </v:group>
            <v:group style="position:absolute;left:8986;top:4327;width:2;height:504" coordorigin="8986,4327" coordsize="2,504">
              <v:shape style="position:absolute;left:8986;top:4327;width:2;height:504" coordorigin="8986,4327" coordsize="0,504" path="m8986,4831l8986,4327,8986,4327e" filled="f" stroked="t" strokeweight=".36pt" strokecolor="#0000FF">
                <v:path arrowok="t"/>
              </v:shape>
            </v:group>
            <v:group style="position:absolute;left:3622;top:4745;width:266;height:2" coordorigin="3622,4745" coordsize="266,2">
              <v:shape style="position:absolute;left:3622;top:4745;width:266;height:2" coordorigin="3622,4745" coordsize="266,0" path="m3888,4745l3622,4745,3622,4745e" filled="f" stroked="t" strokeweight=".36pt" strokecolor="#800040">
                <v:path arrowok="t"/>
              </v:shape>
            </v:group>
            <v:group style="position:absolute;left:5378;top:5256;width:2;height:166" coordorigin="5378,5256" coordsize="2,166">
              <v:shape style="position:absolute;left:5378;top:5256;width:2;height:166" coordorigin="5378,5256" coordsize="0,166" path="m5378,5422l5378,5256,5378,5256e" filled="f" stroked="t" strokeweight=".36pt" strokecolor="#800040">
                <v:path arrowok="t"/>
              </v:shape>
            </v:group>
            <v:group style="position:absolute;left:13378;top:10829;width:2;height:338" coordorigin="13378,10829" coordsize="2,338">
              <v:shape style="position:absolute;left:13378;top:10829;width:2;height:338" coordorigin="13378,10829" coordsize="0,338" path="m13378,11167l13378,10829,13378,10829e" filled="f" stroked="t" strokeweight=".36pt" strokecolor="#800040">
                <v:path arrowok="t"/>
              </v:shape>
            </v:group>
            <v:group style="position:absolute;left:5378;top:5170;width:2;height:86" coordorigin="5378,5170" coordsize="2,86">
              <v:shape style="position:absolute;left:5378;top:5170;width:2;height:86" coordorigin="5378,5170" coordsize="0,86" path="m5378,5170l5378,5256e" filled="f" stroked="t" strokeweight=".36pt" strokecolor="#FF0000">
                <v:path arrowok="t"/>
              </v:shape>
            </v:group>
            <v:group style="position:absolute;left:5378;top:4831;width:2;height:86" coordorigin="5378,4831" coordsize="2,86">
              <v:shape style="position:absolute;left:5378;top:4831;width:2;height:86" coordorigin="5378,4831" coordsize="0,86" path="m5378,4918l5378,4831e" filled="f" stroked="t" strokeweight=".36pt" strokecolor="#FF0000">
                <v:path arrowok="t"/>
              </v:shape>
            </v:group>
            <v:group style="position:absolute;left:5350;top:5148;width:29;height:22" coordorigin="5350,5148" coordsize="29,22">
              <v:shape style="position:absolute;left:5350;top:5148;width:29;height:22" coordorigin="5350,5148" coordsize="29,22" path="m5378,5170l5350,5148,5350,5148e" filled="f" stroked="t" strokeweight=".36pt" strokecolor="#0000FF">
                <v:path arrowok="t"/>
              </v:shape>
            </v:group>
            <v:group style="position:absolute;left:5350;top:5090;width:58;height:58" coordorigin="5350,5090" coordsize="58,58">
              <v:shape style="position:absolute;left:5350;top:5090;width:58;height:58" coordorigin="5350,5090" coordsize="58,58" path="m5350,5148l5407,5090,5407,5090e" filled="f" stroked="t" strokeweight=".36pt" strokecolor="#0000FF">
                <v:path arrowok="t"/>
              </v:shape>
            </v:group>
            <v:group style="position:absolute;left:5350;top:5040;width:58;height:50" coordorigin="5350,5040" coordsize="58,50">
              <v:shape style="position:absolute;left:5350;top:5040;width:58;height:50" coordorigin="5350,5040" coordsize="58,50" path="m5407,5090l5350,5040,5350,5040e" filled="f" stroked="t" strokeweight=".36pt" strokecolor="#0000FF">
                <v:path arrowok="t"/>
              </v:shape>
            </v:group>
            <v:group style="position:absolute;left:5350;top:4990;width:58;height:50" coordorigin="5350,4990" coordsize="58,50">
              <v:shape style="position:absolute;left:5350;top:4990;width:58;height:50" coordorigin="5350,4990" coordsize="58,50" path="m5350,5040l5407,4990,5407,4990e" filled="f" stroked="t" strokeweight=".36pt" strokecolor="#0000FF">
                <v:path arrowok="t"/>
              </v:shape>
            </v:group>
            <v:group style="position:absolute;left:5350;top:4939;width:58;height:50" coordorigin="5350,4939" coordsize="58,50">
              <v:shape style="position:absolute;left:5350;top:4939;width:58;height:50" coordorigin="5350,4939" coordsize="58,50" path="m5407,4990l5350,4939,5350,4939e" filled="f" stroked="t" strokeweight=".36pt" strokecolor="#0000FF">
                <v:path arrowok="t"/>
              </v:shape>
            </v:group>
            <v:group style="position:absolute;left:5350;top:4918;width:29;height:22" coordorigin="5350,4918" coordsize="29,22">
              <v:shape style="position:absolute;left:5350;top:4918;width:29;height:22" coordorigin="5350,4918" coordsize="29,22" path="m5350,4939l5378,4918,5378,4918e" filled="f" stroked="t" strokeweight=".36pt" strokecolor="#0000FF">
                <v:path arrowok="t"/>
              </v:shape>
            </v:group>
            <v:group style="position:absolute;left:4673;top:6437;width:2;height:86" coordorigin="4673,6437" coordsize="2,86">
              <v:shape style="position:absolute;left:4673;top:6437;width:2;height:86" coordorigin="4673,6437" coordsize="0,86" path="m4673,6523l4673,6437,4673,6437e" filled="f" stroked="t" strokeweight=".36pt" strokecolor="#800040">
                <v:path arrowok="t"/>
              </v:shape>
            </v:group>
            <v:group style="position:absolute;left:9950;top:4918;width:1318;height:2" coordorigin="9950,4918" coordsize="1318,2">
              <v:shape style="position:absolute;left:9950;top:4918;width:1318;height:2" coordorigin="9950,4918" coordsize="1318,0" path="m11268,4918l9950,4918,9950,4918e" filled="f" stroked="t" strokeweight=".36pt" strokecolor="#800040">
                <v:path arrowok="t"/>
              </v:shape>
            </v:group>
            <v:group style="position:absolute;left:9598;top:4745;width:1670;height:2" coordorigin="9598,4745" coordsize="1670,2">
              <v:shape style="position:absolute;left:9598;top:4745;width:1670;height:2" coordorigin="9598,4745" coordsize="1670,0" path="m11268,4745l9598,4745,9598,4745e" filled="f" stroked="t" strokeweight=".36pt" strokecolor="#800040">
                <v:path arrowok="t"/>
              </v:shape>
            </v:group>
            <v:group style="position:absolute;left:3355;top:6012;width:2;height:1778" coordorigin="3355,6012" coordsize="2,1778">
              <v:shape style="position:absolute;left:3355;top:6012;width:2;height:1778" coordorigin="3355,6012" coordsize="0,1778" path="m3355,7790l3355,6012e" filled="f" stroked="t" strokeweight=".36pt" strokecolor="#800040">
                <v:path arrowok="t"/>
              </v:shape>
            </v:group>
            <v:group style="position:absolute;left:2743;top:6098;width:612;height:2" coordorigin="2743,6098" coordsize="612,2">
              <v:shape style="position:absolute;left:2743;top:6098;width:612;height:2" coordorigin="2743,6098" coordsize="612,0" path="m2743,6098l3355,6098e" filled="f" stroked="t" strokeweight=".36pt" strokecolor="#800040">
                <v:path arrowok="t"/>
              </v:shape>
            </v:group>
            <v:group style="position:absolute;left:3074;top:6084;width:29;height:22" coordorigin="3074,6084" coordsize="29,22">
              <v:shape style="position:absolute;left:3074;top:6084;width:29;height:22" coordorigin="3074,6084" coordsize="29,22" path="m3096,6106l3082,6106,3074,6091,3082,6084,3096,6084,3103,6091,3096,6106xe" filled="t" fillcolor="#FF00FF" stroked="f">
                <v:path arrowok="t"/>
                <v:fill type="solid"/>
              </v:shape>
            </v:group>
            <v:group style="position:absolute;left:3074;top:6084;width:29;height:22" coordorigin="3074,6084" coordsize="29,22">
              <v:shape style="position:absolute;left:3074;top:6084;width:29;height:22" coordorigin="3074,6084" coordsize="29,22" path="m3074,6091l3082,6084,3089,6084,3096,6084,3103,6091,3096,6106,3089,6106,3082,6106,3074,6091e" filled="f" stroked="t" strokeweight=".36pt" strokecolor="#FF00FF">
                <v:path arrowok="t"/>
              </v:shape>
            </v:group>
            <v:group style="position:absolute;left:3096;top:6098;width:2;height:86" coordorigin="3096,6098" coordsize="2,86">
              <v:shape style="position:absolute;left:3096;top:6098;width:2;height:86" coordorigin="3096,6098" coordsize="0,86" path="m3096,6185l3096,6098,3096,6098e" filled="f" stroked="t" strokeweight=".36pt" strokecolor="#800040">
                <v:path arrowok="t"/>
              </v:shape>
            </v:group>
            <v:group style="position:absolute;left:11268;top:4745;width:266;height:2" coordorigin="11268,4745" coordsize="266,2">
              <v:shape style="position:absolute;left:11268;top:4745;width:266;height:2" coordorigin="11268,4745" coordsize="266,0" path="m11534,4745l11268,4745e" filled="f" stroked="t" strokeweight=".36pt" strokecolor="#FF0000">
                <v:path arrowok="t"/>
              </v:shape>
            </v:group>
            <v:group style="position:absolute;left:11268;top:4918;width:266;height:2" coordorigin="11268,4918" coordsize="266,2">
              <v:shape style="position:absolute;left:11268;top:4918;width:266;height:2" coordorigin="11268,4918" coordsize="266,0" path="m11534,4918l11268,4918e" filled="f" stroked="t" strokeweight=".36pt" strokecolor="#FF0000">
                <v:path arrowok="t"/>
              </v:shape>
            </v:group>
            <v:group style="position:absolute;left:11268;top:5083;width:266;height:2" coordorigin="11268,5083" coordsize="266,2">
              <v:shape style="position:absolute;left:11268;top:5083;width:266;height:2" coordorigin="11268,5083" coordsize="266,0" path="m11534,5083l11268,5083e" filled="f" stroked="t" strokeweight=".36pt" strokecolor="#FF0000">
                <v:path arrowok="t"/>
              </v:shape>
            </v:group>
            <v:group style="position:absolute;left:11534;top:4666;width:439;height:504" coordorigin="11534,4666" coordsize="439,504">
              <v:shape style="position:absolute;left:11534;top:4666;width:439;height:504" coordorigin="11534,4666" coordsize="439,504" path="m11534,5170l11974,5170,11974,4666,11534,4666,11534,5170xe" filled="f" stroked="t" strokeweight=".36pt" strokecolor="#0000FF">
                <v:path arrowok="t"/>
              </v:shape>
            </v:group>
            <v:group style="position:absolute;left:11707;top:4666;width:258;height:490" coordorigin="11707,4666" coordsize="258,490">
              <v:shape style="position:absolute;left:11707;top:4666;width:258;height:490" coordorigin="11707,4666" coordsize="258,490" path="m11707,5155l11777,5146,11839,5121,11892,5082,11932,5032,11958,4972,11966,4929,11965,4904,11951,4836,11921,4777,11879,4729,11825,4693,11764,4671,11707,4666e" filled="f" stroked="t" strokeweight=".376555pt" strokecolor="#0000FF">
                <v:path arrowok="t"/>
              </v:shape>
            </v:group>
            <v:group style="position:absolute;left:11707;top:4666;width:2;height:504" coordorigin="11707,4666" coordsize="2,504">
              <v:shape style="position:absolute;left:11707;top:4666;width:2;height:504" coordorigin="11707,4666" coordsize="0,504" path="m11707,5170l11707,4666,11707,4666e" filled="f" stroked="t" strokeweight=".36pt" strokecolor="#0000FF">
                <v:path arrowok="t"/>
              </v:shape>
            </v:group>
            <v:group style="position:absolute;left:1332;top:6012;width:353;height:2" coordorigin="1332,6012" coordsize="353,2">
              <v:shape style="position:absolute;left:1332;top:6012;width:353;height:2" coordorigin="1332,6012" coordsize="353,0" path="m1685,6012l1332,6012,1332,6012e" filled="f" stroked="t" strokeweight=".36pt" strokecolor="#800040">
                <v:path arrowok="t"/>
              </v:shape>
            </v:group>
            <v:group style="position:absolute;left:7049;top:9562;width:619;height:2" coordorigin="7049,9562" coordsize="619,2">
              <v:shape style="position:absolute;left:7049;top:9562;width:619;height:2" coordorigin="7049,9562" coordsize="619,0" path="m7668,9562l7049,9562,7049,9562e" filled="f" stroked="t" strokeweight=".36pt" strokecolor="#800040">
                <v:path arrowok="t"/>
              </v:shape>
            </v:group>
            <v:group style="position:absolute;left:4673;top:6098;width:2376;height:2" coordorigin="4673,6098" coordsize="2376,2">
              <v:shape style="position:absolute;left:4673;top:6098;width:2376;height:2" coordorigin="4673,6098" coordsize="2376,0" path="m4673,6098l7049,6098e" filled="f" stroked="t" strokeweight=".36pt" strokecolor="#800040">
                <v:path arrowok="t"/>
              </v:shape>
            </v:group>
            <v:group style="position:absolute;left:4925;top:6084;width:22;height:22" coordorigin="4925,6084" coordsize="22,22">
              <v:shape style="position:absolute;left:4925;top:6084;width:22;height:22" coordorigin="4925,6084" coordsize="22,22" path="m4932,6106l4925,6091,4932,6084,4946,6091,4932,6106xe" filled="t" fillcolor="#FF00FF" stroked="f">
                <v:path arrowok="t"/>
                <v:fill type="solid"/>
              </v:shape>
            </v:group>
            <v:group style="position:absolute;left:4925;top:6084;width:22;height:22" coordorigin="4925,6084" coordsize="22,22">
              <v:shape style="position:absolute;left:4925;top:6084;width:22;height:22" coordorigin="4925,6084" coordsize="22,22" path="m4925,6091l4932,6084,4946,6091,4932,6106,4925,6091e" filled="f" stroked="t" strokeweight=".36pt" strokecolor="#FF00FF">
                <v:path arrowok="t"/>
              </v:shape>
            </v:group>
            <v:group style="position:absolute;left:4673;top:6098;width:2;height:86" coordorigin="4673,6098" coordsize="2,86">
              <v:shape style="position:absolute;left:4673;top:6098;width:2;height:86" coordorigin="4673,6098" coordsize="0,86" path="m4673,6185l4673,6098,4673,6098e" filled="f" stroked="t" strokeweight=".36pt" strokecolor="#800040">
                <v:path arrowok="t"/>
              </v:shape>
            </v:group>
            <v:group style="position:absolute;left:4853;top:7279;width:526;height:2" coordorigin="4853,7279" coordsize="526,2">
              <v:shape style="position:absolute;left:4853;top:7279;width:526;height:2" coordorigin="4853,7279" coordsize="526,0" path="m5378,7279l4853,7279,4853,7279e" filled="f" stroked="t" strokeweight=".36pt" strokecolor="#800040">
                <v:path arrowok="t"/>
              </v:shape>
            </v:group>
            <v:group style="position:absolute;left:8194;top:9562;width:173;height:2" coordorigin="8194,9562" coordsize="173,2">
              <v:shape style="position:absolute;left:8194;top:9562;width:173;height:2" coordorigin="8194,9562" coordsize="173,0" path="m8366,9562l8194,9562,8194,9562e" filled="f" stroked="t" strokeweight=".36pt" strokecolor="#800040">
                <v:path arrowok="t"/>
              </v:shape>
            </v:group>
            <v:group style="position:absolute;left:14695;top:3816;width:266;height:2" coordorigin="14695,3816" coordsize="266,2">
              <v:shape style="position:absolute;left:14695;top:3816;width:266;height:2" coordorigin="14695,3816" coordsize="266,0" path="m14962,3816l14695,3816e" filled="f" stroked="t" strokeweight=".36pt" strokecolor="#FF0000">
                <v:path arrowok="t"/>
              </v:shape>
            </v:group>
            <v:group style="position:absolute;left:14695;top:3737;width:266;height:2" coordorigin="14695,3737" coordsize="266,2">
              <v:shape style="position:absolute;left:14695;top:3737;width:266;height:2" coordorigin="14695,3737" coordsize="266,0" path="m14962,3737l14695,3737e" filled="f" stroked="t" strokeweight=".36pt" strokecolor="#FF0000">
                <v:path arrowok="t"/>
              </v:shape>
            </v:group>
            <v:group style="position:absolute;left:14695;top:3650;width:266;height:2" coordorigin="14695,3650" coordsize="266,2">
              <v:shape style="position:absolute;left:14695;top:3650;width:266;height:2" coordorigin="14695,3650" coordsize="266,0" path="m14962,3650l14695,3650e" filled="f" stroked="t" strokeweight=".36pt" strokecolor="#FF0000">
                <v:path arrowok="t"/>
              </v:shape>
            </v:group>
            <v:group style="position:absolute;left:14695;top:3564;width:266;height:2" coordorigin="14695,3564" coordsize="266,2">
              <v:shape style="position:absolute;left:14695;top:3564;width:266;height:2" coordorigin="14695,3564" coordsize="266,0" path="m14962,3564l14695,3564e" filled="f" stroked="t" strokeweight=".36pt" strokecolor="#FF0000">
                <v:path arrowok="t"/>
              </v:shape>
            </v:group>
            <v:group style="position:absolute;left:14674;top:3542;width:58;height:58" coordorigin="14674,3542" coordsize="58,58">
              <v:shape style="position:absolute;left:14674;top:3542;width:58;height:58" coordorigin="14674,3542" coordsize="58,58" path="m14674,3542l14731,3600e" filled="f" stroked="t" strokeweight=".36pt" strokecolor="#804000">
                <v:path arrowok="t"/>
              </v:shape>
            </v:group>
            <v:group style="position:absolute;left:14666;top:3542;width:58;height:58" coordorigin="14666,3542" coordsize="58,58">
              <v:shape style="position:absolute;left:14666;top:3542;width:58;height:58" coordorigin="14666,3542" coordsize="58,58" path="m14724,3542l14666,3600e" filled="f" stroked="t" strokeweight=".36pt" strokecolor="#804000">
                <v:path arrowok="t"/>
              </v:shape>
            </v:group>
            <v:group style="position:absolute;left:14695;top:3478;width:266;height:2" coordorigin="14695,3478" coordsize="266,2">
              <v:shape style="position:absolute;left:14695;top:3478;width:266;height:2" coordorigin="14695,3478" coordsize="266,0" path="m14962,3478l14695,3478e" filled="f" stroked="t" strokeweight=".36pt" strokecolor="#FF0000">
                <v:path arrowok="t"/>
              </v:shape>
            </v:group>
            <v:group style="position:absolute;left:14674;top:3456;width:58;height:58" coordorigin="14674,3456" coordsize="58,58">
              <v:shape style="position:absolute;left:14674;top:3456;width:58;height:58" coordorigin="14674,3456" coordsize="58,58" path="m14674,3456l14731,3514e" filled="f" stroked="t" strokeweight=".36pt" strokecolor="#804000">
                <v:path arrowok="t"/>
              </v:shape>
            </v:group>
            <v:group style="position:absolute;left:14666;top:3456;width:58;height:58" coordorigin="14666,3456" coordsize="58,58">
              <v:shape style="position:absolute;left:14666;top:3456;width:58;height:58" coordorigin="14666,3456" coordsize="58,58" path="m14724,3456l14666,3514e" filled="f" stroked="t" strokeweight=".36pt" strokecolor="#804000">
                <v:path arrowok="t"/>
              </v:shape>
            </v:group>
            <v:group style="position:absolute;left:14695;top:3398;width:266;height:2" coordorigin="14695,3398" coordsize="266,2">
              <v:shape style="position:absolute;left:14695;top:3398;width:266;height:2" coordorigin="14695,3398" coordsize="266,0" path="m14962,3398l14695,3398e" filled="f" stroked="t" strokeweight=".36pt" strokecolor="#FF0000">
                <v:path arrowok="t"/>
              </v:shape>
            </v:group>
            <v:group style="position:absolute;left:14695;top:3312;width:266;height:2" coordorigin="14695,3312" coordsize="266,2">
              <v:shape style="position:absolute;left:14695;top:3312;width:266;height:2" coordorigin="14695,3312" coordsize="266,0" path="m14962,3312l14695,3312e" filled="f" stroked="t" strokeweight=".36pt" strokecolor="#FF0000">
                <v:path arrowok="t"/>
              </v:shape>
            </v:group>
            <v:group style="position:absolute;left:14962;top:3226;width:353;height:677" coordorigin="14962,3226" coordsize="353,677">
              <v:shape style="position:absolute;left:14962;top:3226;width:353;height:677" coordorigin="14962,3226" coordsize="353,677" path="m14962,3902l15314,3902,15314,3226,14962,3226,14962,3902xe" filled="f" stroked="t" strokeweight=".36pt" strokecolor="#0000FF">
                <v:path arrowok="t"/>
              </v:shape>
            </v:group>
            <v:group style="position:absolute;left:12413;top:10915;width:2;height:252" coordorigin="12413,10915" coordsize="2,252">
              <v:shape style="position:absolute;left:12413;top:10915;width:2;height:252" coordorigin="12413,10915" coordsize="0,252" path="m12413,11167l12413,10915,12413,10915e" filled="f" stroked="t" strokeweight=".36pt" strokecolor="#800040">
                <v:path arrowok="t"/>
              </v:shape>
            </v:group>
            <v:group style="position:absolute;left:12391;top:10894;width:29;height:29" coordorigin="12391,10894" coordsize="29,29">
              <v:shape style="position:absolute;left:12391;top:10894;width:29;height:29" coordorigin="12391,10894" coordsize="29,29" path="m12413,10922l12398,10922,12391,10915,12391,10901,12398,10894,12413,10894,12420,10901,12420,10915,12413,10922xe" filled="t" fillcolor="#FF00FF" stroked="f">
                <v:path arrowok="t"/>
                <v:fill type="solid"/>
              </v:shape>
            </v:group>
            <v:group style="position:absolute;left:12391;top:10894;width:29;height:29" coordorigin="12391,10894" coordsize="29,29">
              <v:shape style="position:absolute;left:12391;top:10894;width:29;height:29" coordorigin="12391,10894" coordsize="29,29" path="m12391,10908l12391,10901,12398,10894,12406,10894,12413,10894,12420,10901,12420,10908,12420,10915,12413,10922,12406,10922,12398,10922,12391,10915,12391,10908e" filled="f" stroked="t" strokeweight=".36pt" strokecolor="#FF00FF">
                <v:path arrowok="t"/>
              </v:shape>
            </v:group>
            <v:group style="position:absolute;left:4853;top:7366;width:526;height:2" coordorigin="4853,7366" coordsize="526,2">
              <v:shape style="position:absolute;left:4853;top:7366;width:526;height:2" coordorigin="4853,7366" coordsize="526,0" path="m5378,7366l4853,7366,4853,7366e" filled="f" stroked="t" strokeweight=".36pt" strokecolor="#800040">
                <v:path arrowok="t"/>
              </v:shape>
            </v:group>
            <v:group style="position:absolute;left:4853;top:7027;width:2635;height:2" coordorigin="4853,7027" coordsize="2635,2">
              <v:shape style="position:absolute;left:4853;top:7027;width:2635;height:2" coordorigin="4853,7027" coordsize="2635,0" path="m4853,7027l7488,7027e" filled="f" stroked="t" strokeweight=".36pt" strokecolor="#800040">
                <v:path arrowok="t"/>
              </v:shape>
            </v:group>
            <v:group style="position:absolute;left:7034;top:7013;width:22;height:22" coordorigin="7034,7013" coordsize="22,22">
              <v:shape style="position:absolute;left:7034;top:7013;width:22;height:22" coordorigin="7034,7013" coordsize="22,22" path="m7042,7034l7034,7020,7042,7013,7056,7020,7042,7034xe" filled="t" fillcolor="#FF00FF" stroked="f">
                <v:path arrowok="t"/>
                <v:fill type="solid"/>
              </v:shape>
            </v:group>
            <v:group style="position:absolute;left:7034;top:7013;width:22;height:22" coordorigin="7034,7013" coordsize="22,22">
              <v:shape style="position:absolute;left:7034;top:7013;width:22;height:22" coordorigin="7034,7013" coordsize="22,22" path="m7034,7020l7042,7013,7056,7020,7042,7034,7034,7020e" filled="f" stroked="t" strokeweight=".36pt" strokecolor="#FF00FF">
                <v:path arrowok="t"/>
              </v:shape>
            </v:group>
            <v:group style="position:absolute;left:2912;top:4705;width:7;height:2" coordorigin="2912,4705" coordsize="7,2">
              <v:shape style="position:absolute;left:2912;top:4705;width:7;height:2" coordorigin="2912,4705" coordsize="7,0" path="m2912,4705l2920,4705e" filled="f" stroked="t" strokeweight="3.96pt" strokecolor="#800040">
                <v:path arrowok="t"/>
              </v:shape>
            </v:group>
            <v:group style="position:absolute;left:2902;top:4644;width:22;height:29" coordorigin="2902,4644" coordsize="22,29">
              <v:shape style="position:absolute;left:2902;top:4644;width:22;height:29" coordorigin="2902,4644" coordsize="22,29" path="m2909,4673l2902,4666,2902,4651,2909,4644,2923,4651,2923,4666,2909,4673xe" filled="t" fillcolor="#FF00FF" stroked="f">
                <v:path arrowok="t"/>
                <v:fill type="solid"/>
              </v:shape>
            </v:group>
            <v:group style="position:absolute;left:2902;top:4644;width:22;height:29" coordorigin="2902,4644" coordsize="22,29">
              <v:shape style="position:absolute;left:2902;top:4644;width:22;height:29" coordorigin="2902,4644" coordsize="22,29" path="m2902,4658l2902,4651,2909,4644,2923,4651,2923,4658,2923,4666,2909,4673,2902,4666,2902,4658e" filled="f" stroked="t" strokeweight=".36pt" strokecolor="#FF00FF">
                <v:path arrowok="t"/>
              </v:shape>
            </v:group>
            <v:group style="position:absolute;left:3974;top:10915;width:2;height:252" coordorigin="3974,10915" coordsize="2,252">
              <v:shape style="position:absolute;left:3974;top:10915;width:2;height:252" coordorigin="3974,10915" coordsize="0,252" path="m3974,11167l3974,10915,3974,10915e" filled="f" stroked="t" strokeweight=".36pt" strokecolor="#800040">
                <v:path arrowok="t"/>
              </v:shape>
            </v:group>
            <v:group style="position:absolute;left:5206;top:10994;width:2;height:173" coordorigin="5206,10994" coordsize="2,173">
              <v:shape style="position:absolute;left:5206;top:10994;width:2;height:173" coordorigin="5206,10994" coordsize="0,173" path="m5206,11167l5206,10994,5206,10994e" filled="f" stroked="t" strokeweight=".36pt" strokecolor="#800040">
                <v:path arrowok="t"/>
              </v:shape>
            </v:group>
            <v:group style="position:absolute;left:5184;top:10980;width:29;height:29" coordorigin="5184,10980" coordsize="29,29">
              <v:shape style="position:absolute;left:5184;top:10980;width:29;height:29" coordorigin="5184,10980" coordsize="29,29" path="m5206,11009l5191,11009,5184,11002,5184,10987,5191,10980,5206,10980,5213,10987,5213,11002,5206,11009xe" filled="t" fillcolor="#FF00FF" stroked="f">
                <v:path arrowok="t"/>
                <v:fill type="solid"/>
              </v:shape>
            </v:group>
            <v:group style="position:absolute;left:5184;top:10980;width:29;height:29" coordorigin="5184,10980" coordsize="29,29">
              <v:shape style="position:absolute;left:5184;top:10980;width:29;height:29" coordorigin="5184,10980" coordsize="29,29" path="m5184,10994l5184,10987,5191,10980,5198,10980,5206,10980,5213,10987,5213,10994,5213,11002,5206,11009,5198,11009,5191,11009,5184,11002,5184,10994e" filled="f" stroked="t" strokeweight=".36pt" strokecolor="#FF00FF">
                <v:path arrowok="t"/>
              </v:shape>
            </v:group>
            <v:group style="position:absolute;left:4853;top:7452;width:526;height:2" coordorigin="4853,7452" coordsize="526,2">
              <v:shape style="position:absolute;left:4853;top:7452;width:526;height:2" coordorigin="4853,7452" coordsize="526,0" path="m5378,7452l4853,7452,4853,7452e" filled="f" stroked="t" strokeweight=".36pt" strokecolor="#800040">
                <v:path arrowok="t"/>
              </v:shape>
            </v:group>
            <v:group style="position:absolute;left:4500;top:10490;width:1058;height:2" coordorigin="4500,10490" coordsize="1058,2">
              <v:shape style="position:absolute;left:4500;top:10490;width:1058;height:2" coordorigin="4500,10490" coordsize="1058,0" path="m4500,10490l5558,10490e" filled="f" stroked="t" strokeweight=".36pt" strokecolor="#800040">
                <v:path arrowok="t"/>
              </v:shape>
            </v:group>
            <v:group style="position:absolute;left:5184;top:10476;width:29;height:22" coordorigin="5184,10476" coordsize="29,22">
              <v:shape style="position:absolute;left:5184;top:10476;width:29;height:22" coordorigin="5184,10476" coordsize="29,22" path="m5206,10498l5191,10498,5184,10483,5191,10476,5206,10476,5213,10483,5206,10498xe" filled="t" fillcolor="#FF00FF" stroked="f">
                <v:path arrowok="t"/>
                <v:fill type="solid"/>
              </v:shape>
            </v:group>
            <v:group style="position:absolute;left:5184;top:10476;width:29;height:22" coordorigin="5184,10476" coordsize="29,22">
              <v:shape style="position:absolute;left:5184;top:10476;width:29;height:22" coordorigin="5184,10476" coordsize="29,22" path="m5184,10483l5191,10476,5198,10476,5206,10476,5213,10483,5206,10498,5198,10498,5191,10498,5184,10483e" filled="f" stroked="t" strokeweight=".36pt" strokecolor="#FF00FF">
                <v:path arrowok="t"/>
              </v:shape>
            </v:group>
            <v:group style="position:absolute;left:5119;top:5170;width:2;height:252" coordorigin="5119,5170" coordsize="2,252">
              <v:shape style="position:absolute;left:5119;top:5170;width:2;height:252" coordorigin="5119,5170" coordsize="0,252" path="m5119,5422l5119,5170,5119,5170e" filled="f" stroked="t" strokeweight=".36pt" strokecolor="#800040">
                <v:path arrowok="t"/>
              </v:shape>
            </v:group>
            <v:group style="position:absolute;left:11074;top:3298;width:29;height:22" coordorigin="11074,3298" coordsize="29,22">
              <v:shape style="position:absolute;left:11074;top:3298;width:29;height:22" coordorigin="11074,3298" coordsize="29,22" path="m11095,3319l11081,3319,11074,3305,11081,3298,11095,3298,11102,3305,11095,3319xe" filled="t" fillcolor="#FF00FF" stroked="f">
                <v:path arrowok="t"/>
                <v:fill type="solid"/>
              </v:shape>
            </v:group>
            <v:group style="position:absolute;left:11074;top:3298;width:29;height:22" coordorigin="11074,3298" coordsize="29,22">
              <v:shape style="position:absolute;left:11074;top:3298;width:29;height:22" coordorigin="11074,3298" coordsize="29,22" path="m11074,3305l11081,3298,11088,3298,11095,3298,11102,3305,11095,3319,11088,3319,11081,3319,11074,3305e" filled="f" stroked="t" strokeweight=".36pt" strokecolor="#FF00FF">
                <v:path arrowok="t"/>
              </v:shape>
            </v:group>
            <v:group style="position:absolute;left:9425;top:9475;width:612;height:2" coordorigin="9425,9475" coordsize="612,2">
              <v:shape style="position:absolute;left:9425;top:9475;width:612;height:2" coordorigin="9425,9475" coordsize="612,0" path="m10037,9475l9425,9475,9425,9475e" filled="f" stroked="t" strokeweight=".36pt" strokecolor="#800040">
                <v:path arrowok="t"/>
              </v:shape>
            </v:group>
            <v:group style="position:absolute;left:5026;top:5422;width:180;height:2" coordorigin="5026,5422" coordsize="180,2">
              <v:shape style="position:absolute;left:5026;top:5422;width:180;height:2" coordorigin="5026,5422" coordsize="180,0" path="m5026,5422l5206,5422,5206,5422e" filled="f" stroked="t" strokeweight=".36pt" strokecolor="#FF0000">
                <v:path arrowok="t"/>
              </v:shape>
            </v:group>
            <v:group style="position:absolute;left:5054;top:5450;width:122;height:2" coordorigin="5054,5450" coordsize="122,2">
              <v:shape style="position:absolute;left:5054;top:5450;width:122;height:2" coordorigin="5054,5450" coordsize="122,0" path="m5054,5450l5177,5450,5177,5450e" filled="f" stroked="t" strokeweight=".36pt" strokecolor="#FF0000">
                <v:path arrowok="t"/>
              </v:shape>
            </v:group>
            <v:group style="position:absolute;left:5083;top:5472;width:65;height:2" coordorigin="5083,5472" coordsize="65,2">
              <v:shape style="position:absolute;left:5083;top:5472;width:65;height:2" coordorigin="5083,5472" coordsize="65,0" path="m5148,5472l5083,5472,5083,5472e" filled="f" stroked="t" strokeweight=".36pt" strokecolor="#FF0000">
                <v:path arrowok="t"/>
              </v:shape>
            </v:group>
            <v:group style="position:absolute;left:5105;top:5501;width:22;height:2" coordorigin="5105,5501" coordsize="22,2">
              <v:shape style="position:absolute;left:5105;top:5501;width:22;height:2" coordorigin="5105,5501" coordsize="22,0" path="m5105,5501l5126,5501,5126,5501e" filled="f" stroked="t" strokeweight=".36pt" strokecolor="#FF0000">
                <v:path arrowok="t"/>
              </v:shape>
            </v:group>
            <v:group style="position:absolute;left:7999;top:3298;width:29;height:22" coordorigin="7999,3298" coordsize="29,22">
              <v:shape style="position:absolute;left:7999;top:3298;width:29;height:22" coordorigin="7999,3298" coordsize="29,22" path="m8021,3319l8006,3319,7999,3305,8006,3298,8021,3298,8028,3305,8021,3319xe" filled="t" fillcolor="#FF00FF" stroked="f">
                <v:path arrowok="t"/>
                <v:fill type="solid"/>
              </v:shape>
            </v:group>
            <v:group style="position:absolute;left:7999;top:3298;width:29;height:22" coordorigin="7999,3298" coordsize="29,22">
              <v:shape style="position:absolute;left:7999;top:3298;width:29;height:22" coordorigin="7999,3298" coordsize="29,22" path="m7999,3305l8006,3298,8014,3298,8021,3298,8028,3305,8021,3319,8014,3319,8006,3319,7999,3305e" filled="f" stroked="t" strokeweight=".36pt" strokecolor="#FF00FF">
                <v:path arrowok="t"/>
              </v:shape>
            </v:group>
            <v:group style="position:absolute;left:4853;top:7531;width:526;height:2" coordorigin="4853,7531" coordsize="526,2">
              <v:shape style="position:absolute;left:4853;top:7531;width:526;height:2" coordorigin="4853,7531" coordsize="526,0" path="m5378,7531l4853,7531,4853,7531e" filled="f" stroked="t" strokeweight=".36pt" strokecolor="#800040">
                <v:path arrowok="t"/>
              </v:shape>
            </v:group>
            <v:group style="position:absolute;left:3974;top:10490;width:2;height:166" coordorigin="3974,10490" coordsize="2,166">
              <v:shape style="position:absolute;left:3974;top:10490;width:2;height:166" coordorigin="3974,10490" coordsize="0,166" path="m3974,10656l3974,10490,3974,10490e" filled="f" stroked="t" strokeweight=".36pt" strokecolor="#800040">
                <v:path arrowok="t"/>
              </v:shape>
            </v:group>
            <v:group style="position:absolute;left:3622;top:10490;width:439;height:2" coordorigin="3622,10490" coordsize="439,2">
              <v:shape style="position:absolute;left:3622;top:10490;width:439;height:2" coordorigin="3622,10490" coordsize="439,0" path="m3622,10490l4061,10490e" filled="f" stroked="t" strokeweight=".36pt" strokecolor="#800040">
                <v:path arrowok="t"/>
              </v:shape>
            </v:group>
            <v:group style="position:absolute;left:3974;top:3650;width:2;height:86" coordorigin="3974,3650" coordsize="2,86">
              <v:shape style="position:absolute;left:3974;top:3650;width:2;height:86" coordorigin="3974,3650" coordsize="0,86" path="m3974,3737l3974,3650e" filled="f" stroked="t" strokeweight=".36pt" strokecolor="#FF0000">
                <v:path arrowok="t"/>
              </v:shape>
            </v:group>
            <v:group style="position:absolute;left:3931;top:3794;width:86;height:2" coordorigin="3931,3794" coordsize="86,2">
              <v:shape style="position:absolute;left:3931;top:3794;width:86;height:2" coordorigin="3931,3794" coordsize="86,0" path="m3931,3794l4018,3794,4018,3794e" filled="f" stroked="t" strokeweight=".36pt" strokecolor="#0000FF">
                <v:path arrowok="t"/>
              </v:shape>
            </v:group>
            <v:group style="position:absolute;left:3931;top:3758;width:86;height:2" coordorigin="3931,3758" coordsize="86,2">
              <v:shape style="position:absolute;left:3931;top:3758;width:86;height:2" coordorigin="3931,3758" coordsize="86,0" path="m3931,3758l4018,3758,4018,3758e" filled="f" stroked="t" strokeweight=".36pt" strokecolor="#0000FF">
                <v:path arrowok="t"/>
              </v:shape>
            </v:group>
            <v:group style="position:absolute;left:3971;top:3748;width:7;height:2" coordorigin="3971,3748" coordsize="7,2">
              <v:shape style="position:absolute;left:3971;top:3748;width:7;height:2" coordorigin="3971,3748" coordsize="7,0" path="m3971,3748l3978,3748e" filled="f" stroked="t" strokeweight="1.08pt" strokecolor="#0000FF">
                <v:path arrowok="t"/>
              </v:shape>
            </v:group>
            <v:group style="position:absolute;left:3971;top:3805;width:7;height:2" coordorigin="3971,3805" coordsize="7,2">
              <v:shape style="position:absolute;left:3971;top:3805;width:7;height:2" coordorigin="3971,3805" coordsize="7,0" path="m3971,3805l3978,3805e" filled="f" stroked="t" strokeweight="1.08pt" strokecolor="#0000FF">
                <v:path arrowok="t"/>
              </v:shape>
            </v:group>
            <v:group style="position:absolute;left:3974;top:10829;width:2;height:86" coordorigin="3974,10829" coordsize="2,86">
              <v:shape style="position:absolute;left:3974;top:10829;width:2;height:86" coordorigin="3974,10829" coordsize="0,86" path="m3974,10829l3974,10915e" filled="f" stroked="t" strokeweight=".36pt" strokecolor="#FF0000">
                <v:path arrowok="t"/>
              </v:shape>
            </v:group>
            <v:group style="position:absolute;left:3974;top:10656;width:2;height:86" coordorigin="3974,10656" coordsize="2,86">
              <v:shape style="position:absolute;left:3974;top:10656;width:2;height:86" coordorigin="3974,10656" coordsize="0,86" path="m3974,10742l3974,10656e" filled="f" stroked="t" strokeweight=".36pt" strokecolor="#FF0000">
                <v:path arrowok="t"/>
              </v:shape>
            </v:group>
            <v:group style="position:absolute;left:3931;top:10800;width:86;height:2" coordorigin="3931,10800" coordsize="86,2">
              <v:shape style="position:absolute;left:3931;top:10800;width:86;height:2" coordorigin="3931,10800" coordsize="86,0" path="m3931,10800l4018,10800,4018,10800e" filled="f" stroked="t" strokeweight=".36pt" strokecolor="#0000FF">
                <v:path arrowok="t"/>
              </v:shape>
            </v:group>
            <v:group style="position:absolute;left:3931;top:10771;width:86;height:2" coordorigin="3931,10771" coordsize="86,2">
              <v:shape style="position:absolute;left:3931;top:10771;width:86;height:2" coordorigin="3931,10771" coordsize="86,0" path="m3931,10771l4018,10771,4018,10771e" filled="f" stroked="t" strokeweight=".36pt" strokecolor="#0000FF">
                <v:path arrowok="t"/>
              </v:shape>
            </v:group>
            <v:group style="position:absolute;left:3971;top:10757;width:7;height:2" coordorigin="3971,10757" coordsize="7,2">
              <v:shape style="position:absolute;left:3971;top:10757;width:7;height:2" coordorigin="3971,10757" coordsize="7,0" path="m3971,10757l3978,10757e" filled="f" stroked="t" strokeweight="1.44pt" strokecolor="#0000FF">
                <v:path arrowok="t"/>
              </v:shape>
            </v:group>
            <v:group style="position:absolute;left:3971;top:10814;width:7;height:2" coordorigin="3971,10814" coordsize="7,2">
              <v:shape style="position:absolute;left:3971;top:10814;width:7;height:2" coordorigin="3971,10814" coordsize="7,0" path="m3971,10814l3978,10814e" filled="f" stroked="t" strokeweight="1.44pt" strokecolor="#0000FF">
                <v:path arrowok="t"/>
              </v:shape>
            </v:group>
            <v:group style="position:absolute;left:4327;top:3650;width:2;height:86" coordorigin="4327,3650" coordsize="2,86">
              <v:shape style="position:absolute;left:4327;top:3650;width:2;height:86" coordorigin="4327,3650" coordsize="0,86" path="m4327,3737l4327,3650e" filled="f" stroked="t" strokeweight=".36pt" strokecolor="#FF0000">
                <v:path arrowok="t"/>
              </v:shape>
            </v:group>
            <v:group style="position:absolute;left:4284;top:3794;width:86;height:2" coordorigin="4284,3794" coordsize="86,2">
              <v:shape style="position:absolute;left:4284;top:3794;width:86;height:2" coordorigin="4284,3794" coordsize="86,0" path="m4284,3794l4370,3794,4370,3794e" filled="f" stroked="t" strokeweight=".36pt" strokecolor="#0000FF">
                <v:path arrowok="t"/>
              </v:shape>
            </v:group>
            <v:group style="position:absolute;left:4284;top:3758;width:86;height:2" coordorigin="4284,3758" coordsize="86,2">
              <v:shape style="position:absolute;left:4284;top:3758;width:86;height:2" coordorigin="4284,3758" coordsize="86,0" path="m4284,3758l4370,3758,4370,3758e" filled="f" stroked="t" strokeweight=".36pt" strokecolor="#0000FF">
                <v:path arrowok="t"/>
              </v:shape>
            </v:group>
            <v:group style="position:absolute;left:4324;top:3748;width:7;height:2" coordorigin="4324,3748" coordsize="7,2">
              <v:shape style="position:absolute;left:4324;top:3748;width:7;height:2" coordorigin="4324,3748" coordsize="7,0" path="m4324,3748l4331,3748e" filled="f" stroked="t" strokeweight="1.08pt" strokecolor="#0000FF">
                <v:path arrowok="t"/>
              </v:shape>
            </v:group>
            <v:group style="position:absolute;left:4324;top:3805;width:7;height:2" coordorigin="4324,3805" coordsize="7,2">
              <v:shape style="position:absolute;left:4324;top:3805;width:7;height:2" coordorigin="4324,3805" coordsize="7,0" path="m4324,3805l4331,3805e" filled="f" stroked="t" strokeweight="1.08pt" strokecolor="#0000FF">
                <v:path arrowok="t"/>
              </v:shape>
            </v:group>
            <v:group style="position:absolute;left:4327;top:3312;width:2;height:338" coordorigin="4327,3312" coordsize="2,338">
              <v:shape style="position:absolute;left:4327;top:3312;width:2;height:338" coordorigin="4327,3312" coordsize="0,338" path="m4327,3650l4327,3312,4327,3312e" filled="f" stroked="t" strokeweight=".36pt" strokecolor="#800040">
                <v:path arrowok="t"/>
              </v:shape>
            </v:group>
            <v:group style="position:absolute;left:4853;top:7618;width:526;height:2" coordorigin="4853,7618" coordsize="526,2">
              <v:shape style="position:absolute;left:4853;top:7618;width:526;height:2" coordorigin="4853,7618" coordsize="526,0" path="m5378,7618l4853,7618,4853,7618e" filled="f" stroked="t" strokeweight=".36pt" strokecolor="#800040">
                <v:path arrowok="t"/>
              </v:shape>
            </v:group>
            <v:group style="position:absolute;left:3953;top:10476;width:29;height:22" coordorigin="3953,10476" coordsize="29,22">
              <v:shape style="position:absolute;left:3953;top:10476;width:29;height:22" coordorigin="3953,10476" coordsize="29,22" path="m3974,10498l3960,10498,3953,10483,3960,10476,3974,10476,3982,10483,3974,10498xe" filled="t" fillcolor="#FF00FF" stroked="f">
                <v:path arrowok="t"/>
                <v:fill type="solid"/>
              </v:shape>
            </v:group>
            <v:group style="position:absolute;left:3953;top:10476;width:29;height:22" coordorigin="3953,10476" coordsize="29,22">
              <v:shape style="position:absolute;left:3953;top:10476;width:29;height:22" coordorigin="3953,10476" coordsize="29,22" path="m3953,10483l3960,10476,3967,10476,3974,10476,3982,10483,3974,10498,3967,10498,3960,10498,3953,10483e" filled="f" stroked="t" strokeweight=".36pt" strokecolor="#FF00FF">
                <v:path arrowok="t"/>
              </v:shape>
            </v:group>
            <v:group style="position:absolute;left:4061;top:10490;width:86;height:2" coordorigin="4061,10490" coordsize="86,2">
              <v:shape style="position:absolute;left:4061;top:10490;width:86;height:2" coordorigin="4061,10490" coordsize="86,0" path="m4147,10490l4061,10490e" filled="f" stroked="t" strokeweight=".36pt" strokecolor="#FF0000">
                <v:path arrowok="t"/>
              </v:shape>
            </v:group>
            <v:group style="position:absolute;left:4414;top:10490;width:86;height:2" coordorigin="4414,10490" coordsize="86,2">
              <v:shape style="position:absolute;left:4414;top:10490;width:86;height:2" coordorigin="4414,10490" coordsize="86,0" path="m4414,10490l4500,10490e" filled="f" stroked="t" strokeweight=".36pt" strokecolor="#FF0000">
                <v:path arrowok="t"/>
              </v:shape>
            </v:group>
            <v:group style="position:absolute;left:4147;top:10462;width:29;height:29" coordorigin="4147,10462" coordsize="29,29">
              <v:shape style="position:absolute;left:4147;top:10462;width:29;height:29" coordorigin="4147,10462" coordsize="29,29" path="m4147,10490l4176,10462,4176,10462e" filled="f" stroked="t" strokeweight=".36pt" strokecolor="#0000FF">
                <v:path arrowok="t"/>
              </v:shape>
            </v:group>
            <v:group style="position:absolute;left:4176;top:10462;width:50;height:58" coordorigin="4176,10462" coordsize="50,58">
              <v:shape style="position:absolute;left:4176;top:10462;width:50;height:58" coordorigin="4176,10462" coordsize="50,58" path="m4176,10462l4226,10519,4226,10519e" filled="f" stroked="t" strokeweight=".36pt" strokecolor="#0000FF">
                <v:path arrowok="t"/>
              </v:shape>
            </v:group>
            <v:group style="position:absolute;left:4226;top:10462;width:58;height:58" coordorigin="4226,10462" coordsize="58,58">
              <v:shape style="position:absolute;left:4226;top:10462;width:58;height:58" coordorigin="4226,10462" coordsize="58,58" path="m4226,10519l4284,10462,4284,10462e" filled="f" stroked="t" strokeweight=".36pt" strokecolor="#0000FF">
                <v:path arrowok="t"/>
              </v:shape>
            </v:group>
            <v:group style="position:absolute;left:4284;top:10462;width:50;height:58" coordorigin="4284,10462" coordsize="50,58">
              <v:shape style="position:absolute;left:4284;top:10462;width:50;height:58" coordorigin="4284,10462" coordsize="50,58" path="m4284,10462l4334,10519,4334,10519e" filled="f" stroked="t" strokeweight=".36pt" strokecolor="#0000FF">
                <v:path arrowok="t"/>
              </v:shape>
            </v:group>
            <v:group style="position:absolute;left:4334;top:10462;width:50;height:58" coordorigin="4334,10462" coordsize="50,58">
              <v:shape style="position:absolute;left:4334;top:10462;width:50;height:58" coordorigin="4334,10462" coordsize="50,58" path="m4334,10519l4385,10462,4385,10462e" filled="f" stroked="t" strokeweight=".36pt" strokecolor="#0000FF">
                <v:path arrowok="t"/>
              </v:shape>
            </v:group>
            <v:group style="position:absolute;left:4385;top:10462;width:29;height:29" coordorigin="4385,10462" coordsize="29,29">
              <v:shape style="position:absolute;left:4385;top:10462;width:29;height:29" coordorigin="4385,10462" coordsize="29,29" path="m4385,10462l4414,10490,4414,10490e" filled="f" stroked="t" strokeweight=".36pt" strokecolor="#0000FF">
                <v:path arrowok="t"/>
              </v:shape>
            </v:group>
            <v:group style="position:absolute;left:5645;top:4406;width:259;height:2" coordorigin="5645,4406" coordsize="259,2">
              <v:shape style="position:absolute;left:5645;top:4406;width:259;height:2" coordorigin="5645,4406" coordsize="259,0" path="m5904,4406l5645,4406e" filled="f" stroked="t" strokeweight=".36pt" strokecolor="#FF0000">
                <v:path arrowok="t"/>
              </v:shape>
            </v:group>
            <v:group style="position:absolute;left:5645;top:4579;width:259;height:2" coordorigin="5645,4579" coordsize="259,2">
              <v:shape style="position:absolute;left:5645;top:4579;width:259;height:2" coordorigin="5645,4579" coordsize="259,0" path="m5904,4579l5645,4579e" filled="f" stroked="t" strokeweight=".36pt" strokecolor="#FF0000">
                <v:path arrowok="t"/>
              </v:shape>
            </v:group>
            <v:group style="position:absolute;left:5645;top:4745;width:259;height:2" coordorigin="5645,4745" coordsize="259,2">
              <v:shape style="position:absolute;left:5645;top:4745;width:259;height:2" coordorigin="5645,4745" coordsize="259,0" path="m5904,4745l5645,4745e" filled="f" stroked="t" strokeweight=".36pt" strokecolor="#FF0000">
                <v:path arrowok="t"/>
              </v:shape>
            </v:group>
            <v:group style="position:absolute;left:5904;top:4327;width:439;height:504" coordorigin="5904,4327" coordsize="439,504">
              <v:shape style="position:absolute;left:5904;top:4327;width:439;height:504" coordorigin="5904,4327" coordsize="439,504" path="m5904,4831l6343,4831,6343,4327,5904,4327,5904,4831xe" filled="f" stroked="t" strokeweight=".36pt" strokecolor="#0000FF">
                <v:path arrowok="t"/>
              </v:shape>
            </v:group>
            <v:group style="position:absolute;left:6084;top:4328;width:252;height:489" coordorigin="6084,4328" coordsize="252,489">
              <v:shape style="position:absolute;left:6084;top:4328;width:252;height:489" coordorigin="6084,4328" coordsize="252,489" path="m6084,4817l6152,4806,6213,4780,6264,4741,6304,4691,6328,4632,6336,4567,6334,4545,6317,4481,6285,4426,6239,4381,6182,4348,6116,4330,6093,4328e" filled="f" stroked="t" strokeweight=".376728pt" strokecolor="#0000FF">
                <v:path arrowok="t"/>
              </v:shape>
            </v:group>
            <v:group style="position:absolute;left:6084;top:4327;width:2;height:504" coordorigin="6084,4327" coordsize="2,504">
              <v:shape style="position:absolute;left:6084;top:4327;width:2;height:504" coordorigin="6084,4327" coordsize="0,504" path="m6084,4831l6084,4327,6084,4327e" filled="f" stroked="t" strokeweight=".36pt" strokecolor="#0000FF">
                <v:path arrowok="t"/>
              </v:shape>
            </v:group>
            <v:group style="position:absolute;left:5119;top:11167;width:173;height:2" coordorigin="5119,11167" coordsize="173,2">
              <v:shape style="position:absolute;left:5119;top:11167;width:173;height:2" coordorigin="5119,11167" coordsize="173,0" path="m5119,11167l5292,11167,5292,11167e" filled="f" stroked="t" strokeweight=".36pt" strokecolor="#FF0000">
                <v:path arrowok="t"/>
              </v:shape>
            </v:group>
            <v:group style="position:absolute;left:5141;top:11189;width:122;height:2" coordorigin="5141,11189" coordsize="122,2">
              <v:shape style="position:absolute;left:5141;top:11189;width:122;height:2" coordorigin="5141,11189" coordsize="122,0" path="m5141,11189l5263,11189,5263,11189e" filled="f" stroked="t" strokeweight=".36pt" strokecolor="#FF0000">
                <v:path arrowok="t"/>
              </v:shape>
            </v:group>
            <v:group style="position:absolute;left:5170;top:11218;width:72;height:2" coordorigin="5170,11218" coordsize="72,2">
              <v:shape style="position:absolute;left:5170;top:11218;width:72;height:2" coordorigin="5170,11218" coordsize="72,0" path="m5242,11218l5170,11218,5170,11218e" filled="f" stroked="t" strokeweight=".36pt" strokecolor="#FF0000">
                <v:path arrowok="t"/>
              </v:shape>
            </v:group>
            <v:group style="position:absolute;left:5198;top:11239;width:14;height:2" coordorigin="5198,11239" coordsize="14,2">
              <v:shape style="position:absolute;left:5198;top:11239;width:14;height:2" coordorigin="5198,11239" coordsize="14,0" path="m5198,11239l5213,11239,5213,11239e" filled="f" stroked="t" strokeweight=".36pt" strokecolor="#FF0000">
                <v:path arrowok="t"/>
              </v:shape>
            </v:group>
            <v:group style="position:absolute;left:4853;top:7704;width:526;height:2" coordorigin="4853,7704" coordsize="526,2">
              <v:shape style="position:absolute;left:4853;top:7704;width:526;height:2" coordorigin="4853,7704" coordsize="526,0" path="m5378,7704l4853,7704,4853,7704e" filled="f" stroked="t" strokeweight=".36pt" strokecolor="#800040">
                <v:path arrowok="t"/>
              </v:shape>
            </v:group>
            <v:group style="position:absolute;left:9338;top:2635;width:86;height:2" coordorigin="9338,2635" coordsize="86,2">
              <v:shape style="position:absolute;left:9338;top:2635;width:86;height:2" coordorigin="9338,2635" coordsize="86,0" path="m9338,2635l9425,2635e" filled="f" stroked="t" strokeweight=".36pt" strokecolor="#FF0000">
                <v:path arrowok="t"/>
              </v:shape>
            </v:group>
            <v:group style="position:absolute;left:9158;top:2635;width:86;height:2" coordorigin="9158,2635" coordsize="86,2">
              <v:shape style="position:absolute;left:9158;top:2635;width:86;height:2" coordorigin="9158,2635" coordsize="86,0" path="m9245,2635l9158,2635e" filled="f" stroked="t" strokeweight=".36pt" strokecolor="#FF0000">
                <v:path arrowok="t"/>
              </v:shape>
            </v:group>
            <v:group style="position:absolute;left:9310;top:2592;width:2;height:86" coordorigin="9310,2592" coordsize="2,86">
              <v:shape style="position:absolute;left:9310;top:2592;width:2;height:86" coordorigin="9310,2592" coordsize="0,86" path="m9310,2678l9310,2592,9310,2592e" filled="f" stroked="t" strokeweight=".36pt" strokecolor="#0000FF">
                <v:path arrowok="t"/>
              </v:shape>
            </v:group>
            <v:group style="position:absolute;left:9274;top:2592;width:2;height:86" coordorigin="9274,2592" coordsize="2,86">
              <v:shape style="position:absolute;left:9274;top:2592;width:2;height:86" coordorigin="9274,2592" coordsize="0,86" path="m9274,2678l9274,2592,9274,2592e" filled="f" stroked="t" strokeweight=".36pt" strokecolor="#0000FF">
                <v:path arrowok="t"/>
              </v:shape>
            </v:group>
            <v:group style="position:absolute;left:9245;top:2635;width:29;height:2" coordorigin="9245,2635" coordsize="29,2">
              <v:shape style="position:absolute;left:9245;top:2635;width:29;height:2" coordorigin="9245,2635" coordsize="29,0" path="m9274,2635l9245,2635,9245,2635e" filled="f" stroked="t" strokeweight=".36pt" strokecolor="#0000FF">
                <v:path arrowok="t"/>
              </v:shape>
            </v:group>
            <v:group style="position:absolute;left:9310;top:2635;width:29;height:2" coordorigin="9310,2635" coordsize="29,2">
              <v:shape style="position:absolute;left:9310;top:2635;width:29;height:2" coordorigin="9310,2635" coordsize="29,0" path="m9338,2635l9310,2635,9310,2635e" filled="f" stroked="t" strokeweight=".36pt" strokecolor="#0000FF">
                <v:path arrowok="t"/>
              </v:shape>
            </v:group>
            <v:group style="position:absolute;left:4853;top:7870;width:526;height:2" coordorigin="4853,7870" coordsize="526,2">
              <v:shape style="position:absolute;left:4853;top:7870;width:526;height:2" coordorigin="4853,7870" coordsize="526,0" path="m5378,7870l4853,7870,4853,7870e" filled="f" stroked="t" strokeweight=".36pt" strokecolor="#800040">
                <v:path arrowok="t"/>
              </v:shape>
            </v:group>
            <v:group style="position:absolute;left:7402;top:10152;width:86;height:2" coordorigin="7402,10152" coordsize="86,2">
              <v:shape style="position:absolute;left:7402;top:10152;width:86;height:2" coordorigin="7402,10152" coordsize="86,0" path="m7488,10152l7402,10152e" filled="f" stroked="t" strokeweight=".36pt" strokecolor="#FF0000">
                <v:path arrowok="t"/>
              </v:shape>
            </v:group>
            <v:group style="position:absolute;left:7668;top:9986;width:2;height:79" coordorigin="7668,9986" coordsize="2,79">
              <v:shape style="position:absolute;left:7668;top:9986;width:2;height:79" coordorigin="7668,9986" coordsize="0,79" path="m7668,10066l7668,9986e" filled="f" stroked="t" strokeweight=".36pt" strokecolor="#FF0000">
                <v:path arrowok="t"/>
              </v:shape>
            </v:group>
            <v:group style="position:absolute;left:7668;top:10238;width:2;height:86" coordorigin="7668,10238" coordsize="2,86">
              <v:shape style="position:absolute;left:7668;top:10238;width:2;height:86" coordorigin="7668,10238" coordsize="0,86" path="m7668,10238l7668,10325e" filled="f" stroked="t" strokeweight=".36pt" strokecolor="#FF0000">
                <v:path arrowok="t"/>
              </v:shape>
            </v:group>
            <v:group style="position:absolute;left:7574;top:10066;width:94;height:65" coordorigin="7574,10066" coordsize="94,65">
              <v:shape style="position:absolute;left:7574;top:10066;width:94;height:65" coordorigin="7574,10066" coordsize="94,65" path="m7668,10066l7574,10130,7574,10130e" filled="f" stroked="t" strokeweight=".36pt" strokecolor="#0000FF">
                <v:path arrowok="t"/>
              </v:shape>
            </v:group>
            <v:group style="position:absolute;left:7574;top:10181;width:94;height:58" coordorigin="7574,10181" coordsize="94,58">
              <v:shape style="position:absolute;left:7574;top:10181;width:94;height:58" coordorigin="7574,10181" coordsize="94,58" path="m7574,10181l7668,10238,7668,10238e" filled="f" stroked="t" strokeweight=".36pt" strokecolor="#0000FF">
                <v:path arrowok="t"/>
              </v:shape>
            </v:group>
            <v:group style="position:absolute;left:7574;top:10066;width:2;height:173" coordorigin="7574,10066" coordsize="2,173">
              <v:shape style="position:absolute;left:7574;top:10066;width:2;height:173" coordorigin="7574,10066" coordsize="0,173" path="m7574,10066l7574,10238,7574,10238e" filled="f" stroked="t" strokeweight=".36pt" strokecolor="#0000FF">
                <v:path arrowok="t"/>
              </v:shape>
            </v:group>
            <v:group style="position:absolute;left:7488;top:10152;width:86;height:2" coordorigin="7488,10152" coordsize="86,2">
              <v:shape style="position:absolute;left:7488;top:10152;width:86;height:2" coordorigin="7488,10152" coordsize="86,0" path="m7574,10152l7488,10152,7488,10152e" filled="f" stroked="t" strokeweight=".36pt" strokecolor="#0000FF">
                <v:path arrowok="t"/>
              </v:shape>
            </v:group>
            <v:group style="position:absolute;left:7610;top:10195;width:58;height:43" coordorigin="7610,10195" coordsize="58,43">
              <v:shape style="position:absolute;left:7610;top:10195;width:58;height:43" coordorigin="7610,10195" coordsize="58,43" path="m7668,10238l7610,10217,7632,10195,7668,10238xe" filled="t" fillcolor="#0000FF" stroked="f">
                <v:path arrowok="t"/>
                <v:fill type="solid"/>
              </v:shape>
            </v:group>
            <v:group style="position:absolute;left:7610;top:10195;width:58;height:43" coordorigin="7610,10195" coordsize="58,43">
              <v:shape style="position:absolute;left:7610;top:10195;width:58;height:43" coordorigin="7610,10195" coordsize="58,43" path="m7668,10238l7632,10195,7610,10217,7668,10238xe" filled="f" stroked="t" strokeweight=".36pt" strokecolor="#0000FF">
                <v:path arrowok="t"/>
              </v:shape>
            </v:group>
            <v:group style="position:absolute;left:2473;top:5915;width:7;height:2" coordorigin="2473,5915" coordsize="7,2">
              <v:shape style="position:absolute;left:2473;top:5915;width:7;height:2" coordorigin="2473,5915" coordsize="7,0" path="m2473,5915l2480,5915e" filled="f" stroked="t" strokeweight="1.8pt" strokecolor="#FF0000">
                <v:path arrowok="t"/>
              </v:shape>
            </v:group>
            <v:group style="position:absolute;left:2455;top:5846;width:43;height:43" coordorigin="2455,5846" coordsize="43,43">
              <v:shape style="position:absolute;left:2455;top:5846;width:43;height:43" coordorigin="2455,5846" coordsize="43,43" path="m2455,5868l2455,5861,2470,5846,2477,5846,2484,5846,2498,5861,2498,5868,2498,5875,2484,5890,2477,5890,2470,5890,2455,5875,2455,5868e" filled="f" stroked="t" strokeweight=".36pt" strokecolor="#FF0000">
                <v:path arrowok="t"/>
              </v:shape>
            </v:group>
            <v:group style="position:absolute;left:3182;top:8208;width:173;height:86" coordorigin="3182,8208" coordsize="173,86">
              <v:shape style="position:absolute;left:3182;top:8208;width:173;height:86" coordorigin="3182,8208" coordsize="173,86" path="m3182,8208l3355,8208,3269,8294,3182,8208e" filled="f" stroked="t" strokeweight=".36pt" strokecolor="#FF0000">
                <v:path arrowok="t"/>
              </v:shape>
            </v:group>
            <v:group style="position:absolute;left:3334;top:8258;width:22;height:2" coordorigin="3334,8258" coordsize="22,2">
              <v:shape style="position:absolute;left:3334;top:8258;width:22;height:2" coordorigin="3334,8258" coordsize="22,0" path="m3334,8258l3355,8258,3355,8258e" filled="f" stroked="t" strokeweight=".36pt" strokecolor="#FF0000">
                <v:path arrowok="t"/>
              </v:shape>
            </v:group>
            <v:group style="position:absolute;left:3330;top:8276;width:7;height:2" coordorigin="3330,8276" coordsize="7,2">
              <v:shape style="position:absolute;left:3330;top:8276;width:7;height:2" coordorigin="3330,8276" coordsize="7,0" path="m3330,8276l3337,8276e" filled="f" stroked="t" strokeweight="1.8pt" strokecolor="#FF0000">
                <v:path arrowok="t"/>
              </v:shape>
            </v:group>
            <v:group style="position:absolute;left:3334;top:8280;width:14;height:2" coordorigin="3334,8280" coordsize="14,2">
              <v:shape style="position:absolute;left:3334;top:8280;width:14;height:2" coordorigin="3334,8280" coordsize="14,0" path="m3348,8280l3334,8280,3334,8280e" filled="f" stroked="t" strokeweight=".36pt" strokecolor="#FF0000">
                <v:path arrowok="t"/>
              </v:shape>
            </v:group>
            <v:group style="position:absolute;left:4766;top:5422;width:173;height:2" coordorigin="4766,5422" coordsize="173,2">
              <v:shape style="position:absolute;left:4766;top:5422;width:173;height:2" coordorigin="4766,5422" coordsize="173,0" path="m4766,5422l4939,5422,4939,5422e" filled="f" stroked="t" strokeweight=".36pt" strokecolor="#FF0000">
                <v:path arrowok="t"/>
              </v:shape>
            </v:group>
            <v:group style="position:absolute;left:4788;top:5450;width:122;height:2" coordorigin="4788,5450" coordsize="122,2">
              <v:shape style="position:absolute;left:4788;top:5450;width:122;height:2" coordorigin="4788,5450" coordsize="122,0" path="m4788,5450l4910,5450,4910,5450e" filled="f" stroked="t" strokeweight=".36pt" strokecolor="#FF0000">
                <v:path arrowok="t"/>
              </v:shape>
            </v:group>
            <v:group style="position:absolute;left:4817;top:5472;width:72;height:2" coordorigin="4817,5472" coordsize="72,2">
              <v:shape style="position:absolute;left:4817;top:5472;width:72;height:2" coordorigin="4817,5472" coordsize="72,0" path="m4889,5472l4817,5472,4817,5472e" filled="f" stroked="t" strokeweight=".36pt" strokecolor="#FF0000">
                <v:path arrowok="t"/>
              </v:shape>
            </v:group>
            <v:group style="position:absolute;left:4846;top:5501;width:14;height:2" coordorigin="4846,5501" coordsize="14,2">
              <v:shape style="position:absolute;left:4846;top:5501;width:14;height:2" coordorigin="4846,5501" coordsize="14,0" path="m4846,5501l4860,5501,4860,5501e" filled="f" stroked="t" strokeweight=".36pt" strokecolor="#FF0000">
                <v:path arrowok="t"/>
              </v:shape>
            </v:group>
            <v:group style="position:absolute;left:4853;top:5256;width:2;height:166" coordorigin="4853,5256" coordsize="2,166">
              <v:shape style="position:absolute;left:4853;top:5256;width:2;height:166" coordorigin="4853,5256" coordsize="0,166" path="m4853,5422l4853,5256,4853,5256e" filled="f" stroked="t" strokeweight=".36pt" strokecolor="#800040">
                <v:path arrowok="t"/>
              </v:shape>
            </v:group>
            <v:group style="position:absolute;left:8014;top:3312;width:2;height:1267" coordorigin="8014,3312" coordsize="2,1267">
              <v:shape style="position:absolute;left:8014;top:3312;width:2;height:1267" coordorigin="8014,3312" coordsize="0,1267" path="m8014,3312l8014,4579,8014,4579e" filled="f" stroked="t" strokeweight=".36pt" strokecolor="#800040">
                <v:path arrowok="t"/>
              </v:shape>
            </v:group>
            <v:group style="position:absolute;left:4853;top:7956;width:526;height:2" coordorigin="4853,7956" coordsize="526,2">
              <v:shape style="position:absolute;left:4853;top:7956;width:526;height:2" coordorigin="4853,7956" coordsize="526,0" path="m5378,7956l4853,7956,4853,7956e" filled="f" stroked="t" strokeweight=".36pt" strokecolor="#800040">
                <v:path arrowok="t"/>
              </v:shape>
            </v:group>
            <v:group style="position:absolute;left:4853;top:8042;width:526;height:2" coordorigin="4853,8042" coordsize="526,2">
              <v:shape style="position:absolute;left:4853;top:8042;width:526;height:2" coordorigin="4853,8042" coordsize="526,0" path="m5378,8042l4853,8042,4853,8042e" filled="f" stroked="t" strokeweight=".36pt" strokecolor="#800040">
                <v:path arrowok="t"/>
              </v:shape>
            </v:group>
            <v:group style="position:absolute;left:1778;top:10152;width:86;height:2" coordorigin="1778,10152" coordsize="86,2">
              <v:shape style="position:absolute;left:1778;top:10152;width:86;height:2" coordorigin="1778,10152" coordsize="86,0" path="m1865,10152l1778,10152e" filled="f" stroked="t" strokeweight=".36pt" strokecolor="#FF0000">
                <v:path arrowok="t"/>
              </v:shape>
            </v:group>
            <v:group style="position:absolute;left:2124;top:10152;width:94;height:2" coordorigin="2124,10152" coordsize="94,2">
              <v:shape style="position:absolute;left:2124;top:10152;width:94;height:2" coordorigin="2124,10152" coordsize="94,0" path="m2124,10152l2218,10152e" filled="f" stroked="t" strokeweight=".36pt" strokecolor="#FF0000">
                <v:path arrowok="t"/>
              </v:shape>
            </v:group>
            <v:group style="position:absolute;left:1865;top:10130;width:22;height:22" coordorigin="1865,10130" coordsize="22,22">
              <v:shape style="position:absolute;left:1865;top:10130;width:22;height:22" coordorigin="1865,10130" coordsize="22,22" path="m1865,10152l1886,10130,1886,10130e" filled="f" stroked="t" strokeweight=".36pt" strokecolor="#0000FF">
                <v:path arrowok="t"/>
              </v:shape>
            </v:group>
            <v:group style="position:absolute;left:1886;top:10130;width:58;height:50" coordorigin="1886,10130" coordsize="58,50">
              <v:shape style="position:absolute;left:1886;top:10130;width:58;height:50" coordorigin="1886,10130" coordsize="58,50" path="m1886,10130l1944,10181,1944,10181e" filled="f" stroked="t" strokeweight=".36pt" strokecolor="#0000FF">
                <v:path arrowok="t"/>
              </v:shape>
            </v:group>
            <v:group style="position:absolute;left:1944;top:10130;width:50;height:50" coordorigin="1944,10130" coordsize="50,50">
              <v:shape style="position:absolute;left:1944;top:10130;width:50;height:50" coordorigin="1944,10130" coordsize="50,50" path="m1944,10181l1994,10130,1994,10130e" filled="f" stroked="t" strokeweight=".36pt" strokecolor="#0000FF">
                <v:path arrowok="t"/>
              </v:shape>
            </v:group>
            <v:group style="position:absolute;left:1994;top:10130;width:50;height:50" coordorigin="1994,10130" coordsize="50,50">
              <v:shape style="position:absolute;left:1994;top:10130;width:50;height:50" coordorigin="1994,10130" coordsize="50,50" path="m1994,10130l2045,10181,2045,10181e" filled="f" stroked="t" strokeweight=".36pt" strokecolor="#0000FF">
                <v:path arrowok="t"/>
              </v:shape>
            </v:group>
            <v:group style="position:absolute;left:2045;top:10130;width:58;height:50" coordorigin="2045,10130" coordsize="58,50">
              <v:shape style="position:absolute;left:2045;top:10130;width:58;height:50" coordorigin="2045,10130" coordsize="58,50" path="m2045,10181l2102,10130,2102,10130e" filled="f" stroked="t" strokeweight=".36pt" strokecolor="#0000FF">
                <v:path arrowok="t"/>
              </v:shape>
            </v:group>
            <v:group style="position:absolute;left:2102;top:10130;width:22;height:22" coordorigin="2102,10130" coordsize="22,22">
              <v:shape style="position:absolute;left:2102;top:10130;width:22;height:22" coordorigin="2102,10130" coordsize="22,22" path="m2102,10130l2124,10152,2124,10152e" filled="f" stroked="t" strokeweight=".36pt" strokecolor="#0000FF">
                <v:path arrowok="t"/>
              </v:shape>
            </v:group>
            <v:group style="position:absolute;left:14789;top:5170;width:259;height:2" coordorigin="14789,5170" coordsize="259,2">
              <v:shape style="position:absolute;left:14789;top:5170;width:259;height:2" coordorigin="14789,5170" coordsize="259,0" path="m15048,5170l14789,5170e" filled="f" stroked="t" strokeweight=".36pt" strokecolor="#FF0000">
                <v:path arrowok="t"/>
              </v:shape>
            </v:group>
            <v:group style="position:absolute;left:14789;top:5083;width:259;height:2" coordorigin="14789,5083" coordsize="259,2">
              <v:shape style="position:absolute;left:14789;top:5083;width:259;height:2" coordorigin="14789,5083" coordsize="259,0" path="m15048,5083l14789,5083e" filled="f" stroked="t" strokeweight=".36pt" strokecolor="#FF0000">
                <v:path arrowok="t"/>
              </v:shape>
            </v:group>
            <v:group style="position:absolute;left:14789;top:5004;width:259;height:2" coordorigin="14789,5004" coordsize="259,2">
              <v:shape style="position:absolute;left:14789;top:5004;width:259;height:2" coordorigin="14789,5004" coordsize="259,0" path="m15048,5004l14789,5004e" filled="f" stroked="t" strokeweight=".36pt" strokecolor="#FF0000">
                <v:path arrowok="t"/>
              </v:shape>
            </v:group>
            <v:group style="position:absolute;left:14789;top:4918;width:259;height:2" coordorigin="14789,4918" coordsize="259,2">
              <v:shape style="position:absolute;left:14789;top:4918;width:259;height:2" coordorigin="14789,4918" coordsize="259,0" path="m15048,4918l14789,4918e" filled="f" stroked="t" strokeweight=".36pt" strokecolor="#FF0000">
                <v:path arrowok="t"/>
              </v:shape>
            </v:group>
            <v:group style="position:absolute;left:14760;top:4889;width:58;height:65" coordorigin="14760,4889" coordsize="58,65">
              <v:shape style="position:absolute;left:14760;top:4889;width:58;height:65" coordorigin="14760,4889" coordsize="58,65" path="m14760,4889l14818,4954e" filled="f" stroked="t" strokeweight=".36pt" strokecolor="#804000">
                <v:path arrowok="t"/>
              </v:shape>
            </v:group>
            <v:group style="position:absolute;left:14753;top:4889;width:58;height:65" coordorigin="14753,4889" coordsize="58,65">
              <v:shape style="position:absolute;left:14753;top:4889;width:58;height:65" coordorigin="14753,4889" coordsize="58,65" path="m14810,4889l14753,4954e" filled="f" stroked="t" strokeweight=".36pt" strokecolor="#804000">
                <v:path arrowok="t"/>
              </v:shape>
            </v:group>
            <v:group style="position:absolute;left:14789;top:4831;width:259;height:2" coordorigin="14789,4831" coordsize="259,2">
              <v:shape style="position:absolute;left:14789;top:4831;width:259;height:2" coordorigin="14789,4831" coordsize="259,0" path="m15048,4831l14789,4831e" filled="f" stroked="t" strokeweight=".36pt" strokecolor="#FF0000">
                <v:path arrowok="t"/>
              </v:shape>
            </v:group>
            <v:group style="position:absolute;left:14760;top:4810;width:58;height:58" coordorigin="14760,4810" coordsize="58,58">
              <v:shape style="position:absolute;left:14760;top:4810;width:58;height:58" coordorigin="14760,4810" coordsize="58,58" path="m14760,4810l14818,4867e" filled="f" stroked="t" strokeweight=".36pt" strokecolor="#804000">
                <v:path arrowok="t"/>
              </v:shape>
            </v:group>
            <v:group style="position:absolute;left:14753;top:4810;width:58;height:58" coordorigin="14753,4810" coordsize="58,58">
              <v:shape style="position:absolute;left:14753;top:4810;width:58;height:58" coordorigin="14753,4810" coordsize="58,58" path="m14810,4810l14753,4867e" filled="f" stroked="t" strokeweight=".36pt" strokecolor="#804000">
                <v:path arrowok="t"/>
              </v:shape>
            </v:group>
            <v:group style="position:absolute;left:14789;top:4745;width:259;height:2" coordorigin="14789,4745" coordsize="259,2">
              <v:shape style="position:absolute;left:14789;top:4745;width:259;height:2" coordorigin="14789,4745" coordsize="259,0" path="m15048,4745l14789,4745e" filled="f" stroked="t" strokeweight=".36pt" strokecolor="#FF0000">
                <v:path arrowok="t"/>
              </v:shape>
            </v:group>
            <v:group style="position:absolute;left:14789;top:4666;width:259;height:2" coordorigin="14789,4666" coordsize="259,2">
              <v:shape style="position:absolute;left:14789;top:4666;width:259;height:2" coordorigin="14789,4666" coordsize="259,0" path="m15048,4666l14789,4666e" filled="f" stroked="t" strokeweight=".36pt" strokecolor="#FF0000">
                <v:path arrowok="t"/>
              </v:shape>
            </v:group>
            <v:group style="position:absolute;left:15048;top:4579;width:353;height:677" coordorigin="15048,4579" coordsize="353,677">
              <v:shape style="position:absolute;left:15048;top:4579;width:353;height:677" coordorigin="15048,4579" coordsize="353,677" path="m15048,5256l15401,5256,15401,4579,15048,4579,15048,5256xe" filled="f" stroked="t" strokeweight=".36pt" strokecolor="#0000FF">
                <v:path arrowok="t"/>
              </v:shape>
            </v:group>
            <v:group style="position:absolute;left:12391;top:3298;width:29;height:22" coordorigin="12391,3298" coordsize="29,22">
              <v:shape style="position:absolute;left:12391;top:3298;width:29;height:22" coordorigin="12391,3298" coordsize="29,22" path="m12413,3319l12398,3319,12391,3305,12398,3298,12413,3298,12420,3305,12413,3319xe" filled="t" fillcolor="#FF00FF" stroked="f">
                <v:path arrowok="t"/>
                <v:fill type="solid"/>
              </v:shape>
            </v:group>
            <v:group style="position:absolute;left:12391;top:3298;width:29;height:22" coordorigin="12391,3298" coordsize="29,22">
              <v:shape style="position:absolute;left:12391;top:3298;width:29;height:22" coordorigin="12391,3298" coordsize="29,22" path="m12391,3305l12398,3298,12406,3298,12413,3298,12420,3305,12413,3319,12406,3319,12398,3319,12391,3305e" filled="f" stroked="t" strokeweight=".36pt" strokecolor="#FF00FF">
                <v:path arrowok="t"/>
              </v:shape>
            </v:group>
            <v:group style="position:absolute;left:10570;top:9475;width:173;height:2" coordorigin="10570,9475" coordsize="173,2">
              <v:shape style="position:absolute;left:10570;top:9475;width:173;height:2" coordorigin="10570,9475" coordsize="173,0" path="m10742,9475l10570,9475,10570,9475e" filled="f" stroked="t" strokeweight=".36pt" strokecolor="#800040">
                <v:path arrowok="t"/>
              </v:shape>
            </v:group>
            <v:group style="position:absolute;left:10548;top:9461;width:29;height:22" coordorigin="10548,9461" coordsize="29,22">
              <v:shape style="position:absolute;left:10548;top:9461;width:29;height:22" coordorigin="10548,9461" coordsize="29,22" path="m10570,9482l10555,9482,10548,9468,10555,9461,10570,9461,10577,9468,10570,9482xe" filled="t" fillcolor="#FF00FF" stroked="f">
                <v:path arrowok="t"/>
                <v:fill type="solid"/>
              </v:shape>
            </v:group>
            <v:group style="position:absolute;left:10548;top:9461;width:29;height:22" coordorigin="10548,9461" coordsize="29,22">
              <v:shape style="position:absolute;left:10548;top:9461;width:29;height:22" coordorigin="10548,9461" coordsize="29,22" path="m10548,9468l10555,9461,10562,9461,10570,9461,10577,9468,10570,9482,10562,9482,10555,9482,10548,9468e" filled="f" stroked="t" strokeweight=".36pt" strokecolor="#FF00FF">
                <v:path arrowok="t"/>
              </v:shape>
            </v:group>
            <v:group style="position:absolute;left:2477;top:4579;width:2;height:166" coordorigin="2477,4579" coordsize="2,166">
              <v:shape style="position:absolute;left:2477;top:4579;width:2;height:166" coordorigin="2477,4579" coordsize="0,166" path="m2477,4745l2477,4579,2477,4579e" filled="f" stroked="t" strokeweight=".36pt" strokecolor="#800040">
                <v:path arrowok="t"/>
              </v:shape>
            </v:group>
            <v:group style="position:absolute;left:5026;top:4406;width:619;height:2" coordorigin="5026,4406" coordsize="619,2">
              <v:shape style="position:absolute;left:5026;top:4406;width:619;height:2" coordorigin="5026,4406" coordsize="619,0" path="m5645,4406l5026,4406,5026,4406e" filled="f" stroked="t" strokeweight=".36pt" strokecolor="#800040">
                <v:path arrowok="t"/>
              </v:shape>
            </v:group>
            <v:group style="position:absolute;left:13903;top:10404;width:1058;height:2" coordorigin="13903,10404" coordsize="1058,2">
              <v:shape style="position:absolute;left:13903;top:10404;width:1058;height:2" coordorigin="13903,10404" coordsize="1058,0" path="m13903,10404l14962,10404e" filled="f" stroked="t" strokeweight=".36pt" strokecolor="#800040">
                <v:path arrowok="t"/>
              </v:shape>
            </v:group>
            <v:group style="position:absolute;left:2916;top:8042;width:533;height:2" coordorigin="2916,8042" coordsize="533,2">
              <v:shape style="position:absolute;left:2916;top:8042;width:533;height:2" coordorigin="2916,8042" coordsize="533,0" path="m3449,8042l2916,8042,2916,8042e" filled="f" stroked="t" strokeweight=".36pt" strokecolor="#800040">
                <v:path arrowok="t"/>
              </v:shape>
            </v:group>
            <v:group style="position:absolute;left:2477;top:4493;width:2;height:86" coordorigin="2477,4493" coordsize="2,86">
              <v:shape style="position:absolute;left:2477;top:4493;width:2;height:86" coordorigin="2477,4493" coordsize="0,86" path="m2477,4493l2477,4579e" filled="f" stroked="t" strokeweight=".36pt" strokecolor="#FF0000">
                <v:path arrowok="t"/>
              </v:shape>
            </v:group>
            <v:group style="position:absolute;left:2473;top:4421;width:7;height:2" coordorigin="2473,4421" coordsize="7,2">
              <v:shape style="position:absolute;left:2473;top:4421;width:7;height:2" coordorigin="2473,4421" coordsize="7,0" path="m2473,4421l2480,4421e" filled="f" stroked="t" strokeweight="1.44pt" strokecolor="#0000FF">
                <v:path arrowok="t"/>
              </v:shape>
            </v:group>
            <v:group style="position:absolute;left:2473;top:4482;width:7;height:2" coordorigin="2473,4482" coordsize="7,2">
              <v:shape style="position:absolute;left:2473;top:4482;width:7;height:2" coordorigin="2473,4482" coordsize="7,0" path="m2473,4482l2480,4482e" filled="f" stroked="t" strokeweight="1.08pt" strokecolor="#0000FF">
                <v:path arrowok="t"/>
              </v:shape>
            </v:group>
            <v:group style="position:absolute;left:5558;top:4579;width:86;height:2" coordorigin="5558,4579" coordsize="86,2">
              <v:shape style="position:absolute;left:5558;top:4579;width:86;height:2" coordorigin="5558,4579" coordsize="86,0" path="m5645,4579l5558,4579,5558,4579e" filled="f" stroked="t" strokeweight=".36pt" strokecolor="#800040">
                <v:path arrowok="t"/>
              </v:shape>
            </v:group>
            <v:group style="position:absolute;left:7049;top:6941;width:2;height:173" coordorigin="7049,6941" coordsize="2,173">
              <v:shape style="position:absolute;left:7049;top:6941;width:2;height:173" coordorigin="7049,6941" coordsize="0,173" path="m7049,7114l7049,6941e" filled="f" stroked="t" strokeweight=".36pt" strokecolor="#800040">
                <v:path arrowok="t"/>
              </v:shape>
            </v:group>
            <v:group style="position:absolute;left:2916;top:7956;width:533;height:2" coordorigin="2916,7956" coordsize="533,2">
              <v:shape style="position:absolute;left:2916;top:7956;width:533;height:2" coordorigin="2916,7956" coordsize="533,0" path="m3449,7956l2916,7956,2916,7956e" filled="f" stroked="t" strokeweight=".36pt" strokecolor="#800040">
                <v:path arrowok="t"/>
              </v:shape>
            </v:group>
            <v:group style="position:absolute;left:2916;top:7870;width:533;height:2" coordorigin="2916,7870" coordsize="533,2">
              <v:shape style="position:absolute;left:2916;top:7870;width:533;height:2" coordorigin="2916,7870" coordsize="533,0" path="m3449,7870l2916,7870,2916,7870e" filled="f" stroked="t" strokeweight=".36pt" strokecolor="#800040">
                <v:path arrowok="t"/>
              </v:shape>
            </v:group>
            <v:group style="position:absolute;left:3971;top:2873;width:7;height:2" coordorigin="3971,2873" coordsize="7,2">
              <v:shape style="position:absolute;left:3971;top:2873;width:7;height:2" coordorigin="3971,2873" coordsize="7,0" path="m3971,2873l3978,2873e" filled="f" stroked="t" strokeweight="1.44pt" strokecolor="#FF0000">
                <v:path arrowok="t"/>
              </v:shape>
            </v:group>
            <v:group style="position:absolute;left:3946;top:2808;width:43;height:36" coordorigin="3946,2808" coordsize="43,36">
              <v:shape style="position:absolute;left:3946;top:2808;width:43;height:36" coordorigin="3946,2808" coordsize="43,36" path="m3946,2822l3946,2815,3960,2808,3967,2808,3974,2808,3989,2815,3989,2822,3989,2830,3974,2844,3967,2844,3960,2844,3946,2830,3946,2822e" filled="f" stroked="t" strokeweight=".36pt" strokecolor="#FF0000">
                <v:path arrowok="t"/>
              </v:shape>
            </v:group>
            <v:group style="position:absolute;left:4831;top:3298;width:29;height:22" coordorigin="4831,3298" coordsize="29,22">
              <v:shape style="position:absolute;left:4831;top:3298;width:29;height:22" coordorigin="4831,3298" coordsize="29,22" path="m4853,3319l4838,3319,4831,3305,4838,3298,4853,3298,4860,3305,4853,3319xe" filled="t" fillcolor="#FF00FF" stroked="f">
                <v:path arrowok="t"/>
                <v:fill type="solid"/>
              </v:shape>
            </v:group>
            <v:group style="position:absolute;left:4831;top:3298;width:29;height:22" coordorigin="4831,3298" coordsize="29,22">
              <v:shape style="position:absolute;left:4831;top:3298;width:29;height:22" coordorigin="4831,3298" coordsize="29,22" path="m4831,3305l4838,3298,4846,3298,4853,3298,4860,3305,4853,3319,4846,3319,4838,3319,4831,3305e" filled="f" stroked="t" strokeweight=".36pt" strokecolor="#FF00FF">
                <v:path arrowok="t"/>
              </v:shape>
            </v:group>
            <v:group style="position:absolute;left:11794;top:9475;width:619;height:2" coordorigin="11794,9475" coordsize="619,2">
              <v:shape style="position:absolute;left:11794;top:9475;width:619;height:2" coordorigin="11794,9475" coordsize="619,0" path="m12413,9475l11794,9475,11794,9475e" filled="f" stroked="t" strokeweight=".36pt" strokecolor="#800040">
                <v:path arrowok="t"/>
              </v:shape>
            </v:group>
            <v:group style="position:absolute;left:5026;top:2808;width:94;height:2" coordorigin="5026,2808" coordsize="94,2">
              <v:shape style="position:absolute;left:5026;top:2808;width:94;height:2" coordorigin="5026,2808" coordsize="94,0" path="m5119,2808l5026,2808e" filled="f" stroked="t" strokeweight=".36pt" strokecolor="#FF0000">
                <v:path arrowok="t"/>
              </v:shape>
            </v:group>
            <v:group style="position:absolute;left:5465;top:2808;width:94;height:2" coordorigin="5465,2808" coordsize="94,2">
              <v:shape style="position:absolute;left:5465;top:2808;width:94;height:2" coordorigin="5465,2808" coordsize="94,0" path="m5465,2808l5558,2808e" filled="f" stroked="t" strokeweight=".36pt" strokecolor="#FF0000">
                <v:path arrowok="t"/>
              </v:shape>
            </v:group>
            <v:group style="position:absolute;left:5119;top:2765;width:43;height:42" coordorigin="5119,2765" coordsize="43,42">
              <v:shape style="position:absolute;left:5119;top:2765;width:43;height:42" coordorigin="5119,2765" coordsize="43,42" path="m5162,2765l5142,2767,5126,2779,5119,2798,5119,2803,5120,2808e" filled="f" stroked="t" strokeweight=".36pt" strokecolor="#0000FF">
                <v:path arrowok="t"/>
              </v:shape>
            </v:group>
            <v:group style="position:absolute;left:5175;top:2771;width:16;height:35" coordorigin="5175,2771" coordsize="16,35">
              <v:shape style="position:absolute;left:5175;top:2771;width:16;height:35" coordorigin="5175,2771" coordsize="16,35" path="m5191,2806l5188,2786,5175,2771e" filled="f" stroked="t" strokeweight=".36pt" strokecolor="#0000FF">
                <v:path arrowok="t"/>
              </v:shape>
            </v:group>
            <v:group style="position:absolute;left:5205;top:2765;width:43;height:42" coordorigin="5205,2765" coordsize="43,42">
              <v:shape style="position:absolute;left:5205;top:2765;width:43;height:42" coordorigin="5205,2765" coordsize="43,42" path="m5249,2765l5229,2767,5213,2779,5205,2798,5205,2803,5206,2808e" filled="f" stroked="t" strokeweight=".36pt" strokecolor="#0000FF">
                <v:path arrowok="t"/>
              </v:shape>
            </v:group>
            <v:group style="position:absolute;left:5261;top:2771;width:16;height:35" coordorigin="5261,2771" coordsize="16,35">
              <v:shape style="position:absolute;left:5261;top:2771;width:16;height:35" coordorigin="5261,2771" coordsize="16,35" path="m5277,2806l5274,2786,5261,2771e" filled="f" stroked="t" strokeweight=".36pt" strokecolor="#0000FF">
                <v:path arrowok="t"/>
              </v:shape>
            </v:group>
            <v:group style="position:absolute;left:5292;top:2765;width:43;height:42" coordorigin="5292,2765" coordsize="43,42">
              <v:shape style="position:absolute;left:5292;top:2765;width:43;height:42" coordorigin="5292,2765" coordsize="43,42" path="m5335,2765l5315,2767,5299,2779,5292,2798,5292,2803,5293,2808e" filled="f" stroked="t" strokeweight=".36pt" strokecolor="#0000FF">
                <v:path arrowok="t"/>
              </v:shape>
            </v:group>
            <v:group style="position:absolute;left:5347;top:2771;width:16;height:35" coordorigin="5347,2771" coordsize="16,35">
              <v:shape style="position:absolute;left:5347;top:2771;width:16;height:35" coordorigin="5347,2771" coordsize="16,35" path="m5364,2806l5361,2786,5347,2771e" filled="f" stroked="t" strokeweight=".36pt" strokecolor="#0000FF">
                <v:path arrowok="t"/>
              </v:shape>
            </v:group>
            <v:group style="position:absolute;left:5378;top:2765;width:43;height:42" coordorigin="5378,2765" coordsize="43,42">
              <v:shape style="position:absolute;left:5378;top:2765;width:43;height:42" coordorigin="5378,2765" coordsize="43,42" path="m5421,2765l5401,2767,5386,2779,5378,2798,5378,2803,5379,2808e" filled="f" stroked="t" strokeweight=".36pt" strokecolor="#0000FF">
                <v:path arrowok="t"/>
              </v:shape>
            </v:group>
            <v:group style="position:absolute;left:5434;top:2771;width:16;height:35" coordorigin="5434,2771" coordsize="16,35">
              <v:shape style="position:absolute;left:5434;top:2771;width:16;height:35" coordorigin="5434,2771" coordsize="16,35" path="m5450,2806l5447,2786,5434,2771e" filled="f" stroked="t" strokeweight=".36pt" strokecolor="#0000FF">
                <v:path arrowok="t"/>
              </v:shape>
            </v:group>
            <v:group style="position:absolute;left:7733;top:4730;width:29;height:29" coordorigin="7733,4730" coordsize="29,29">
              <v:shape style="position:absolute;left:7733;top:4730;width:29;height:29" coordorigin="7733,4730" coordsize="29,29" path="m7754,4759l7740,4759,7733,4752,7733,4738,7740,4730,7754,4730,7762,4738,7762,4752,7754,4759xe" filled="t" fillcolor="#FF00FF" stroked="f">
                <v:path arrowok="t"/>
                <v:fill type="solid"/>
              </v:shape>
            </v:group>
            <v:group style="position:absolute;left:7733;top:4730;width:29;height:29" coordorigin="7733,4730" coordsize="29,29">
              <v:shape style="position:absolute;left:7733;top:4730;width:29;height:29" coordorigin="7733,4730" coordsize="29,29" path="m7733,4745l7733,4738,7740,4730,7747,4730,7754,4730,7762,4738,7762,4745,7762,4752,7754,4759,7747,4759,7740,4759,7733,4752,7733,4745e" filled="f" stroked="t" strokeweight=".36pt" strokecolor="#FF00FF">
                <v:path arrowok="t"/>
              </v:shape>
            </v:group>
            <v:group style="position:absolute;left:7474;top:4730;width:22;height:29" coordorigin="7474,4730" coordsize="22,29">
              <v:shape style="position:absolute;left:7474;top:4730;width:22;height:29" coordorigin="7474,4730" coordsize="22,29" path="m7481,4759l7474,4752,7474,4738,7481,4730,7495,4738,7495,4752,7481,4759xe" filled="t" fillcolor="#FF00FF" stroked="f">
                <v:path arrowok="t"/>
                <v:fill type="solid"/>
              </v:shape>
            </v:group>
            <v:group style="position:absolute;left:7474;top:4730;width:22;height:29" coordorigin="7474,4730" coordsize="22,29">
              <v:shape style="position:absolute;left:7474;top:4730;width:22;height:29" coordorigin="7474,4730" coordsize="22,29" path="m7474,4745l7474,4738,7481,4730,7495,4738,7495,4745,7495,4752,7481,4759,7474,4752,7474,4745e" filled="f" stroked="t" strokeweight=".36pt" strokecolor="#FF00FF">
                <v:path arrowok="t"/>
              </v:shape>
            </v:group>
            <v:group style="position:absolute;left:7207;top:4730;width:29;height:29" coordorigin="7207,4730" coordsize="29,29">
              <v:shape style="position:absolute;left:7207;top:4730;width:29;height:29" coordorigin="7207,4730" coordsize="29,29" path="m7229,4759l7214,4759,7207,4752,7207,4738,7214,4730,7229,4730,7236,4738,7236,4752,7229,4759xe" filled="t" fillcolor="#FF00FF" stroked="f">
                <v:path arrowok="t"/>
                <v:fill type="solid"/>
              </v:shape>
            </v:group>
            <v:group style="position:absolute;left:7207;top:4730;width:29;height:29" coordorigin="7207,4730" coordsize="29,29">
              <v:shape style="position:absolute;left:7207;top:4730;width:29;height:29" coordorigin="7207,4730" coordsize="29,29" path="m7207,4745l7207,4738,7214,4730,7222,4730,7229,4730,7236,4738,7236,4745,7236,4752,7229,4759,7222,4759,7214,4759,7207,4752,7207,4745e" filled="f" stroked="t" strokeweight=".36pt" strokecolor="#FF00FF">
                <v:path arrowok="t"/>
              </v:shape>
            </v:group>
            <v:group style="position:absolute;left:7999;top:4730;width:29;height:29" coordorigin="7999,4730" coordsize="29,29">
              <v:shape style="position:absolute;left:7999;top:4730;width:29;height:29" coordorigin="7999,4730" coordsize="29,29" path="m8021,4759l8006,4759,7999,4752,7999,4738,8006,4730,8021,4730,8028,4738,8028,4752,8021,4759xe" filled="t" fillcolor="#FF00FF" stroked="f">
                <v:path arrowok="t"/>
                <v:fill type="solid"/>
              </v:shape>
            </v:group>
            <v:group style="position:absolute;left:7999;top:4730;width:29;height:29" coordorigin="7999,4730" coordsize="29,29">
              <v:shape style="position:absolute;left:7999;top:4730;width:29;height:29" coordorigin="7999,4730" coordsize="29,29" path="m7999,4745l7999,4738,8006,4730,8014,4730,8021,4730,8028,4738,8028,4745,8028,4752,8021,4759,8014,4759,8006,4759,7999,4752,7999,4745e" filled="f" stroked="t" strokeweight=".36pt" strokecolor="#FF00FF">
                <v:path arrowok="t"/>
              </v:shape>
            </v:group>
            <v:group style="position:absolute;left:2916;top:7531;width:533;height:2" coordorigin="2916,7531" coordsize="533,2">
              <v:shape style="position:absolute;left:2916;top:7531;width:533;height:2" coordorigin="2916,7531" coordsize="533,0" path="m3449,7531l2916,7531,2916,7531e" filled="f" stroked="t" strokeweight=".36pt" strokecolor="#800040">
                <v:path arrowok="t"/>
              </v:shape>
            </v:group>
            <v:group style="position:absolute;left:5026;top:3312;width:94;height:2" coordorigin="5026,3312" coordsize="94,2">
              <v:shape style="position:absolute;left:5026;top:3312;width:94;height:2" coordorigin="5026,3312" coordsize="94,0" path="m5119,3312l5026,3312e" filled="f" stroked="t" strokeweight=".36pt" strokecolor="#FF0000">
                <v:path arrowok="t"/>
              </v:shape>
            </v:group>
            <v:group style="position:absolute;left:5465;top:3312;width:94;height:2" coordorigin="5465,3312" coordsize="94,2">
              <v:shape style="position:absolute;left:5465;top:3312;width:94;height:2" coordorigin="5465,3312" coordsize="94,0" path="m5465,3312l5558,3312e" filled="f" stroked="t" strokeweight=".36pt" strokecolor="#FF0000">
                <v:path arrowok="t"/>
              </v:shape>
            </v:group>
            <v:group style="position:absolute;left:5119;top:3269;width:43;height:42" coordorigin="5119,3269" coordsize="43,42">
              <v:shape style="position:absolute;left:5119;top:3269;width:43;height:42" coordorigin="5119,3269" coordsize="43,42" path="m5162,3269l5142,3271,5126,3283,5119,3302,5119,3307,5120,3312e" filled="f" stroked="t" strokeweight=".36pt" strokecolor="#0000FF">
                <v:path arrowok="t"/>
              </v:shape>
            </v:group>
            <v:group style="position:absolute;left:5175;top:3275;width:16;height:35" coordorigin="5175,3275" coordsize="16,35">
              <v:shape style="position:absolute;left:5175;top:3275;width:16;height:35" coordorigin="5175,3275" coordsize="16,35" path="m5191,3310l5188,3290,5175,3275e" filled="f" stroked="t" strokeweight=".36pt" strokecolor="#0000FF">
                <v:path arrowok="t"/>
              </v:shape>
            </v:group>
            <v:group style="position:absolute;left:5205;top:3269;width:43;height:42" coordorigin="5205,3269" coordsize="43,42">
              <v:shape style="position:absolute;left:5205;top:3269;width:43;height:42" coordorigin="5205,3269" coordsize="43,42" path="m5249,3269l5229,3271,5213,3283,5205,3302,5205,3307,5206,3312e" filled="f" stroked="t" strokeweight=".36pt" strokecolor="#0000FF">
                <v:path arrowok="t"/>
              </v:shape>
            </v:group>
            <v:group style="position:absolute;left:5261;top:3275;width:16;height:35" coordorigin="5261,3275" coordsize="16,35">
              <v:shape style="position:absolute;left:5261;top:3275;width:16;height:35" coordorigin="5261,3275" coordsize="16,35" path="m5277,3310l5274,3290,5261,3275e" filled="f" stroked="t" strokeweight=".36pt" strokecolor="#0000FF">
                <v:path arrowok="t"/>
              </v:shape>
            </v:group>
            <v:group style="position:absolute;left:5292;top:3269;width:43;height:42" coordorigin="5292,3269" coordsize="43,42">
              <v:shape style="position:absolute;left:5292;top:3269;width:43;height:42" coordorigin="5292,3269" coordsize="43,42" path="m5335,3269l5315,3271,5299,3283,5292,3302,5292,3307,5293,3312e" filled="f" stroked="t" strokeweight=".36pt" strokecolor="#0000FF">
                <v:path arrowok="t"/>
              </v:shape>
            </v:group>
            <v:group style="position:absolute;left:5347;top:3275;width:16;height:35" coordorigin="5347,3275" coordsize="16,35">
              <v:shape style="position:absolute;left:5347;top:3275;width:16;height:35" coordorigin="5347,3275" coordsize="16,35" path="m5364,3310l5361,3290,5347,3275e" filled="f" stroked="t" strokeweight=".36pt" strokecolor="#0000FF">
                <v:path arrowok="t"/>
              </v:shape>
            </v:group>
            <v:group style="position:absolute;left:5378;top:3269;width:43;height:42" coordorigin="5378,3269" coordsize="43,42">
              <v:shape style="position:absolute;left:5378;top:3269;width:43;height:42" coordorigin="5378,3269" coordsize="43,42" path="m5421,3269l5401,3271,5386,3283,5378,3302,5378,3307,5379,3312e" filled="f" stroked="t" strokeweight=".36pt" strokecolor="#0000FF">
                <v:path arrowok="t"/>
              </v:shape>
            </v:group>
            <v:group style="position:absolute;left:5434;top:3275;width:16;height:35" coordorigin="5434,3275" coordsize="16,35">
              <v:shape style="position:absolute;left:5434;top:3275;width:16;height:35" coordorigin="5434,3275" coordsize="16,35" path="m5450,3310l5447,3290,5434,3275e" filled="f" stroked="t" strokeweight=".36pt" strokecolor="#0000FF">
                <v:path arrowok="t"/>
              </v:shape>
            </v:group>
            <v:group style="position:absolute;left:2743;top:6350;width:2;height:86" coordorigin="2743,6350" coordsize="2,86">
              <v:shape style="position:absolute;left:2743;top:6350;width:2;height:86" coordorigin="2743,6350" coordsize="0,86" path="m2743,6350l2743,6437e" filled="f" stroked="t" strokeweight=".36pt" strokecolor="#FF0000">
                <v:path arrowok="t"/>
              </v:shape>
            </v:group>
            <v:group style="position:absolute;left:2743;top:6185;width:2;height:86" coordorigin="2743,6185" coordsize="2,86">
              <v:shape style="position:absolute;left:2743;top:6185;width:2;height:86" coordorigin="2743,6185" coordsize="0,86" path="m2743,6271l2743,6185e" filled="f" stroked="t" strokeweight=".36pt" strokecolor="#FF0000">
                <v:path arrowok="t"/>
              </v:shape>
            </v:group>
            <v:group style="position:absolute;left:2700;top:6329;width:86;height:2" coordorigin="2700,6329" coordsize="86,2">
              <v:shape style="position:absolute;left:2700;top:6329;width:86;height:2" coordorigin="2700,6329" coordsize="86,0" path="m2700,6329l2786,6329,2786,6329e" filled="f" stroked="t" strokeweight=".36pt" strokecolor="#0000FF">
                <v:path arrowok="t"/>
              </v:shape>
            </v:group>
            <v:group style="position:absolute;left:2700;top:6293;width:86;height:2" coordorigin="2700,6293" coordsize="86,2">
              <v:shape style="position:absolute;left:2700;top:6293;width:86;height:2" coordorigin="2700,6293" coordsize="86,0" path="m2700,6293l2786,6293,2786,6293e" filled="f" stroked="t" strokeweight=".36pt" strokecolor="#0000FF">
                <v:path arrowok="t"/>
              </v:shape>
            </v:group>
            <v:group style="position:absolute;left:2740;top:6282;width:7;height:2" coordorigin="2740,6282" coordsize="7,2">
              <v:shape style="position:absolute;left:2740;top:6282;width:7;height:2" coordorigin="2740,6282" coordsize="7,0" path="m2740,6282l2747,6282e" filled="f" stroked="t" strokeweight="1.08pt" strokecolor="#0000FF">
                <v:path arrowok="t"/>
              </v:shape>
            </v:group>
            <v:group style="position:absolute;left:2740;top:6340;width:7;height:2" coordorigin="2740,6340" coordsize="7,2">
              <v:shape style="position:absolute;left:2740;top:6340;width:7;height:2" coordorigin="2740,6340" coordsize="7,0" path="m2740,6340l2747,6340e" filled="f" stroked="t" strokeweight="1.08pt" strokecolor="#0000FF">
                <v:path arrowok="t"/>
              </v:shape>
            </v:group>
            <v:group style="position:absolute;left:10570;top:9223;width:2;height:252" coordorigin="10570,9223" coordsize="2,252">
              <v:shape style="position:absolute;left:10570;top:9223;width:2;height:252" coordorigin="10570,9223" coordsize="0,252" path="m10570,9475l10570,9223,10570,9223e" filled="f" stroked="t" strokeweight=".36pt" strokecolor="#800040">
                <v:path arrowok="t"/>
              </v:shape>
            </v:group>
            <v:group style="position:absolute;left:2743;top:6437;width:2;height:86" coordorigin="2743,6437" coordsize="2,86">
              <v:shape style="position:absolute;left:2743;top:6437;width:2;height:86" coordorigin="2743,6437" coordsize="0,86" path="m2743,6523l2743,6437,2743,6437e" filled="f" stroked="t" strokeweight=".36pt" strokecolor="#800040">
                <v:path arrowok="t"/>
              </v:shape>
            </v:group>
            <v:group style="position:absolute;left:2743;top:6098;width:2;height:86" coordorigin="2743,6098" coordsize="2,86">
              <v:shape style="position:absolute;left:2743;top:6098;width:2;height:86" coordorigin="2743,6098" coordsize="0,86" path="m2743,6185l2743,6098,2743,6098e" filled="f" stroked="t" strokeweight=".36pt" strokecolor="#800040">
                <v:path arrowok="t"/>
              </v:shape>
            </v:group>
            <v:group style="position:absolute;left:12413;top:3564;width:2;height:86" coordorigin="12413,3564" coordsize="2,86">
              <v:shape style="position:absolute;left:12413;top:3564;width:2;height:86" coordorigin="12413,3564" coordsize="0,86" path="m12413,3650l12413,3564e" filled="f" stroked="t" strokeweight=".36pt" strokecolor="#FF0000">
                <v:path arrowok="t"/>
              </v:shape>
            </v:group>
            <v:group style="position:absolute;left:12413;top:3737;width:2;height:79" coordorigin="12413,3737" coordsize="2,79">
              <v:shape style="position:absolute;left:12413;top:3737;width:2;height:79" coordorigin="12413,3737" coordsize="0,79" path="m12413,3737l12413,3816e" filled="f" stroked="t" strokeweight=".36pt" strokecolor="#FF0000">
                <v:path arrowok="t"/>
              </v:shape>
            </v:group>
            <v:group style="position:absolute;left:12409;top:3712;width:7;height:2" coordorigin="12409,3712" coordsize="7,2">
              <v:shape style="position:absolute;left:12409;top:3712;width:7;height:2" coordorigin="12409,3712" coordsize="7,0" path="m12409,3712l12416,3712e" filled="f" stroked="t" strokeweight="2.52pt" strokecolor="#0000FF">
                <v:path arrowok="t"/>
              </v:shape>
            </v:group>
            <v:group style="position:absolute;left:12326;top:3650;width:173;height:2" coordorigin="12326,3650" coordsize="173,2">
              <v:shape style="position:absolute;left:12326;top:3650;width:173;height:2" coordorigin="12326,3650" coordsize="173,0" path="m12326,3650l12499,3650,12499,3650e" filled="f" stroked="t" strokeweight=".36pt" strokecolor="#0000FF">
                <v:path arrowok="t"/>
              </v:shape>
            </v:group>
            <v:group style="position:absolute;left:12421;top:3687;width:74;height:31" coordorigin="12421,3687" coordsize="74,31">
              <v:shape style="position:absolute;left:12421;top:3687;width:74;height:31" coordorigin="12421,3687" coordsize="74,31" path="m12495,3718l12479,3706,12461,3697,12441,3691,12421,3687e" filled="f" stroked="t" strokeweight=".362961pt" strokecolor="#0000FF">
                <v:path arrowok="t"/>
              </v:shape>
            </v:group>
            <v:group style="position:absolute;left:12336;top:3687;width:78;height:18" coordorigin="12336,3687" coordsize="78,18">
              <v:shape style="position:absolute;left:12336;top:3687;width:78;height:18" coordorigin="12336,3687" coordsize="78,18" path="m12413,3687l12393,3687,12373,3690,12354,3696,12336,3705e" filled="f" stroked="t" strokeweight=".361026pt" strokecolor="#0000FF">
                <v:path arrowok="t"/>
              </v:shape>
            </v:group>
            <v:group style="position:absolute;left:1865;top:3989;width:86;height:2" coordorigin="1865,3989" coordsize="86,2">
              <v:shape style="position:absolute;left:1865;top:3989;width:86;height:2" coordorigin="1865,3989" coordsize="86,0" path="m1951,3989l1865,3989e" filled="f" stroked="t" strokeweight=".36pt" strokecolor="#FF0000">
                <v:path arrowok="t"/>
              </v:shape>
            </v:group>
            <v:group style="position:absolute;left:1951;top:3960;width:29;height:29" coordorigin="1951,3960" coordsize="29,29">
              <v:shape style="position:absolute;left:1951;top:3960;width:29;height:29" coordorigin="1951,3960" coordsize="29,29" path="m1951,3989l1980,3960,1980,3960e" filled="f" stroked="t" strokeweight=".36pt" strokecolor="#0000FF">
                <v:path arrowok="t"/>
              </v:shape>
            </v:group>
            <v:group style="position:absolute;left:1980;top:3960;width:50;height:50" coordorigin="1980,3960" coordsize="50,50">
              <v:shape style="position:absolute;left:1980;top:3960;width:50;height:50" coordorigin="1980,3960" coordsize="50,50" path="m1980,3960l2030,4010,2030,4010e" filled="f" stroked="t" strokeweight=".36pt" strokecolor="#0000FF">
                <v:path arrowok="t"/>
              </v:shape>
            </v:group>
            <v:group style="position:absolute;left:2030;top:3960;width:50;height:50" coordorigin="2030,3960" coordsize="50,50">
              <v:shape style="position:absolute;left:2030;top:3960;width:50;height:50" coordorigin="2030,3960" coordsize="50,50" path="m2030,4010l2081,3960,2081,3960e" filled="f" stroked="t" strokeweight=".36pt" strokecolor="#0000FF">
                <v:path arrowok="t"/>
              </v:shape>
            </v:group>
            <v:group style="position:absolute;left:2081;top:3960;width:58;height:50" coordorigin="2081,3960" coordsize="58,50">
              <v:shape style="position:absolute;left:2081;top:3960;width:58;height:50" coordorigin="2081,3960" coordsize="58,50" path="m2081,3960l2138,4010,2138,4010e" filled="f" stroked="t" strokeweight=".36pt" strokecolor="#0000FF">
                <v:path arrowok="t"/>
              </v:shape>
            </v:group>
            <v:group style="position:absolute;left:2138;top:3960;width:50;height:50" coordorigin="2138,3960" coordsize="50,50">
              <v:shape style="position:absolute;left:2138;top:3960;width:50;height:50" coordorigin="2138,3960" coordsize="50,50" path="m2138,4010l2189,3960,2189,3960e" filled="f" stroked="t" strokeweight=".36pt" strokecolor="#0000FF">
                <v:path arrowok="t"/>
              </v:shape>
            </v:group>
            <v:group style="position:absolute;left:2189;top:3960;width:29;height:29" coordorigin="2189,3960" coordsize="29,29">
              <v:shape style="position:absolute;left:2189;top:3960;width:29;height:29" coordorigin="2189,3960" coordsize="29,29" path="m2189,3960l2218,3989,2218,3989e" filled="f" stroked="t" strokeweight=".36pt" strokecolor="#0000FF">
                <v:path arrowok="t"/>
              </v:shape>
            </v:group>
            <v:group style="position:absolute;left:4500;top:5422;width:173;height:2" coordorigin="4500,5422" coordsize="173,2">
              <v:shape style="position:absolute;left:4500;top:5422;width:173;height:2" coordorigin="4500,5422" coordsize="173,0" path="m4500,5422l4673,5422,4673,5422e" filled="f" stroked="t" strokeweight=".36pt" strokecolor="#FF0000">
                <v:path arrowok="t"/>
              </v:shape>
            </v:group>
            <v:group style="position:absolute;left:4529;top:5450;width:122;height:2" coordorigin="4529,5450" coordsize="122,2">
              <v:shape style="position:absolute;left:4529;top:5450;width:122;height:2" coordorigin="4529,5450" coordsize="122,0" path="m4529,5450l4651,5450,4651,5450e" filled="f" stroked="t" strokeweight=".36pt" strokecolor="#FF0000">
                <v:path arrowok="t"/>
              </v:shape>
            </v:group>
            <v:group style="position:absolute;left:4550;top:5472;width:72;height:2" coordorigin="4550,5472" coordsize="72,2">
              <v:shape style="position:absolute;left:4550;top:5472;width:72;height:2" coordorigin="4550,5472" coordsize="72,0" path="m4622,5472l4550,5472,4550,5472e" filled="f" stroked="t" strokeweight=".36pt" strokecolor="#FF0000">
                <v:path arrowok="t"/>
              </v:shape>
            </v:group>
            <v:group style="position:absolute;left:4579;top:5501;width:14;height:2" coordorigin="4579,5501" coordsize="14,2">
              <v:shape style="position:absolute;left:4579;top:5501;width:14;height:2" coordorigin="4579,5501" coordsize="14,0" path="m4579,5501l4594,5501,4594,5501e" filled="f" stroked="t" strokeweight=".36pt" strokecolor="#FF0000">
                <v:path arrowok="t"/>
              </v:shape>
            </v:group>
            <v:group style="position:absolute;left:4586;top:5256;width:2;height:166" coordorigin="4586,5256" coordsize="2,166">
              <v:shape style="position:absolute;left:4586;top:5256;width:2;height:166" coordorigin="4586,5256" coordsize="0,166" path="m4586,5422l4586,5256,4586,5256e" filled="f" stroked="t" strokeweight=".36pt" strokecolor="#800040">
                <v:path arrowok="t"/>
              </v:shape>
            </v:group>
            <v:group style="position:absolute;left:9950;top:2635;width:86;height:2" coordorigin="9950,2635" coordsize="86,2">
              <v:shape style="position:absolute;left:9950;top:2635;width:86;height:2" coordorigin="9950,2635" coordsize="86,0" path="m10037,2635l9950,2635e" filled="f" stroked="t" strokeweight=".36pt" strokecolor="#FF0000">
                <v:path arrowok="t"/>
              </v:shape>
            </v:group>
            <v:group style="position:absolute;left:10303;top:2635;width:86;height:2" coordorigin="10303,2635" coordsize="86,2">
              <v:shape style="position:absolute;left:10303;top:2635;width:86;height:2" coordorigin="10303,2635" coordsize="86,0" path="m10303,2635l10390,2635e" filled="f" stroked="t" strokeweight=".36pt" strokecolor="#FF0000">
                <v:path arrowok="t"/>
              </v:shape>
            </v:group>
            <v:group style="position:absolute;left:10037;top:2614;width:29;height:22" coordorigin="10037,2614" coordsize="29,22">
              <v:shape style="position:absolute;left:10037;top:2614;width:29;height:22" coordorigin="10037,2614" coordsize="29,22" path="m10037,2635l10066,2614,10066,2614e" filled="f" stroked="t" strokeweight=".36pt" strokecolor="#0000FF">
                <v:path arrowok="t"/>
              </v:shape>
            </v:group>
            <v:group style="position:absolute;left:10066;top:2614;width:50;height:50" coordorigin="10066,2614" coordsize="50,50">
              <v:shape style="position:absolute;left:10066;top:2614;width:50;height:50" coordorigin="10066,2614" coordsize="50,50" path="m10066,2614l10116,2664,10116,2664e" filled="f" stroked="t" strokeweight=".36pt" strokecolor="#0000FF">
                <v:path arrowok="t"/>
              </v:shape>
            </v:group>
            <v:group style="position:absolute;left:10116;top:2614;width:58;height:50" coordorigin="10116,2614" coordsize="58,50">
              <v:shape style="position:absolute;left:10116;top:2614;width:58;height:50" coordorigin="10116,2614" coordsize="58,50" path="m10116,2664l10174,2614,10174,2614e" filled="f" stroked="t" strokeweight=".36pt" strokecolor="#0000FF">
                <v:path arrowok="t"/>
              </v:shape>
            </v:group>
            <v:group style="position:absolute;left:10174;top:2614;width:50;height:50" coordorigin="10174,2614" coordsize="50,50">
              <v:shape style="position:absolute;left:10174;top:2614;width:50;height:50" coordorigin="10174,2614" coordsize="50,50" path="m10174,2614l10224,2664,10224,2664e" filled="f" stroked="t" strokeweight=".36pt" strokecolor="#0000FF">
                <v:path arrowok="t"/>
              </v:shape>
            </v:group>
            <v:group style="position:absolute;left:10224;top:2614;width:50;height:50" coordorigin="10224,2614" coordsize="50,50">
              <v:shape style="position:absolute;left:10224;top:2614;width:50;height:50" coordorigin="10224,2614" coordsize="50,50" path="m10224,2664l10274,2614,10274,2614e" filled="f" stroked="t" strokeweight=".36pt" strokecolor="#0000FF">
                <v:path arrowok="t"/>
              </v:shape>
            </v:group>
            <v:group style="position:absolute;left:10274;top:2614;width:29;height:22" coordorigin="10274,2614" coordsize="29,22">
              <v:shape style="position:absolute;left:10274;top:2614;width:29;height:22" coordorigin="10274,2614" coordsize="29,22" path="m10274,2614l10303,2635,10303,2635e" filled="f" stroked="t" strokeweight=".36pt" strokecolor="#0000FF">
                <v:path arrowok="t"/>
              </v:shape>
            </v:group>
            <v:group style="position:absolute;left:13997;top:9475;width:612;height:2" coordorigin="13997,9475" coordsize="612,2">
              <v:shape style="position:absolute;left:13997;top:9475;width:612;height:2" coordorigin="13997,9475" coordsize="612,0" path="m14609,9475l13997,9475,13997,9475e" filled="f" stroked="t" strokeweight=".36pt" strokecolor="#800040">
                <v:path arrowok="t"/>
              </v:shape>
            </v:group>
            <v:group style="position:absolute;left:3888;top:4745;width:86;height:2" coordorigin="3888,4745" coordsize="86,2">
              <v:shape style="position:absolute;left:3888;top:4745;width:86;height:2" coordorigin="3888,4745" coordsize="86,0" path="m3974,4745l3888,4745e" filled="f" stroked="t" strokeweight=".36pt" strokecolor="#FF0000">
                <v:path arrowok="t"/>
              </v:shape>
            </v:group>
            <v:group style="position:absolute;left:4234;top:4745;width:94;height:2" coordorigin="4234,4745" coordsize="94,2">
              <v:shape style="position:absolute;left:4234;top:4745;width:94;height:2" coordorigin="4234,4745" coordsize="94,0" path="m4234,4745l4327,4745e" filled="f" stroked="t" strokeweight=".36pt" strokecolor="#FF0000">
                <v:path arrowok="t"/>
              </v:shape>
            </v:group>
            <v:group style="position:absolute;left:3974;top:4723;width:22;height:22" coordorigin="3974,4723" coordsize="22,22">
              <v:shape style="position:absolute;left:3974;top:4723;width:22;height:22" coordorigin="3974,4723" coordsize="22,22" path="m3974,4745l3996,4723,3996,4723e" filled="f" stroked="t" strokeweight=".36pt" strokecolor="#0000FF">
                <v:path arrowok="t"/>
              </v:shape>
            </v:group>
            <v:group style="position:absolute;left:3996;top:4723;width:58;height:50" coordorigin="3996,4723" coordsize="58,50">
              <v:shape style="position:absolute;left:3996;top:4723;width:58;height:50" coordorigin="3996,4723" coordsize="58,50" path="m3996,4723l4054,4774,4054,4774e" filled="f" stroked="t" strokeweight=".36pt" strokecolor="#0000FF">
                <v:path arrowok="t"/>
              </v:shape>
            </v:group>
            <v:group style="position:absolute;left:4054;top:4723;width:50;height:50" coordorigin="4054,4723" coordsize="50,50">
              <v:shape style="position:absolute;left:4054;top:4723;width:50;height:50" coordorigin="4054,4723" coordsize="50,50" path="m4054,4774l4104,4723,4104,4723e" filled="f" stroked="t" strokeweight=".36pt" strokecolor="#0000FF">
                <v:path arrowok="t"/>
              </v:shape>
            </v:group>
            <v:group style="position:absolute;left:4104;top:4723;width:50;height:50" coordorigin="4104,4723" coordsize="50,50">
              <v:shape style="position:absolute;left:4104;top:4723;width:50;height:50" coordorigin="4104,4723" coordsize="50,50" path="m4104,4723l4154,4774,4154,4774e" filled="f" stroked="t" strokeweight=".36pt" strokecolor="#0000FF">
                <v:path arrowok="t"/>
              </v:shape>
            </v:group>
            <v:group style="position:absolute;left:4154;top:4723;width:58;height:50" coordorigin="4154,4723" coordsize="58,50">
              <v:shape style="position:absolute;left:4154;top:4723;width:58;height:50" coordorigin="4154,4723" coordsize="58,50" path="m4154,4774l4212,4723,4212,4723e" filled="f" stroked="t" strokeweight=".36pt" strokecolor="#0000FF">
                <v:path arrowok="t"/>
              </v:shape>
            </v:group>
            <v:group style="position:absolute;left:4212;top:4723;width:22;height:22" coordorigin="4212,4723" coordsize="22,22">
              <v:shape style="position:absolute;left:4212;top:4723;width:22;height:22" coordorigin="4212,4723" coordsize="22,22" path="m4212,4723l4234,4745,4234,4745e" filled="f" stroked="t" strokeweight=".36pt" strokecolor="#0000FF">
                <v:path arrowok="t"/>
              </v:shape>
            </v:group>
            <v:group style="position:absolute;left:13378;top:10742;width:2;height:86" coordorigin="13378,10742" coordsize="2,86">
              <v:shape style="position:absolute;left:13378;top:10742;width:2;height:86" coordorigin="13378,10742" coordsize="0,86" path="m13378,10742l13378,10829e" filled="f" stroked="t" strokeweight=".36pt" strokecolor="#FF0000">
                <v:path arrowok="t"/>
              </v:shape>
            </v:group>
            <v:group style="position:absolute;left:13378;top:10577;width:2;height:79" coordorigin="13378,10577" coordsize="2,79">
              <v:shape style="position:absolute;left:13378;top:10577;width:2;height:79" coordorigin="13378,10577" coordsize="0,79" path="m13378,10656l13378,10577e" filled="f" stroked="t" strokeweight=".36pt" strokecolor="#FF0000">
                <v:path arrowok="t"/>
              </v:shape>
            </v:group>
            <v:group style="position:absolute;left:13334;top:10721;width:86;height:2" coordorigin="13334,10721" coordsize="86,2">
              <v:shape style="position:absolute;left:13334;top:10721;width:86;height:2" coordorigin="13334,10721" coordsize="86,0" path="m13334,10721l13421,10721,13421,10721e" filled="f" stroked="t" strokeweight=".36pt" strokecolor="#0000FF">
                <v:path arrowok="t"/>
              </v:shape>
            </v:group>
            <v:group style="position:absolute;left:13334;top:10685;width:86;height:2" coordorigin="13334,10685" coordsize="86,2">
              <v:shape style="position:absolute;left:13334;top:10685;width:86;height:2" coordorigin="13334,10685" coordsize="86,0" path="m13334,10685l13421,10685,13421,10685e" filled="f" stroked="t" strokeweight=".36pt" strokecolor="#0000FF">
                <v:path arrowok="t"/>
              </v:shape>
            </v:group>
            <v:group style="position:absolute;left:13374;top:10670;width:7;height:2" coordorigin="13374,10670" coordsize="7,2">
              <v:shape style="position:absolute;left:13374;top:10670;width:7;height:2" coordorigin="13374,10670" coordsize="7,0" path="m13374,10670l13381,10670e" filled="f" stroked="t" strokeweight="1.44pt" strokecolor="#0000FF">
                <v:path arrowok="t"/>
              </v:shape>
            </v:group>
            <v:group style="position:absolute;left:13374;top:10732;width:7;height:2" coordorigin="13374,10732" coordsize="7,2">
              <v:shape style="position:absolute;left:13374;top:10732;width:7;height:2" coordorigin="13374,10732" coordsize="7,0" path="m13374,10732l13381,10732e" filled="f" stroked="t" strokeweight="1.08pt" strokecolor="#0000FF">
                <v:path arrowok="t"/>
              </v:shape>
            </v:group>
            <v:group style="position:absolute;left:2916;top:7452;width:533;height:2" coordorigin="2916,7452" coordsize="533,2">
              <v:shape style="position:absolute;left:2916;top:7452;width:533;height:2" coordorigin="2916,7452" coordsize="533,0" path="m3449,7452l2916,7452,2916,7452e" filled="f" stroked="t" strokeweight=".36pt" strokecolor="#800040">
                <v:path arrowok="t"/>
              </v:shape>
            </v:group>
            <v:group style="position:absolute;left:9425;top:3146;width:526;height:2" coordorigin="9425,3146" coordsize="526,2">
              <v:shape style="position:absolute;left:9425;top:3146;width:526;height:2" coordorigin="9425,3146" coordsize="526,0" path="m9950,3146l9425,3146,9425,3146e" filled="f" stroked="t" strokeweight=".36pt" strokecolor="#800040">
                <v:path arrowok="t"/>
              </v:shape>
            </v:group>
            <v:group style="position:absolute;left:14256;top:3312;width:2;height:86" coordorigin="14256,3312" coordsize="2,86">
              <v:shape style="position:absolute;left:14256;top:3312;width:2;height:86" coordorigin="14256,3312" coordsize="0,86" path="m14256,3398l14256,3312,14256,3312e" filled="f" stroked="t" strokeweight=".36pt" strokecolor="#800040">
                <v:path arrowok="t"/>
              </v:shape>
            </v:group>
            <v:group style="position:absolute;left:11866;top:3298;width:29;height:22" coordorigin="11866,3298" coordsize="29,22">
              <v:shape style="position:absolute;left:11866;top:3298;width:29;height:22" coordorigin="11866,3298" coordsize="29,22" path="m11887,3319l11873,3319,11866,3305,11873,3298,11887,3298,11894,3305,11887,3319xe" filled="t" fillcolor="#FF00FF" stroked="f">
                <v:path arrowok="t"/>
                <v:fill type="solid"/>
              </v:shape>
            </v:group>
            <v:group style="position:absolute;left:11866;top:3298;width:29;height:22" coordorigin="11866,3298" coordsize="29,22">
              <v:shape style="position:absolute;left:11866;top:3298;width:29;height:22" coordorigin="11866,3298" coordsize="29,22" path="m11866,3305l11873,3298,11880,3298,11887,3298,11894,3305,11887,3319,11880,3319,11873,3319,11866,3305e" filled="f" stroked="t" strokeweight=".36pt" strokecolor="#FF00FF">
                <v:path arrowok="t"/>
              </v:shape>
            </v:group>
            <v:group style="position:absolute;left:12413;top:3312;width:2;height:252" coordorigin="12413,3312" coordsize="2,252">
              <v:shape style="position:absolute;left:12413;top:3312;width:2;height:252" coordorigin="12413,3312" coordsize="0,252" path="m12413,3564l12413,3312,12413,3312e" filled="f" stroked="t" strokeweight=".36pt" strokecolor="#800040">
                <v:path arrowok="t"/>
              </v:shape>
            </v:group>
            <v:group style="position:absolute;left:9072;top:3146;width:2;height:166" coordorigin="9072,3146" coordsize="2,166">
              <v:shape style="position:absolute;left:9072;top:3146;width:2;height:166" coordorigin="9072,3146" coordsize="0,166" path="m9072,3312l9072,3146,9072,3146e" filled="f" stroked="t" strokeweight=".36pt" strokecolor="#800040">
                <v:path arrowok="t"/>
              </v:shape>
            </v:group>
            <v:group style="position:absolute;left:9072;top:3146;width:86;height:2" coordorigin="9072,3146" coordsize="86,2">
              <v:shape style="position:absolute;left:9072;top:3146;width:86;height:2" coordorigin="9072,3146" coordsize="86,0" path="m9158,3146l9072,3146,9072,3146e" filled="f" stroked="t" strokeweight=".36pt" strokecolor="#800040">
                <v:path arrowok="t"/>
              </v:shape>
            </v:group>
            <v:group style="position:absolute;left:10390;top:3146;width:706;height:2" coordorigin="10390,3146" coordsize="706,2">
              <v:shape style="position:absolute;left:10390;top:3146;width:706;height:2" coordorigin="10390,3146" coordsize="706,0" path="m11095,3146l10390,3146,10390,3146e" filled="f" stroked="t" strokeweight=".36pt" strokecolor="#800040">
                <v:path arrowok="t"/>
              </v:shape>
            </v:group>
            <v:group style="position:absolute;left:11074;top:3125;width:29;height:29" coordorigin="11074,3125" coordsize="29,29">
              <v:shape style="position:absolute;left:11074;top:3125;width:29;height:29" coordorigin="11074,3125" coordsize="29,29" path="m11095,3154l11081,3154,11074,3146,11074,3132,11081,3125,11095,3125,11102,3132,11102,3146,11095,3154xe" filled="t" fillcolor="#FF00FF" stroked="f">
                <v:path arrowok="t"/>
                <v:fill type="solid"/>
              </v:shape>
            </v:group>
            <v:group style="position:absolute;left:11074;top:3125;width:29;height:29" coordorigin="11074,3125" coordsize="29,29">
              <v:shape style="position:absolute;left:11074;top:3125;width:29;height:29" coordorigin="11074,3125" coordsize="29,29" path="m11074,3139l11074,3132,11081,3125,11088,3125,11095,3125,11102,3132,11102,3139,11102,3146,11095,3154,11088,3154,11081,3154,11074,3146,11074,3139e" filled="f" stroked="t" strokeweight=".36pt" strokecolor="#FF00FF">
                <v:path arrowok="t"/>
              </v:shape>
            </v:group>
            <v:group style="position:absolute;left:9338;top:3146;width:86;height:2" coordorigin="9338,3146" coordsize="86,2">
              <v:shape style="position:absolute;left:9338;top:3146;width:86;height:2" coordorigin="9338,3146" coordsize="86,0" path="m9338,3146l9425,3146e" filled="f" stroked="t" strokeweight=".36pt" strokecolor="#FF0000">
                <v:path arrowok="t"/>
              </v:shape>
            </v:group>
            <v:group style="position:absolute;left:9158;top:3146;width:86;height:2" coordorigin="9158,3146" coordsize="86,2">
              <v:shape style="position:absolute;left:9158;top:3146;width:86;height:2" coordorigin="9158,3146" coordsize="86,0" path="m9245,3146l9158,3146e" filled="f" stroked="t" strokeweight=".36pt" strokecolor="#FF0000">
                <v:path arrowok="t"/>
              </v:shape>
            </v:group>
            <v:group style="position:absolute;left:9306;top:3143;width:7;height:2" coordorigin="9306,3143" coordsize="7,2">
              <v:shape style="position:absolute;left:9306;top:3143;width:7;height:2" coordorigin="9306,3143" coordsize="7,0" path="m9306,3143l9313,3143e" filled="f" stroked="t" strokeweight="3.96pt" strokecolor="#0000FF">
                <v:path arrowok="t"/>
              </v:shape>
            </v:group>
            <v:group style="position:absolute;left:9270;top:3143;width:7;height:2" coordorigin="9270,3143" coordsize="7,2">
              <v:shape style="position:absolute;left:9270;top:3143;width:7;height:2" coordorigin="9270,3143" coordsize="7,0" path="m9270,3143l9277,3143e" filled="f" stroked="t" strokeweight="3.96pt" strokecolor="#0000FF">
                <v:path arrowok="t"/>
              </v:shape>
            </v:group>
            <v:group style="position:absolute;left:9245;top:3146;width:29;height:2" coordorigin="9245,3146" coordsize="29,2">
              <v:shape style="position:absolute;left:9245;top:3146;width:29;height:2" coordorigin="9245,3146" coordsize="29,0" path="m9274,3146l9245,3146,9245,3146e" filled="f" stroked="t" strokeweight=".36pt" strokecolor="#0000FF">
                <v:path arrowok="t"/>
              </v:shape>
            </v:group>
            <v:group style="position:absolute;left:9310;top:3146;width:29;height:2" coordorigin="9310,3146" coordsize="29,2">
              <v:shape style="position:absolute;left:9310;top:3146;width:29;height:2" coordorigin="9310,3146" coordsize="29,0" path="m9338,3146l9310,3146,9310,3146e" filled="f" stroked="t" strokeweight=".36pt" strokecolor="#0000FF">
                <v:path arrowok="t"/>
              </v:shape>
            </v:group>
            <v:group style="position:absolute;left:3427;top:7092;width:29;height:29" coordorigin="3427,7092" coordsize="29,29">
              <v:shape style="position:absolute;left:3427;top:7092;width:29;height:29" coordorigin="3427,7092" coordsize="29,29" path="m3449,7121l3434,7121,3427,7114,3427,7099,3434,7092,3449,7092,3456,7099,3456,7114,3449,7121xe" filled="t" fillcolor="#FF00FF" stroked="f">
                <v:path arrowok="t"/>
                <v:fill type="solid"/>
              </v:shape>
            </v:group>
            <v:group style="position:absolute;left:3427;top:7092;width:29;height:29" coordorigin="3427,7092" coordsize="29,29">
              <v:shape style="position:absolute;left:3427;top:7092;width:29;height:29" coordorigin="3427,7092" coordsize="29,29" path="m3427,7106l3427,7099,3434,7092,3442,7092,3449,7092,3456,7099,3456,7106,3456,7114,3449,7121,3442,7121,3434,7121,3427,7114,3427,7106e" filled="f" stroked="t" strokeweight=".36pt" strokecolor="#FF00FF">
                <v:path arrowok="t"/>
              </v:shape>
            </v:group>
            <v:group style="position:absolute;left:2916;top:9562;width:86;height:2" coordorigin="2916,9562" coordsize="86,2">
              <v:shape style="position:absolute;left:2916;top:9562;width:86;height:2" coordorigin="2916,9562" coordsize="86,0" path="m3002,9562l2916,9562e" filled="f" stroked="t" strokeweight=".36pt" strokecolor="#FF0000">
                <v:path arrowok="t"/>
              </v:shape>
            </v:group>
            <v:group style="position:absolute;left:3355;top:9562;width:94;height:2" coordorigin="3355,9562" coordsize="94,2">
              <v:shape style="position:absolute;left:3355;top:9562;width:94;height:2" coordorigin="3355,9562" coordsize="94,0" path="m3355,9562l3449,9562e" filled="f" stroked="t" strokeweight=".36pt" strokecolor="#FF0000">
                <v:path arrowok="t"/>
              </v:shape>
            </v:group>
            <v:group style="position:absolute;left:3002;top:9519;width:50;height:43" coordorigin="3002,9519" coordsize="50,43">
              <v:shape style="position:absolute;left:3002;top:9519;width:50;height:43" coordorigin="3002,9519" coordsize="50,43" path="m3052,9521l3033,9519,3015,9527,3002,9548,3002,9555,3003,9561e" filled="f" stroked="t" strokeweight=".36pt" strokecolor="#0000FF">
                <v:path arrowok="t"/>
              </v:shape>
            </v:group>
            <v:group style="position:absolute;left:3058;top:9524;width:17;height:35" coordorigin="3058,9524" coordsize="17,35">
              <v:shape style="position:absolute;left:3058;top:9524;width:17;height:35" coordorigin="3058,9524" coordsize="17,35" path="m3074,9559l3071,9539,3058,9524e" filled="f" stroked="t" strokeweight=".36pt" strokecolor="#0000FF">
                <v:path arrowok="t"/>
              </v:shape>
            </v:group>
            <v:group style="position:absolute;left:3096;top:9519;width:43;height:42" coordorigin="3096,9519" coordsize="43,42">
              <v:shape style="position:absolute;left:3096;top:9519;width:43;height:42" coordorigin="3096,9519" coordsize="43,42" path="m3139,9519l3119,9521,3103,9533,3096,9552,3096,9557,3097,9561e" filled="f" stroked="t" strokeweight=".36pt" strokecolor="#0000FF">
                <v:path arrowok="t"/>
              </v:shape>
            </v:group>
            <v:group style="position:absolute;left:3151;top:9524;width:16;height:35" coordorigin="3151,9524" coordsize="16,35">
              <v:shape style="position:absolute;left:3151;top:9524;width:16;height:35" coordorigin="3151,9524" coordsize="16,35" path="m3168,9559l3165,9539,3151,9524e" filled="f" stroked="t" strokeweight=".36pt" strokecolor="#0000FF">
                <v:path arrowok="t"/>
              </v:shape>
            </v:group>
            <v:group style="position:absolute;left:3182;top:9519;width:43;height:42" coordorigin="3182,9519" coordsize="43,42">
              <v:shape style="position:absolute;left:3182;top:9519;width:43;height:42" coordorigin="3182,9519" coordsize="43,42" path="m3225,9519l3205,9521,3190,9533,3182,9552,3182,9557,3183,9561e" filled="f" stroked="t" strokeweight=".36pt" strokecolor="#0000FF">
                <v:path arrowok="t"/>
              </v:shape>
            </v:group>
            <v:group style="position:absolute;left:3238;top:9524;width:16;height:35" coordorigin="3238,9524" coordsize="16,35">
              <v:shape style="position:absolute;left:3238;top:9524;width:16;height:35" coordorigin="3238,9524" coordsize="16,35" path="m3254,9559l3251,9539,3238,9524e" filled="f" stroked="t" strokeweight=".36pt" strokecolor="#0000FF">
                <v:path arrowok="t"/>
              </v:shape>
            </v:group>
            <v:group style="position:absolute;left:3269;top:9519;width:43;height:42" coordorigin="3269,9519" coordsize="43,42">
              <v:shape style="position:absolute;left:3269;top:9519;width:43;height:42" coordorigin="3269,9519" coordsize="43,42" path="m3312,9519l3292,9521,3276,9533,3269,9552,3269,9557,3269,9561e" filled="f" stroked="t" strokeweight=".36pt" strokecolor="#0000FF">
                <v:path arrowok="t"/>
              </v:shape>
            </v:group>
            <v:group style="position:absolute;left:3324;top:9524;width:16;height:35" coordorigin="3324,9524" coordsize="16,35">
              <v:shape style="position:absolute;left:3324;top:9524;width:16;height:35" coordorigin="3324,9524" coordsize="16,35" path="m3340,9559l3337,9539,3324,9524e" filled="f" stroked="t" strokeweight=".36pt" strokecolor="#0000FF">
                <v:path arrowok="t"/>
              </v:shape>
            </v:group>
            <v:group style="position:absolute;left:14256;top:3398;width:439;height:2" coordorigin="14256,3398" coordsize="439,2">
              <v:shape style="position:absolute;left:14256;top:3398;width:439;height:2" coordorigin="14256,3398" coordsize="439,0" path="m14695,3398l14256,3398,14256,3398e" filled="f" stroked="t" strokeweight=".36pt" strokecolor="#800040">
                <v:path arrowok="t"/>
              </v:shape>
            </v:group>
            <v:group style="position:absolute;left:9950;top:3146;width:86;height:2" coordorigin="9950,3146" coordsize="86,2">
              <v:shape style="position:absolute;left:9950;top:3146;width:86;height:2" coordorigin="9950,3146" coordsize="86,0" path="m10037,3146l9950,3146e" filled="f" stroked="t" strokeweight=".36pt" strokecolor="#FF0000">
                <v:path arrowok="t"/>
              </v:shape>
            </v:group>
            <v:group style="position:absolute;left:10303;top:3146;width:86;height:2" coordorigin="10303,3146" coordsize="86,2">
              <v:shape style="position:absolute;left:10303;top:3146;width:86;height:2" coordorigin="10303,3146" coordsize="86,0" path="m10303,3146l10390,3146e" filled="f" stroked="t" strokeweight=".36pt" strokecolor="#FF0000">
                <v:path arrowok="t"/>
              </v:shape>
            </v:group>
            <v:group style="position:absolute;left:10037;top:3118;width:29;height:29" coordorigin="10037,3118" coordsize="29,29">
              <v:shape style="position:absolute;left:10037;top:3118;width:29;height:29" coordorigin="10037,3118" coordsize="29,29" path="m10037,3146l10066,3118,10066,3118e" filled="f" stroked="t" strokeweight=".36pt" strokecolor="#0000FF">
                <v:path arrowok="t"/>
              </v:shape>
            </v:group>
            <v:group style="position:absolute;left:10066;top:3118;width:50;height:50" coordorigin="10066,3118" coordsize="50,50">
              <v:shape style="position:absolute;left:10066;top:3118;width:50;height:50" coordorigin="10066,3118" coordsize="50,50" path="m10066,3118l10116,3168,10116,3168e" filled="f" stroked="t" strokeweight=".36pt" strokecolor="#0000FF">
                <v:path arrowok="t"/>
              </v:shape>
            </v:group>
            <v:group style="position:absolute;left:10116;top:3118;width:58;height:50" coordorigin="10116,3118" coordsize="58,50">
              <v:shape style="position:absolute;left:10116;top:3118;width:58;height:50" coordorigin="10116,3118" coordsize="58,50" path="m10116,3168l10174,3118,10174,3118e" filled="f" stroked="t" strokeweight=".36pt" strokecolor="#0000FF">
                <v:path arrowok="t"/>
              </v:shape>
            </v:group>
            <v:group style="position:absolute;left:10174;top:3118;width:50;height:50" coordorigin="10174,3118" coordsize="50,50">
              <v:shape style="position:absolute;left:10174;top:3118;width:50;height:50" coordorigin="10174,3118" coordsize="50,50" path="m10174,3118l10224,3168,10224,3168e" filled="f" stroked="t" strokeweight=".36pt" strokecolor="#0000FF">
                <v:path arrowok="t"/>
              </v:shape>
            </v:group>
            <v:group style="position:absolute;left:10224;top:3118;width:50;height:50" coordorigin="10224,3118" coordsize="50,50">
              <v:shape style="position:absolute;left:10224;top:3118;width:50;height:50" coordorigin="10224,3118" coordsize="50,50" path="m10224,3168l10274,3118,10274,3118e" filled="f" stroked="t" strokeweight=".36pt" strokecolor="#0000FF">
                <v:path arrowok="t"/>
              </v:shape>
            </v:group>
            <v:group style="position:absolute;left:10274;top:3118;width:29;height:29" coordorigin="10274,3118" coordsize="29,29">
              <v:shape style="position:absolute;left:10274;top:3118;width:29;height:29" coordorigin="10274,3118" coordsize="29,29" path="m10274,3118l10303,3146,10303,3146e" filled="f" stroked="t" strokeweight=".36pt" strokecolor="#0000FF">
                <v:path arrowok="t"/>
              </v:shape>
            </v:group>
            <v:group style="position:absolute;left:3427;top:7013;width:29;height:22" coordorigin="3427,7013" coordsize="29,22">
              <v:shape style="position:absolute;left:3427;top:7013;width:29;height:22" coordorigin="3427,7013" coordsize="29,22" path="m3449,7034l3434,7034,3427,7020,3434,7013,3449,7013,3456,7020,3449,7034xe" filled="t" fillcolor="#FF00FF" stroked="f">
                <v:path arrowok="t"/>
                <v:fill type="solid"/>
              </v:shape>
            </v:group>
            <v:group style="position:absolute;left:3427;top:7013;width:29;height:22" coordorigin="3427,7013" coordsize="29,22">
              <v:shape style="position:absolute;left:3427;top:7013;width:29;height:22" coordorigin="3427,7013" coordsize="29,22" path="m3427,7020l3434,7013,3442,7013,3449,7013,3456,7020,3449,7034,3442,7034,3434,7034,3427,7020e" filled="f" stroked="t" strokeweight=".36pt" strokecolor="#FF00FF">
                <v:path arrowok="t"/>
              </v:shape>
            </v:group>
            <v:group style="position:absolute;left:13464;top:10404;width:94;height:2" coordorigin="13464,10404" coordsize="94,2">
              <v:shape style="position:absolute;left:13464;top:10404;width:94;height:2" coordorigin="13464,10404" coordsize="94,0" path="m13558,10404l13464,10404e" filled="f" stroked="t" strokeweight=".36pt" strokecolor="#FF0000">
                <v:path arrowok="t"/>
              </v:shape>
            </v:group>
            <v:group style="position:absolute;left:13817;top:10404;width:86;height:2" coordorigin="13817,10404" coordsize="86,2">
              <v:shape style="position:absolute;left:13817;top:10404;width:86;height:2" coordorigin="13817,10404" coordsize="86,0" path="m13817,10404l13903,10404e" filled="f" stroked="t" strokeweight=".36pt" strokecolor="#FF0000">
                <v:path arrowok="t"/>
              </v:shape>
            </v:group>
            <v:group style="position:absolute;left:13558;top:10382;width:22;height:22" coordorigin="13558,10382" coordsize="22,22">
              <v:shape style="position:absolute;left:13558;top:10382;width:22;height:22" coordorigin="13558,10382" coordsize="22,22" path="m13558,10404l13579,10382,13579,10382e" filled="f" stroked="t" strokeweight=".36pt" strokecolor="#0000FF">
                <v:path arrowok="t"/>
              </v:shape>
            </v:group>
            <v:group style="position:absolute;left:13579;top:10382;width:58;height:50" coordorigin="13579,10382" coordsize="58,50">
              <v:shape style="position:absolute;left:13579;top:10382;width:58;height:50" coordorigin="13579,10382" coordsize="58,50" path="m13579,10382l13637,10433,13637,10433e" filled="f" stroked="t" strokeweight=".36pt" strokecolor="#0000FF">
                <v:path arrowok="t"/>
              </v:shape>
            </v:group>
            <v:group style="position:absolute;left:13637;top:10382;width:50;height:50" coordorigin="13637,10382" coordsize="50,50">
              <v:shape style="position:absolute;left:13637;top:10382;width:50;height:50" coordorigin="13637,10382" coordsize="50,50" path="m13637,10433l13687,10382,13687,10382e" filled="f" stroked="t" strokeweight=".36pt" strokecolor="#0000FF">
                <v:path arrowok="t"/>
              </v:shape>
            </v:group>
            <v:group style="position:absolute;left:13687;top:10382;width:50;height:50" coordorigin="13687,10382" coordsize="50,50">
              <v:shape style="position:absolute;left:13687;top:10382;width:50;height:50" coordorigin="13687,10382" coordsize="50,50" path="m13687,10382l13738,10433,13738,10433e" filled="f" stroked="t" strokeweight=".36pt" strokecolor="#0000FF">
                <v:path arrowok="t"/>
              </v:shape>
            </v:group>
            <v:group style="position:absolute;left:13738;top:10382;width:58;height:50" coordorigin="13738,10382" coordsize="58,50">
              <v:shape style="position:absolute;left:13738;top:10382;width:58;height:50" coordorigin="13738,10382" coordsize="58,50" path="m13738,10433l13795,10382,13795,10382e" filled="f" stroked="t" strokeweight=".36pt" strokecolor="#0000FF">
                <v:path arrowok="t"/>
              </v:shape>
            </v:group>
            <v:group style="position:absolute;left:13795;top:10382;width:22;height:22" coordorigin="13795,10382" coordsize="22,22">
              <v:shape style="position:absolute;left:13795;top:10382;width:22;height:22" coordorigin="13795,10382" coordsize="22,22" path="m13795,10382l13817,10404,13817,10404e" filled="f" stroked="t" strokeweight=".36pt" strokecolor="#0000FF">
                <v:path arrowok="t"/>
              </v:shape>
            </v:group>
            <v:group style="position:absolute;left:10570;top:3312;width:86;height:2" coordorigin="10570,3312" coordsize="86,2">
              <v:shape style="position:absolute;left:10570;top:3312;width:86;height:2" coordorigin="10570,3312" coordsize="86,0" path="m10656,3312l10570,3312e" filled="f" stroked="t" strokeweight=".36pt" strokecolor="#FF0000">
                <v:path arrowok="t"/>
              </v:shape>
            </v:group>
            <v:group style="position:absolute;left:10915;top:3312;width:94;height:2" coordorigin="10915,3312" coordsize="94,2">
              <v:shape style="position:absolute;left:10915;top:3312;width:94;height:2" coordorigin="10915,3312" coordsize="94,0" path="m10915,3312l11009,3312e" filled="f" stroked="t" strokeweight=".36pt" strokecolor="#FF0000">
                <v:path arrowok="t"/>
              </v:shape>
            </v:group>
            <v:group style="position:absolute;left:10829;top:3254;width:2;height:115" coordorigin="10829,3254" coordsize="2,115">
              <v:shape style="position:absolute;left:10829;top:3254;width:2;height:115" coordorigin="10829,3254" coordsize="0,115" path="m10829,3254l10829,3370,10829,3370e" filled="f" stroked="t" strokeweight=".36pt" strokecolor="#0000FF">
                <v:path arrowok="t"/>
              </v:shape>
            </v:group>
            <v:group style="position:absolute;left:10656;top:3312;width:86;height:2" coordorigin="10656,3312" coordsize="86,2">
              <v:shape style="position:absolute;left:10656;top:3312;width:86;height:2" coordorigin="10656,3312" coordsize="86,0" path="m10656,3312l10742,3312,10742,3312e" filled="f" stroked="t" strokeweight=".36pt" strokecolor="#0000FF">
                <v:path arrowok="t"/>
              </v:shape>
            </v:group>
            <v:group style="position:absolute;left:10829;top:3312;width:86;height:2" coordorigin="10829,3312" coordsize="86,2">
              <v:shape style="position:absolute;left:10829;top:3312;width:86;height:2" coordorigin="10829,3312" coordsize="86,0" path="m10829,3312l10915,3312,10915,3312e" filled="f" stroked="t" strokeweight=".36pt" strokecolor="#0000FF">
                <v:path arrowok="t"/>
              </v:shape>
            </v:group>
            <v:group style="position:absolute;left:10742;top:3254;width:86;height:115" coordorigin="10742,3254" coordsize="86,115">
              <v:shape style="position:absolute;left:10742;top:3254;width:86;height:115" coordorigin="10742,3254" coordsize="86,115" path="m10742,3370l10742,3254,10829,3312,10742,3370xe" filled="t" fillcolor="#0000FF" stroked="f">
                <v:path arrowok="t"/>
                <v:fill type="solid"/>
              </v:shape>
            </v:group>
            <v:group style="position:absolute;left:10742;top:3254;width:86;height:115" coordorigin="10742,3254" coordsize="86,115">
              <v:shape style="position:absolute;left:10742;top:3254;width:86;height:115" coordorigin="10742,3254" coordsize="86,115" path="m10829,3312l10742,3370,10742,3254,10829,3312xe" filled="f" stroked="t" strokeweight=".36pt" strokecolor="#0000FF">
                <v:path arrowok="t"/>
              </v:shape>
            </v:group>
            <v:group style="position:absolute;left:10570;top:3816;width:86;height:2" coordorigin="10570,3816" coordsize="86,2">
              <v:shape style="position:absolute;left:10570;top:3816;width:86;height:2" coordorigin="10570,3816" coordsize="86,0" path="m10656,3816l10570,3816e" filled="f" stroked="t" strokeweight=".36pt" strokecolor="#FF0000">
                <v:path arrowok="t"/>
              </v:shape>
            </v:group>
            <v:group style="position:absolute;left:10915;top:3816;width:94;height:2" coordorigin="10915,3816" coordsize="94,2">
              <v:shape style="position:absolute;left:10915;top:3816;width:94;height:2" coordorigin="10915,3816" coordsize="94,0" path="m10915,3816l11009,3816e" filled="f" stroked="t" strokeweight=".36pt" strokecolor="#FF0000">
                <v:path arrowok="t"/>
              </v:shape>
            </v:group>
            <v:group style="position:absolute;left:10829;top:3758;width:2;height:122" coordorigin="10829,3758" coordsize="2,122">
              <v:shape style="position:absolute;left:10829;top:3758;width:2;height:122" coordorigin="10829,3758" coordsize="0,122" path="m10829,3758l10829,3881,10829,3881e" filled="f" stroked="t" strokeweight=".36pt" strokecolor="#0000FF">
                <v:path arrowok="t"/>
              </v:shape>
            </v:group>
            <v:group style="position:absolute;left:10656;top:3816;width:86;height:2" coordorigin="10656,3816" coordsize="86,2">
              <v:shape style="position:absolute;left:10656;top:3816;width:86;height:2" coordorigin="10656,3816" coordsize="86,0" path="m10656,3816l10742,3816,10742,3816e" filled="f" stroked="t" strokeweight=".36pt" strokecolor="#0000FF">
                <v:path arrowok="t"/>
              </v:shape>
            </v:group>
            <v:group style="position:absolute;left:10829;top:3816;width:86;height:2" coordorigin="10829,3816" coordsize="86,2">
              <v:shape style="position:absolute;left:10829;top:3816;width:86;height:2" coordorigin="10829,3816" coordsize="86,0" path="m10829,3816l10915,3816,10915,3816e" filled="f" stroked="t" strokeweight=".36pt" strokecolor="#0000FF">
                <v:path arrowok="t"/>
              </v:shape>
            </v:group>
            <v:group style="position:absolute;left:10742;top:3758;width:86;height:122" coordorigin="10742,3758" coordsize="86,122">
              <v:shape style="position:absolute;left:10742;top:3758;width:86;height:122" coordorigin="10742,3758" coordsize="86,122" path="m10742,3881l10742,3758,10829,3816,10742,3881xe" filled="t" fillcolor="#0000FF" stroked="f">
                <v:path arrowok="t"/>
                <v:fill type="solid"/>
              </v:shape>
            </v:group>
            <v:group style="position:absolute;left:10742;top:3758;width:86;height:122" coordorigin="10742,3758" coordsize="86,122">
              <v:shape style="position:absolute;left:10742;top:3758;width:86;height:122" coordorigin="10742,3758" coordsize="86,122" path="m10829,3816l10742,3881,10742,3758,10829,3816xe" filled="f" stroked="t" strokeweight=".36pt" strokecolor="#0000FF">
                <v:path arrowok="t"/>
              </v:shape>
            </v:group>
            <v:group style="position:absolute;left:11074;top:2786;width:29;height:29" coordorigin="11074,2786" coordsize="29,29">
              <v:shape style="position:absolute;left:11074;top:2786;width:29;height:29" coordorigin="11074,2786" coordsize="29,29" path="m11095,2815l11081,2815,11074,2808,11074,2794,11081,2786,11095,2786,11102,2794,11102,2808,11095,2815xe" filled="t" fillcolor="#FF00FF" stroked="f">
                <v:path arrowok="t"/>
                <v:fill type="solid"/>
              </v:shape>
            </v:group>
            <v:group style="position:absolute;left:11074;top:2786;width:29;height:29" coordorigin="11074,2786" coordsize="29,29">
              <v:shape style="position:absolute;left:11074;top:2786;width:29;height:29" coordorigin="11074,2786" coordsize="29,29" path="m11074,2801l11074,2794,11081,2786,11088,2786,11095,2786,11102,2794,11102,2801,11102,2808,11095,2815,11088,2815,11081,2815,11074,2808,11074,2801e" filled="f" stroked="t" strokeweight=".36pt" strokecolor="#FF00FF">
                <v:path arrowok="t"/>
              </v:shape>
            </v:group>
            <v:group style="position:absolute;left:2916;top:7200;width:533;height:2" coordorigin="2916,7200" coordsize="533,2">
              <v:shape style="position:absolute;left:2916;top:7200;width:533;height:2" coordorigin="2916,7200" coordsize="533,0" path="m3449,7200l2916,7200,2916,7200e" filled="f" stroked="t" strokeweight=".36pt" strokecolor="#800040">
                <v:path arrowok="t"/>
              </v:shape>
            </v:group>
            <v:group style="position:absolute;left:10570;top:2808;width:86;height:2" coordorigin="10570,2808" coordsize="86,2">
              <v:shape style="position:absolute;left:10570;top:2808;width:86;height:2" coordorigin="10570,2808" coordsize="86,0" path="m10656,2808l10570,2808e" filled="f" stroked="t" strokeweight=".36pt" strokecolor="#FF0000">
                <v:path arrowok="t"/>
              </v:shape>
            </v:group>
            <v:group style="position:absolute;left:10915;top:2808;width:94;height:2" coordorigin="10915,2808" coordsize="94,2">
              <v:shape style="position:absolute;left:10915;top:2808;width:94;height:2" coordorigin="10915,2808" coordsize="94,0" path="m10915,2808l11009,2808e" filled="f" stroked="t" strokeweight=".36pt" strokecolor="#FF0000">
                <v:path arrowok="t"/>
              </v:shape>
            </v:group>
            <v:group style="position:absolute;left:10829;top:2743;width:2;height:122" coordorigin="10829,2743" coordsize="2,122">
              <v:shape style="position:absolute;left:10829;top:2743;width:2;height:122" coordorigin="10829,2743" coordsize="0,122" path="m10829,2743l10829,2866,10829,2866e" filled="f" stroked="t" strokeweight=".36pt" strokecolor="#0000FF">
                <v:path arrowok="t"/>
              </v:shape>
            </v:group>
            <v:group style="position:absolute;left:10656;top:2808;width:86;height:2" coordorigin="10656,2808" coordsize="86,2">
              <v:shape style="position:absolute;left:10656;top:2808;width:86;height:2" coordorigin="10656,2808" coordsize="86,0" path="m10656,2808l10742,2808,10742,2808e" filled="f" stroked="t" strokeweight=".36pt" strokecolor="#0000FF">
                <v:path arrowok="t"/>
              </v:shape>
            </v:group>
            <v:group style="position:absolute;left:10829;top:2808;width:86;height:2" coordorigin="10829,2808" coordsize="86,2">
              <v:shape style="position:absolute;left:10829;top:2808;width:86;height:2" coordorigin="10829,2808" coordsize="86,0" path="m10829,2808l10915,2808,10915,2808e" filled="f" stroked="t" strokeweight=".36pt" strokecolor="#0000FF">
                <v:path arrowok="t"/>
              </v:shape>
            </v:group>
            <v:group style="position:absolute;left:10742;top:2743;width:86;height:122" coordorigin="10742,2743" coordsize="86,122">
              <v:shape style="position:absolute;left:10742;top:2743;width:86;height:122" coordorigin="10742,2743" coordsize="86,122" path="m10742,2866l10742,2743,10829,2808,10742,2866xe" filled="t" fillcolor="#0000FF" stroked="f">
                <v:path arrowok="t"/>
                <v:fill type="solid"/>
              </v:shape>
            </v:group>
            <v:group style="position:absolute;left:10742;top:2743;width:86;height:122" coordorigin="10742,2743" coordsize="86,122">
              <v:shape style="position:absolute;left:10742;top:2743;width:86;height:122" coordorigin="10742,2743" coordsize="86,122" path="m10829,2808l10742,2866,10742,2743,10829,2808xe" filled="f" stroked="t" strokeweight=".36pt" strokecolor="#0000FF">
                <v:path arrowok="t"/>
              </v:shape>
            </v:group>
            <v:group style="position:absolute;left:4936;top:5998;width:7;height:2" coordorigin="4936,5998" coordsize="7,2">
              <v:shape style="position:absolute;left:4936;top:5998;width:7;height:2" coordorigin="4936,5998" coordsize="7,0" path="m4936,5998l4943,5998e" filled="f" stroked="t" strokeweight="1.44pt" strokecolor="#FF0000">
                <v:path arrowok="t"/>
              </v:shape>
            </v:group>
            <v:group style="position:absolute;left:4910;top:5933;width:50;height:36" coordorigin="4910,5933" coordsize="50,36">
              <v:shape style="position:absolute;left:4910;top:5933;width:50;height:36" coordorigin="4910,5933" coordsize="50,36" path="m4910,5947l4910,5940,4925,5933,4932,5933,4939,5933,4961,5940,4961,5947,4961,5954,4939,5969,4932,5969,4925,5969,4910,5954,4910,5947e" filled="f" stroked="t" strokeweight=".36pt" strokecolor="#FF0000">
                <v:path arrowok="t"/>
              </v:shape>
            </v:group>
            <v:group style="position:absolute;left:13378;top:10404;width:2;height:173" coordorigin="13378,10404" coordsize="2,173">
              <v:shape style="position:absolute;left:13378;top:10404;width:2;height:173" coordorigin="13378,10404" coordsize="0,173" path="m13378,10577l13378,10404,13378,10404e" filled="f" stroked="t" strokeweight=".36pt" strokecolor="#800040">
                <v:path arrowok="t"/>
              </v:shape>
            </v:group>
            <v:group style="position:absolute;left:13025;top:10404;width:439;height:2" coordorigin="13025,10404" coordsize="439,2">
              <v:shape style="position:absolute;left:13025;top:10404;width:439;height:2" coordorigin="13025,10404" coordsize="439,0" path="m13025,10404l13464,10404e" filled="f" stroked="t" strokeweight=".36pt" strokecolor="#800040">
                <v:path arrowok="t"/>
              </v:shape>
            </v:group>
            <v:group style="position:absolute;left:5378;top:9562;width:86;height:2" coordorigin="5378,9562" coordsize="86,2">
              <v:shape style="position:absolute;left:5378;top:9562;width:86;height:2" coordorigin="5378,9562" coordsize="86,0" path="m5465,9562l5378,9562e" filled="f" stroked="t" strokeweight=".36pt" strokecolor="#FF0000">
                <v:path arrowok="t"/>
              </v:shape>
            </v:group>
            <v:group style="position:absolute;left:5818;top:9562;width:86;height:2" coordorigin="5818,9562" coordsize="86,2">
              <v:shape style="position:absolute;left:5818;top:9562;width:86;height:2" coordorigin="5818,9562" coordsize="86,0" path="m5818,9562l5904,9562e" filled="f" stroked="t" strokeweight=".36pt" strokecolor="#FF0000">
                <v:path arrowok="t"/>
              </v:shape>
            </v:group>
            <v:group style="position:absolute;left:5465;top:9519;width:43;height:42" coordorigin="5465,9519" coordsize="43,42">
              <v:shape style="position:absolute;left:5465;top:9519;width:43;height:42" coordorigin="5465,9519" coordsize="43,42" path="m5508,9519l5488,9521,5472,9533,5465,9552,5465,9557,5465,9561e" filled="f" stroked="t" strokeweight=".36pt" strokecolor="#0000FF">
                <v:path arrowok="t"/>
              </v:shape>
            </v:group>
            <v:group style="position:absolute;left:5520;top:9524;width:17;height:35" coordorigin="5520,9524" coordsize="17,35">
              <v:shape style="position:absolute;left:5520;top:9524;width:17;height:35" coordorigin="5520,9524" coordsize="17,35" path="m5537,9559l5533,9539,5520,9524e" filled="f" stroked="t" strokeweight=".36pt" strokecolor="#0000FF">
                <v:path arrowok="t"/>
              </v:shape>
            </v:group>
            <v:group style="position:absolute;left:5558;top:9519;width:43;height:42" coordorigin="5558,9519" coordsize="43,42">
              <v:shape style="position:absolute;left:5558;top:9519;width:43;height:42" coordorigin="5558,9519" coordsize="43,42" path="m5601,9519l5581,9521,5566,9533,5558,9552,5558,9557,5559,9561e" filled="f" stroked="t" strokeweight=".36pt" strokecolor="#0000FF">
                <v:path arrowok="t"/>
              </v:shape>
            </v:group>
            <v:group style="position:absolute;left:5614;top:9524;width:16;height:35" coordorigin="5614,9524" coordsize="16,35">
              <v:shape style="position:absolute;left:5614;top:9524;width:16;height:35" coordorigin="5614,9524" coordsize="16,35" path="m5630,9559l5627,9539,5614,9524e" filled="f" stroked="t" strokeweight=".36pt" strokecolor="#0000FF">
                <v:path arrowok="t"/>
              </v:shape>
            </v:group>
            <v:group style="position:absolute;left:5645;top:9519;width:43;height:42" coordorigin="5645,9519" coordsize="43,42">
              <v:shape style="position:absolute;left:5645;top:9519;width:43;height:42" coordorigin="5645,9519" coordsize="43,42" path="m5688,9519l5668,9521,5652,9533,5645,9552,5645,9557,5645,9561e" filled="f" stroked="t" strokeweight=".36pt" strokecolor="#0000FF">
                <v:path arrowok="t"/>
              </v:shape>
            </v:group>
            <v:group style="position:absolute;left:5700;top:9524;width:16;height:35" coordorigin="5700,9524" coordsize="16,35">
              <v:shape style="position:absolute;left:5700;top:9524;width:16;height:35" coordorigin="5700,9524" coordsize="16,35" path="m5716,9559l5713,9539,5700,9524e" filled="f" stroked="t" strokeweight=".36pt" strokecolor="#0000FF">
                <v:path arrowok="t"/>
              </v:shape>
            </v:group>
            <v:group style="position:absolute;left:5731;top:9519;width:43;height:42" coordorigin="5731,9519" coordsize="43,42">
              <v:shape style="position:absolute;left:5731;top:9519;width:43;height:42" coordorigin="5731,9519" coordsize="43,42" path="m5774,9519l5754,9521,5738,9533,5731,9552,5731,9557,5732,9561e" filled="f" stroked="t" strokeweight=".36pt" strokecolor="#0000FF">
                <v:path arrowok="t"/>
              </v:shape>
            </v:group>
            <v:group style="position:absolute;left:5787;top:9524;width:16;height:35" coordorigin="5787,9524" coordsize="16,35">
              <v:shape style="position:absolute;left:5787;top:9524;width:16;height:35" coordorigin="5787,9524" coordsize="16,35" path="m5803,9559l5800,9539,5787,9524e" filled="f" stroked="t" strokeweight=".36pt" strokecolor="#0000FF">
                <v:path arrowok="t"/>
              </v:shape>
            </v:group>
            <v:group style="position:absolute;left:10656;top:5422;width:2;height:86" coordorigin="10656,5422" coordsize="2,86">
              <v:shape style="position:absolute;left:10656;top:5422;width:2;height:86" coordorigin="10656,5422" coordsize="0,86" path="m10656,5422l10656,5508e" filled="f" stroked="t" strokeweight=".36pt" strokecolor="#FF0000">
                <v:path arrowok="t"/>
              </v:shape>
            </v:group>
            <v:group style="position:absolute;left:10656;top:5083;width:2;height:86" coordorigin="10656,5083" coordsize="2,86">
              <v:shape style="position:absolute;left:10656;top:5083;width:2;height:86" coordorigin="10656,5083" coordsize="0,86" path="m10656,5170l10656,5083e" filled="f" stroked="t" strokeweight=".36pt" strokecolor="#FF0000">
                <v:path arrowok="t"/>
              </v:shape>
            </v:group>
            <v:group style="position:absolute;left:10627;top:5400;width:29;height:22" coordorigin="10627,5400" coordsize="29,22">
              <v:shape style="position:absolute;left:10627;top:5400;width:29;height:22" coordorigin="10627,5400" coordsize="29,22" path="m10656,5422l10627,5400,10627,5400e" filled="f" stroked="t" strokeweight=".36pt" strokecolor="#0000FF">
                <v:path arrowok="t"/>
              </v:shape>
            </v:group>
            <v:group style="position:absolute;left:10627;top:5350;width:50;height:50" coordorigin="10627,5350" coordsize="50,50">
              <v:shape style="position:absolute;left:10627;top:5350;width:50;height:50" coordorigin="10627,5350" coordsize="50,50" path="m10627,5400l10678,5350,10678,5350e" filled="f" stroked="t" strokeweight=".36pt" strokecolor="#0000FF">
                <v:path arrowok="t"/>
              </v:shape>
            </v:group>
            <v:group style="position:absolute;left:10627;top:5299;width:50;height:50" coordorigin="10627,5299" coordsize="50,50">
              <v:shape style="position:absolute;left:10627;top:5299;width:50;height:50" coordorigin="10627,5299" coordsize="50,50" path="m10678,5350l10627,5299,10627,5299e" filled="f" stroked="t" strokeweight=".36pt" strokecolor="#0000FF">
                <v:path arrowok="t"/>
              </v:shape>
            </v:group>
            <v:group style="position:absolute;left:10627;top:5249;width:50;height:50" coordorigin="10627,5249" coordsize="50,50">
              <v:shape style="position:absolute;left:10627;top:5249;width:50;height:50" coordorigin="10627,5249" coordsize="50,50" path="m10627,5299l10678,5249,10678,5249e" filled="f" stroked="t" strokeweight=".36pt" strokecolor="#0000FF">
                <v:path arrowok="t"/>
              </v:shape>
            </v:group>
            <v:group style="position:absolute;left:10627;top:5198;width:50;height:50" coordorigin="10627,5198" coordsize="50,50">
              <v:shape style="position:absolute;left:10627;top:5198;width:50;height:50" coordorigin="10627,5198" coordsize="50,50" path="m10678,5249l10627,5198,10627,5198e" filled="f" stroked="t" strokeweight=".36pt" strokecolor="#0000FF">
                <v:path arrowok="t"/>
              </v:shape>
            </v:group>
            <v:group style="position:absolute;left:10627;top:5170;width:29;height:29" coordorigin="10627,5170" coordsize="29,29">
              <v:shape style="position:absolute;left:10627;top:5170;width:29;height:29" coordorigin="10627,5170" coordsize="29,29" path="m10627,5198l10656,5170,10656,5170e" filled="f" stroked="t" strokeweight=".36pt" strokecolor="#0000FF">
                <v:path arrowok="t"/>
              </v:shape>
            </v:group>
            <v:group style="position:absolute;left:3352;top:5998;width:7;height:2" coordorigin="3352,5998" coordsize="7,2">
              <v:shape style="position:absolute;left:3352;top:5998;width:7;height:2" coordorigin="3352,5998" coordsize="7,0" path="m3352,5998l3359,5998e" filled="f" stroked="t" strokeweight="1.44pt" strokecolor="#FF0000">
                <v:path arrowok="t"/>
              </v:shape>
            </v:group>
            <v:group style="position:absolute;left:3334;top:5933;width:43;height:36" coordorigin="3334,5933" coordsize="43,36">
              <v:shape style="position:absolute;left:3334;top:5933;width:43;height:36" coordorigin="3334,5933" coordsize="43,36" path="m3334,5947l3334,5940,3348,5933,3355,5933,3362,5933,3377,5940,3377,5947,3377,5954,3362,5969,3355,5969,3348,5969,3334,5954,3334,5947e" filled="f" stroked="t" strokeweight=".36pt" strokecolor="#FF0000">
                <v:path arrowok="t"/>
              </v:shape>
            </v:group>
            <v:group style="position:absolute;left:3182;top:7366;width:2;height:1015" coordorigin="3182,7366" coordsize="2,1015">
              <v:shape style="position:absolute;left:3182;top:7366;width:2;height:1015" coordorigin="3182,7366" coordsize="0,1015" path="m3182,8381l3182,7366,3182,7366e" filled="f" stroked="t" strokeweight=".36pt" strokecolor="#800040">
                <v:path arrowok="t"/>
              </v:shape>
            </v:group>
            <v:group style="position:absolute;left:10390;top:5422;width:2;height:86" coordorigin="10390,5422" coordsize="2,86">
              <v:shape style="position:absolute;left:10390;top:5422;width:2;height:86" coordorigin="10390,5422" coordsize="0,86" path="m10390,5422l10390,5508e" filled="f" stroked="t" strokeweight=".36pt" strokecolor="#FF0000">
                <v:path arrowok="t"/>
              </v:shape>
            </v:group>
            <v:group style="position:absolute;left:10390;top:5083;width:2;height:86" coordorigin="10390,5083" coordsize="2,86">
              <v:shape style="position:absolute;left:10390;top:5083;width:2;height:86" coordorigin="10390,5083" coordsize="0,86" path="m10390,5170l10390,5083e" filled="f" stroked="t" strokeweight=".36pt" strokecolor="#FF0000">
                <v:path arrowok="t"/>
              </v:shape>
            </v:group>
            <v:group style="position:absolute;left:10361;top:5400;width:29;height:22" coordorigin="10361,5400" coordsize="29,22">
              <v:shape style="position:absolute;left:10361;top:5400;width:29;height:22" coordorigin="10361,5400" coordsize="29,22" path="m10390,5422l10361,5400,10361,5400e" filled="f" stroked="t" strokeweight=".36pt" strokecolor="#0000FF">
                <v:path arrowok="t"/>
              </v:shape>
            </v:group>
            <v:group style="position:absolute;left:10361;top:5350;width:58;height:50" coordorigin="10361,5350" coordsize="58,50">
              <v:shape style="position:absolute;left:10361;top:5350;width:58;height:50" coordorigin="10361,5350" coordsize="58,50" path="m10361,5400l10418,5350,10418,5350e" filled="f" stroked="t" strokeweight=".36pt" strokecolor="#0000FF">
                <v:path arrowok="t"/>
              </v:shape>
            </v:group>
            <v:group style="position:absolute;left:10361;top:5299;width:58;height:50" coordorigin="10361,5299" coordsize="58,50">
              <v:shape style="position:absolute;left:10361;top:5299;width:58;height:50" coordorigin="10361,5299" coordsize="58,50" path="m10418,5350l10361,5299,10361,5299e" filled="f" stroked="t" strokeweight=".36pt" strokecolor="#0000FF">
                <v:path arrowok="t"/>
              </v:shape>
            </v:group>
            <v:group style="position:absolute;left:10361;top:5249;width:58;height:50" coordorigin="10361,5249" coordsize="58,50">
              <v:shape style="position:absolute;left:10361;top:5249;width:58;height:50" coordorigin="10361,5249" coordsize="58,50" path="m10361,5299l10418,5249,10418,5249e" filled="f" stroked="t" strokeweight=".36pt" strokecolor="#0000FF">
                <v:path arrowok="t"/>
              </v:shape>
            </v:group>
            <v:group style="position:absolute;left:10361;top:5198;width:58;height:50" coordorigin="10361,5198" coordsize="58,50">
              <v:shape style="position:absolute;left:10361;top:5198;width:58;height:50" coordorigin="10361,5198" coordsize="58,50" path="m10418,5249l10361,5198,10361,5198e" filled="f" stroked="t" strokeweight=".36pt" strokecolor="#0000FF">
                <v:path arrowok="t"/>
              </v:shape>
            </v:group>
            <v:group style="position:absolute;left:10361;top:5170;width:29;height:29" coordorigin="10361,5170" coordsize="29,29">
              <v:shape style="position:absolute;left:10361;top:5170;width:29;height:29" coordorigin="10361,5170" coordsize="29,29" path="m10361,5198l10390,5170,10390,5170e" filled="f" stroked="t" strokeweight=".36pt" strokecolor="#0000FF">
                <v:path arrowok="t"/>
              </v:shape>
            </v:group>
            <v:group style="position:absolute;left:9058;top:2786;width:22;height:29" coordorigin="9058,2786" coordsize="22,29">
              <v:shape style="position:absolute;left:9058;top:2786;width:22;height:29" coordorigin="9058,2786" coordsize="22,29" path="m9065,2815l9058,2808,9058,2794,9065,2786,9079,2794,9079,2808,9065,2815xe" filled="t" fillcolor="#FF00FF" stroked="f">
                <v:path arrowok="t"/>
                <v:fill type="solid"/>
              </v:shape>
            </v:group>
            <v:group style="position:absolute;left:9058;top:2786;width:22;height:29" coordorigin="9058,2786" coordsize="22,29">
              <v:shape style="position:absolute;left:9058;top:2786;width:22;height:29" coordorigin="9058,2786" coordsize="22,29" path="m9058,2801l9058,2794,9065,2786,9079,2794,9079,2801,9079,2808,9065,2815,9058,2808,9058,2801e" filled="f" stroked="t" strokeweight=".36pt" strokecolor="#FF00FF">
                <v:path arrowok="t"/>
              </v:shape>
            </v:group>
            <v:group style="position:absolute;left:7668;top:9562;width:86;height:2" coordorigin="7668,9562" coordsize="86,2">
              <v:shape style="position:absolute;left:7668;top:9562;width:86;height:2" coordorigin="7668,9562" coordsize="86,0" path="m7754,9562l7668,9562e" filled="f" stroked="t" strokeweight=".36pt" strokecolor="#FF0000">
                <v:path arrowok="t"/>
              </v:shape>
            </v:group>
            <v:group style="position:absolute;left:8107;top:9562;width:86;height:2" coordorigin="8107,9562" coordsize="86,2">
              <v:shape style="position:absolute;left:8107;top:9562;width:86;height:2" coordorigin="8107,9562" coordsize="86,0" path="m8107,9562l8194,9562e" filled="f" stroked="t" strokeweight=".36pt" strokecolor="#FF0000">
                <v:path arrowok="t"/>
              </v:shape>
            </v:group>
            <v:group style="position:absolute;left:7754;top:9519;width:43;height:42" coordorigin="7754,9519" coordsize="43,42">
              <v:shape style="position:absolute;left:7754;top:9519;width:43;height:42" coordorigin="7754,9519" coordsize="43,42" path="m7797,9519l7777,9521,7762,9533,7754,9552,7754,9557,7755,9561e" filled="f" stroked="t" strokeweight=".36pt" strokecolor="#0000FF">
                <v:path arrowok="t"/>
              </v:shape>
            </v:group>
            <v:group style="position:absolute;left:7810;top:9524;width:16;height:35" coordorigin="7810,9524" coordsize="16,35">
              <v:shape style="position:absolute;left:7810;top:9524;width:16;height:35" coordorigin="7810,9524" coordsize="16,35" path="m7826,9559l7823,9539,7810,9524e" filled="f" stroked="t" strokeweight=".36pt" strokecolor="#0000FF">
                <v:path arrowok="t"/>
              </v:shape>
            </v:group>
            <v:group style="position:absolute;left:7841;top:9519;width:43;height:42" coordorigin="7841,9519" coordsize="43,42">
              <v:shape style="position:absolute;left:7841;top:9519;width:43;height:42" coordorigin="7841,9519" coordsize="43,42" path="m7884,9519l7864,9521,7848,9533,7841,9552,7841,9557,7841,9561e" filled="f" stroked="t" strokeweight=".36pt" strokecolor="#0000FF">
                <v:path arrowok="t"/>
              </v:shape>
            </v:group>
            <v:group style="position:absolute;left:7896;top:9524;width:16;height:35" coordorigin="7896,9524" coordsize="16,35">
              <v:shape style="position:absolute;left:7896;top:9524;width:16;height:35" coordorigin="7896,9524" coordsize="16,35" path="m7912,9559l7909,9539,7896,9524e" filled="f" stroked="t" strokeweight=".36pt" strokecolor="#0000FF">
                <v:path arrowok="t"/>
              </v:shape>
            </v:group>
            <v:group style="position:absolute;left:7927;top:9519;width:43;height:42" coordorigin="7927,9519" coordsize="43,42">
              <v:shape style="position:absolute;left:7927;top:9519;width:43;height:42" coordorigin="7927,9519" coordsize="43,42" path="m7970,9519l7950,9521,7934,9533,7927,9552,7927,9557,7928,9561e" filled="f" stroked="t" strokeweight=".36pt" strokecolor="#0000FF">
                <v:path arrowok="t"/>
              </v:shape>
            </v:group>
            <v:group style="position:absolute;left:7983;top:9524;width:16;height:35" coordorigin="7983,9524" coordsize="16,35">
              <v:shape style="position:absolute;left:7983;top:9524;width:16;height:35" coordorigin="7983,9524" coordsize="16,35" path="m7999,9559l7996,9539,7983,9524e" filled="f" stroked="t" strokeweight=".36pt" strokecolor="#0000FF">
                <v:path arrowok="t"/>
              </v:shape>
            </v:group>
            <v:group style="position:absolute;left:8013;top:9519;width:50;height:43" coordorigin="8013,9519" coordsize="50,43">
              <v:shape style="position:absolute;left:8013;top:9519;width:50;height:43" coordorigin="8013,9519" coordsize="50,43" path="m8063,9521l8044,9519,8027,9527,8014,9548,8013,9555,8014,9561e" filled="f" stroked="t" strokeweight=".36pt" strokecolor="#0000FF">
                <v:path arrowok="t"/>
              </v:shape>
            </v:group>
            <v:group style="position:absolute;left:8069;top:9524;width:17;height:35" coordorigin="8069,9524" coordsize="17,35">
              <v:shape style="position:absolute;left:8069;top:9524;width:17;height:35" coordorigin="8069,9524" coordsize="17,35" path="m8085,9559l8082,9539,8069,9524e" filled="f" stroked="t" strokeweight=".36pt" strokecolor="#0000FF">
                <v:path arrowok="t"/>
              </v:shape>
            </v:group>
            <v:group style="position:absolute;left:10123;top:5422;width:2;height:86" coordorigin="10123,5422" coordsize="2,86">
              <v:shape style="position:absolute;left:10123;top:5422;width:2;height:86" coordorigin="10123,5422" coordsize="0,86" path="m10123,5422l10123,5508e" filled="f" stroked="t" strokeweight=".36pt" strokecolor="#FF0000">
                <v:path arrowok="t"/>
              </v:shape>
            </v:group>
            <v:group style="position:absolute;left:10123;top:5083;width:2;height:86" coordorigin="10123,5083" coordsize="2,86">
              <v:shape style="position:absolute;left:10123;top:5083;width:2;height:86" coordorigin="10123,5083" coordsize="0,86" path="m10123,5170l10123,5083e" filled="f" stroked="t" strokeweight=".36pt" strokecolor="#FF0000">
                <v:path arrowok="t"/>
              </v:shape>
            </v:group>
            <v:group style="position:absolute;left:10102;top:5400;width:22;height:22" coordorigin="10102,5400" coordsize="22,22">
              <v:shape style="position:absolute;left:10102;top:5400;width:22;height:22" coordorigin="10102,5400" coordsize="22,22" path="m10123,5422l10102,5400,10102,5400e" filled="f" stroked="t" strokeweight=".36pt" strokecolor="#0000FF">
                <v:path arrowok="t"/>
              </v:shape>
            </v:group>
            <v:group style="position:absolute;left:10102;top:5350;width:50;height:50" coordorigin="10102,5350" coordsize="50,50">
              <v:shape style="position:absolute;left:10102;top:5350;width:50;height:50" coordorigin="10102,5350" coordsize="50,50" path="m10102,5400l10152,5350,10152,5350e" filled="f" stroked="t" strokeweight=".36pt" strokecolor="#0000FF">
                <v:path arrowok="t"/>
              </v:shape>
            </v:group>
            <v:group style="position:absolute;left:10102;top:5299;width:50;height:50" coordorigin="10102,5299" coordsize="50,50">
              <v:shape style="position:absolute;left:10102;top:5299;width:50;height:50" coordorigin="10102,5299" coordsize="50,50" path="m10152,5350l10102,5299,10102,5299e" filled="f" stroked="t" strokeweight=".36pt" strokecolor="#0000FF">
                <v:path arrowok="t"/>
              </v:shape>
            </v:group>
            <v:group style="position:absolute;left:10102;top:5249;width:50;height:50" coordorigin="10102,5249" coordsize="50,50">
              <v:shape style="position:absolute;left:10102;top:5249;width:50;height:50" coordorigin="10102,5249" coordsize="50,50" path="m10102,5299l10152,5249,10152,5249e" filled="f" stroked="t" strokeweight=".36pt" strokecolor="#0000FF">
                <v:path arrowok="t"/>
              </v:shape>
            </v:group>
            <v:group style="position:absolute;left:10102;top:5198;width:50;height:50" coordorigin="10102,5198" coordsize="50,50">
              <v:shape style="position:absolute;left:10102;top:5198;width:50;height:50" coordorigin="10102,5198" coordsize="50,50" path="m10152,5249l10102,5198,10102,5198e" filled="f" stroked="t" strokeweight=".36pt" strokecolor="#0000FF">
                <v:path arrowok="t"/>
              </v:shape>
            </v:group>
            <v:group style="position:absolute;left:10102;top:5170;width:22;height:29" coordorigin="10102,5170" coordsize="22,29">
              <v:shape style="position:absolute;left:10102;top:5170;width:22;height:29" coordorigin="10102,5170" coordsize="22,29" path="m10102,5198l10123,5170,10123,5170e" filled="f" stroked="t" strokeweight=".36pt" strokecolor="#0000FF">
                <v:path arrowok="t"/>
              </v:shape>
            </v:group>
            <v:group style="position:absolute;left:10037;top:9475;width:86;height:2" coordorigin="10037,9475" coordsize="86,2">
              <v:shape style="position:absolute;left:10037;top:9475;width:86;height:2" coordorigin="10037,9475" coordsize="86,0" path="m10123,9475l10037,9475e" filled="f" stroked="t" strokeweight=".36pt" strokecolor="#FF0000">
                <v:path arrowok="t"/>
              </v:shape>
            </v:group>
            <v:group style="position:absolute;left:10476;top:9475;width:94;height:2" coordorigin="10476,9475" coordsize="94,2">
              <v:shape style="position:absolute;left:10476;top:9475;width:94;height:2" coordorigin="10476,9475" coordsize="94,0" path="m10476,9475l10570,9475e" filled="f" stroked="t" strokeweight=".36pt" strokecolor="#FF0000">
                <v:path arrowok="t"/>
              </v:shape>
            </v:group>
            <v:group style="position:absolute;left:10123;top:9432;width:50;height:43" coordorigin="10123,9432" coordsize="50,43">
              <v:shape style="position:absolute;left:10123;top:9432;width:50;height:43" coordorigin="10123,9432" coordsize="50,43" path="m10173,9435l10153,9432,10136,9440,10123,9461,10123,9468,10124,9475e" filled="f" stroked="t" strokeweight=".36pt" strokecolor="#0000FF">
                <v:path arrowok="t"/>
              </v:shape>
            </v:group>
            <v:group style="position:absolute;left:10178;top:9438;width:17;height:35" coordorigin="10178,9438" coordsize="17,35">
              <v:shape style="position:absolute;left:10178;top:9438;width:17;height:35" coordorigin="10178,9438" coordsize="17,35" path="m10195,9472l10192,9452,10178,9438e" filled="f" stroked="t" strokeweight=".36pt" strokecolor="#0000FF">
                <v:path arrowok="t"/>
              </v:shape>
            </v:group>
            <v:group style="position:absolute;left:10217;top:9433;width:43;height:42" coordorigin="10217,9433" coordsize="43,42">
              <v:shape style="position:absolute;left:10217;top:9433;width:43;height:42" coordorigin="10217,9433" coordsize="43,42" path="m10260,9433l10240,9434,10224,9446,10217,9466,10217,9470,10217,9475e" filled="f" stroked="t" strokeweight=".36pt" strokecolor="#0000FF">
                <v:path arrowok="t"/>
              </v:shape>
            </v:group>
            <v:group style="position:absolute;left:10272;top:9438;width:16;height:35" coordorigin="10272,9438" coordsize="16,35">
              <v:shape style="position:absolute;left:10272;top:9438;width:16;height:35" coordorigin="10272,9438" coordsize="16,35" path="m10288,9473l10285,9453,10272,9438e" filled="f" stroked="t" strokeweight=".36pt" strokecolor="#0000FF">
                <v:path arrowok="t"/>
              </v:shape>
            </v:group>
            <v:group style="position:absolute;left:10303;top:9433;width:43;height:42" coordorigin="10303,9433" coordsize="43,42">
              <v:shape style="position:absolute;left:10303;top:9433;width:43;height:42" coordorigin="10303,9433" coordsize="43,42" path="m10346,9433l10326,9434,10310,9446,10303,9466,10303,9470,10304,9475e" filled="f" stroked="t" strokeweight=".36pt" strokecolor="#0000FF">
                <v:path arrowok="t"/>
              </v:shape>
            </v:group>
            <v:group style="position:absolute;left:10359;top:9438;width:16;height:35" coordorigin="10359,9438" coordsize="16,35">
              <v:shape style="position:absolute;left:10359;top:9438;width:16;height:35" coordorigin="10359,9438" coordsize="16,35" path="m10375,9473l10372,9453,10359,9438e" filled="f" stroked="t" strokeweight=".36pt" strokecolor="#0000FF">
                <v:path arrowok="t"/>
              </v:shape>
            </v:group>
            <v:group style="position:absolute;left:10389;top:9433;width:43;height:42" coordorigin="10389,9433" coordsize="43,42">
              <v:shape style="position:absolute;left:10389;top:9433;width:43;height:42" coordorigin="10389,9433" coordsize="43,42" path="m10433,9433l10413,9434,10397,9446,10389,9466,10389,9470,10390,9475e" filled="f" stroked="t" strokeweight=".36pt" strokecolor="#0000FF">
                <v:path arrowok="t"/>
              </v:shape>
            </v:group>
            <v:group style="position:absolute;left:10445;top:9438;width:16;height:35" coordorigin="10445,9438" coordsize="16,35">
              <v:shape style="position:absolute;left:10445;top:9438;width:16;height:35" coordorigin="10445,9438" coordsize="16,35" path="m10461,9473l10458,9453,10445,9438e" filled="f" stroked="t" strokeweight=".36pt" strokecolor="#0000FF">
                <v:path arrowok="t"/>
              </v:shape>
            </v:group>
            <v:group style="position:absolute;left:10390;top:3650;width:706;height:2" coordorigin="10390,3650" coordsize="706,2">
              <v:shape style="position:absolute;left:10390;top:3650;width:706;height:2" coordorigin="10390,3650" coordsize="706,0" path="m11095,3650l10390,3650,10390,3650e" filled="f" stroked="t" strokeweight=".36pt" strokecolor="#800040">
                <v:path arrowok="t"/>
              </v:shape>
            </v:group>
            <v:group style="position:absolute;left:9425;top:3650;width:526;height:2" coordorigin="9425,3650" coordsize="526,2">
              <v:shape style="position:absolute;left:9425;top:3650;width:526;height:2" coordorigin="9425,3650" coordsize="526,0" path="m9950,3650l9425,3650,9425,3650e" filled="f" stroked="t" strokeweight=".36pt" strokecolor="#800040">
                <v:path arrowok="t"/>
              </v:shape>
            </v:group>
            <v:group style="position:absolute;left:9864;top:5422;width:2;height:86" coordorigin="9864,5422" coordsize="2,86">
              <v:shape style="position:absolute;left:9864;top:5422;width:2;height:86" coordorigin="9864,5422" coordsize="0,86" path="m9864,5422l9864,5508e" filled="f" stroked="t" strokeweight=".36pt" strokecolor="#FF0000">
                <v:path arrowok="t"/>
              </v:shape>
            </v:group>
            <v:group style="position:absolute;left:9864;top:5083;width:2;height:86" coordorigin="9864,5083" coordsize="2,86">
              <v:shape style="position:absolute;left:9864;top:5083;width:2;height:86" coordorigin="9864,5083" coordsize="0,86" path="m9864,5170l9864,5083e" filled="f" stroked="t" strokeweight=".36pt" strokecolor="#FF0000">
                <v:path arrowok="t"/>
              </v:shape>
            </v:group>
            <v:group style="position:absolute;left:9835;top:5400;width:29;height:22" coordorigin="9835,5400" coordsize="29,22">
              <v:shape style="position:absolute;left:9835;top:5400;width:29;height:22" coordorigin="9835,5400" coordsize="29,22" path="m9864,5422l9835,5400,9835,5400e" filled="f" stroked="t" strokeweight=".36pt" strokecolor="#0000FF">
                <v:path arrowok="t"/>
              </v:shape>
            </v:group>
            <v:group style="position:absolute;left:9835;top:5350;width:58;height:50" coordorigin="9835,5350" coordsize="58,50">
              <v:shape style="position:absolute;left:9835;top:5350;width:58;height:50" coordorigin="9835,5350" coordsize="58,50" path="m9835,5400l9893,5350,9893,5350e" filled="f" stroked="t" strokeweight=".36pt" strokecolor="#0000FF">
                <v:path arrowok="t"/>
              </v:shape>
            </v:group>
            <v:group style="position:absolute;left:9835;top:5299;width:58;height:50" coordorigin="9835,5299" coordsize="58,50">
              <v:shape style="position:absolute;left:9835;top:5299;width:58;height:50" coordorigin="9835,5299" coordsize="58,50" path="m9893,5350l9835,5299,9835,5299e" filled="f" stroked="t" strokeweight=".36pt" strokecolor="#0000FF">
                <v:path arrowok="t"/>
              </v:shape>
            </v:group>
            <v:group style="position:absolute;left:9835;top:5249;width:58;height:50" coordorigin="9835,5249" coordsize="58,50">
              <v:shape style="position:absolute;left:9835;top:5249;width:58;height:50" coordorigin="9835,5249" coordsize="58,50" path="m9835,5299l9893,5249,9893,5249e" filled="f" stroked="t" strokeweight=".36pt" strokecolor="#0000FF">
                <v:path arrowok="t"/>
              </v:shape>
            </v:group>
            <v:group style="position:absolute;left:9835;top:5198;width:58;height:50" coordorigin="9835,5198" coordsize="58,50">
              <v:shape style="position:absolute;left:9835;top:5198;width:58;height:50" coordorigin="9835,5198" coordsize="58,50" path="m9893,5249l9835,5198,9835,5198e" filled="f" stroked="t" strokeweight=".36pt" strokecolor="#0000FF">
                <v:path arrowok="t"/>
              </v:shape>
            </v:group>
            <v:group style="position:absolute;left:9835;top:5170;width:29;height:29" coordorigin="9835,5170" coordsize="29,29">
              <v:shape style="position:absolute;left:9835;top:5170;width:29;height:29" coordorigin="9835,5170" coordsize="29,29" path="m9835,5198l9864,5170,9864,5170e" filled="f" stroked="t" strokeweight=".36pt" strokecolor="#0000FF">
                <v:path arrowok="t"/>
              </v:shape>
            </v:group>
            <v:group style="position:absolute;left:10829;top:5674;width:180;height:2" coordorigin="10829,5674" coordsize="180,2">
              <v:shape style="position:absolute;left:10829;top:5674;width:180;height:2" coordorigin="10829,5674" coordsize="180,0" path="m10829,5674l11009,5674,11009,5674e" filled="f" stroked="t" strokeweight=".36pt" strokecolor="#FF0000">
                <v:path arrowok="t"/>
              </v:shape>
            </v:group>
            <v:group style="position:absolute;left:10858;top:5702;width:122;height:2" coordorigin="10858,5702" coordsize="122,2">
              <v:shape style="position:absolute;left:10858;top:5702;width:122;height:2" coordorigin="10858,5702" coordsize="122,0" path="m10858,5702l10980,5702,10980,5702e" filled="f" stroked="t" strokeweight=".36pt" strokecolor="#FF0000">
                <v:path arrowok="t"/>
              </v:shape>
            </v:group>
            <v:group style="position:absolute;left:10879;top:5724;width:72;height:2" coordorigin="10879,5724" coordsize="72,2">
              <v:shape style="position:absolute;left:10879;top:5724;width:72;height:2" coordorigin="10879,5724" coordsize="72,0" path="m10951,5724l10879,5724,10879,5724e" filled="f" stroked="t" strokeweight=".36pt" strokecolor="#FF0000">
                <v:path arrowok="t"/>
              </v:shape>
            </v:group>
            <v:group style="position:absolute;left:10908;top:5753;width:22;height:2" coordorigin="10908,5753" coordsize="22,2">
              <v:shape style="position:absolute;left:10908;top:5753;width:22;height:2" coordorigin="10908,5753" coordsize="22,0" path="m10908,5753l10930,5753,10930,5753e" filled="f" stroked="t" strokeweight=".36pt" strokecolor="#FF0000">
                <v:path arrowok="t"/>
              </v:shape>
            </v:group>
            <v:group style="position:absolute;left:10037;top:10915;width:2;height:252" coordorigin="10037,10915" coordsize="2,252">
              <v:shape style="position:absolute;left:10037;top:10915;width:2;height:252" coordorigin="10037,10915" coordsize="0,252" path="m10037,11167l10037,10915,10037,10915e" filled="f" stroked="t" strokeweight=".36pt" strokecolor="#800040">
                <v:path arrowok="t"/>
              </v:shape>
            </v:group>
            <v:group style="position:absolute;left:10022;top:10894;width:22;height:29" coordorigin="10022,10894" coordsize="22,29">
              <v:shape style="position:absolute;left:10022;top:10894;width:22;height:29" coordorigin="10022,10894" coordsize="22,29" path="m10030,10922l10022,10915,10022,10901,10030,10894,10044,10901,10044,10915,10030,10922xe" filled="t" fillcolor="#FF00FF" stroked="f">
                <v:path arrowok="t"/>
                <v:fill type="solid"/>
              </v:shape>
            </v:group>
            <v:group style="position:absolute;left:10022;top:10894;width:22;height:29" coordorigin="10022,10894" coordsize="22,29">
              <v:shape style="position:absolute;left:10022;top:10894;width:22;height:29" coordorigin="10022,10894" coordsize="22,29" path="m10022,10908l10022,10901,10030,10894,10044,10901,10044,10908,10044,10915,10030,10922,10022,10915,10022,10908e" filled="f" stroked="t" strokeweight=".36pt" strokecolor="#FF00FF">
                <v:path arrowok="t"/>
              </v:shape>
            </v:group>
            <v:group style="position:absolute;left:10037;top:10238;width:2;height:252" coordorigin="10037,10238" coordsize="2,252">
              <v:shape style="position:absolute;left:10037;top:10238;width:2;height:252" coordorigin="10037,10238" coordsize="0,252" path="m10037,10490l10037,10238e" filled="f" stroked="t" strokeweight=".36pt" strokecolor="#800040">
                <v:path arrowok="t"/>
              </v:shape>
            </v:group>
            <v:group style="position:absolute;left:12413;top:9475;width:86;height:2" coordorigin="12413,9475" coordsize="86,2">
              <v:shape style="position:absolute;left:12413;top:9475;width:86;height:2" coordorigin="12413,9475" coordsize="86,0" path="m12499,9475l12413,9475e" filled="f" stroked="t" strokeweight=".36pt" strokecolor="#FF0000">
                <v:path arrowok="t"/>
              </v:shape>
            </v:group>
            <v:group style="position:absolute;left:12852;top:9475;width:86;height:2" coordorigin="12852,9475" coordsize="86,2">
              <v:shape style="position:absolute;left:12852;top:9475;width:86;height:2" coordorigin="12852,9475" coordsize="86,0" path="m12852,9475l12938,9475e" filled="f" stroked="t" strokeweight=".36pt" strokecolor="#FF0000">
                <v:path arrowok="t"/>
              </v:shape>
            </v:group>
            <v:group style="position:absolute;left:12499;top:9433;width:43;height:42" coordorigin="12499,9433" coordsize="43,42">
              <v:shape style="position:absolute;left:12499;top:9433;width:43;height:42" coordorigin="12499,9433" coordsize="43,42" path="m12542,9433l12522,9434,12506,9446,12499,9466,12499,9470,12500,9475e" filled="f" stroked="t" strokeweight=".36pt" strokecolor="#0000FF">
                <v:path arrowok="t"/>
              </v:shape>
            </v:group>
            <v:group style="position:absolute;left:12555;top:9438;width:16;height:35" coordorigin="12555,9438" coordsize="16,35">
              <v:shape style="position:absolute;left:12555;top:9438;width:16;height:35" coordorigin="12555,9438" coordsize="16,35" path="m12571,9473l12568,9453,12555,9438e" filled="f" stroked="t" strokeweight=".36pt" strokecolor="#0000FF">
                <v:path arrowok="t"/>
              </v:shape>
            </v:group>
            <v:group style="position:absolute;left:12585;top:9433;width:43;height:42" coordorigin="12585,9433" coordsize="43,42">
              <v:shape style="position:absolute;left:12585;top:9433;width:43;height:42" coordorigin="12585,9433" coordsize="43,42" path="m12629,9433l12609,9434,12593,9446,12585,9466,12585,9470,12586,9475e" filled="f" stroked="t" strokeweight=".36pt" strokecolor="#0000FF">
                <v:path arrowok="t"/>
              </v:shape>
            </v:group>
            <v:group style="position:absolute;left:12640;top:9437;width:17;height:35" coordorigin="12640,9437" coordsize="17,35">
              <v:shape style="position:absolute;left:12640;top:9437;width:17;height:35" coordorigin="12640,9437" coordsize="17,35" path="m12657,9472l12654,9452,12640,9437e" filled="f" stroked="t" strokeweight=".36pt" strokecolor="#0000FF">
                <v:path arrowok="t"/>
              </v:shape>
            </v:group>
            <v:group style="position:absolute;left:12679;top:9433;width:43;height:42" coordorigin="12679,9433" coordsize="43,42">
              <v:shape style="position:absolute;left:12679;top:9433;width:43;height:42" coordorigin="12679,9433" coordsize="43,42" path="m12722,9433l12702,9434,12686,9446,12679,9466,12679,9470,12680,9475e" filled="f" stroked="t" strokeweight=".36pt" strokecolor="#0000FF">
                <v:path arrowok="t"/>
              </v:shape>
            </v:group>
            <v:group style="position:absolute;left:12735;top:9438;width:16;height:35" coordorigin="12735,9438" coordsize="16,35">
              <v:shape style="position:absolute;left:12735;top:9438;width:16;height:35" coordorigin="12735,9438" coordsize="16,35" path="m12751,9473l12748,9453,12735,9438e" filled="f" stroked="t" strokeweight=".36pt" strokecolor="#0000FF">
                <v:path arrowok="t"/>
              </v:shape>
            </v:group>
            <v:group style="position:absolute;left:12765;top:9433;width:43;height:42" coordorigin="12765,9433" coordsize="43,42">
              <v:shape style="position:absolute;left:12765;top:9433;width:43;height:42" coordorigin="12765,9433" coordsize="43,42" path="m12809,9433l12789,9434,12773,9446,12765,9466,12765,9470,12766,9475e" filled="f" stroked="t" strokeweight=".36pt" strokecolor="#0000FF">
                <v:path arrowok="t"/>
              </v:shape>
            </v:group>
            <v:group style="position:absolute;left:12821;top:9438;width:16;height:35" coordorigin="12821,9438" coordsize="16,35">
              <v:shape style="position:absolute;left:12821;top:9438;width:16;height:35" coordorigin="12821,9438" coordsize="16,35" path="m12837,9473l12834,9453,12821,9438e" filled="f" stroked="t" strokeweight=".36pt" strokecolor="#0000FF">
                <v:path arrowok="t"/>
              </v:shape>
            </v:group>
            <v:group style="position:absolute;left:10570;top:5674;width:173;height:2" coordorigin="10570,5674" coordsize="173,2">
              <v:shape style="position:absolute;left:10570;top:5674;width:173;height:2" coordorigin="10570,5674" coordsize="173,0" path="m10570,5674l10742,5674,10742,5674e" filled="f" stroked="t" strokeweight=".36pt" strokecolor="#FF0000">
                <v:path arrowok="t"/>
              </v:shape>
            </v:group>
            <v:group style="position:absolute;left:10591;top:5702;width:122;height:2" coordorigin="10591,5702" coordsize="122,2">
              <v:shape style="position:absolute;left:10591;top:5702;width:122;height:2" coordorigin="10591,5702" coordsize="122,0" path="m10591,5702l10714,5702,10714,5702e" filled="f" stroked="t" strokeweight=".36pt" strokecolor="#FF0000">
                <v:path arrowok="t"/>
              </v:shape>
            </v:group>
            <v:group style="position:absolute;left:10620;top:5724;width:72;height:2" coordorigin="10620,5724" coordsize="72,2">
              <v:shape style="position:absolute;left:10620;top:5724;width:72;height:2" coordorigin="10620,5724" coordsize="72,0" path="m10692,5724l10620,5724,10620,5724e" filled="f" stroked="t" strokeweight=".36pt" strokecolor="#FF0000">
                <v:path arrowok="t"/>
              </v:shape>
            </v:group>
            <v:group style="position:absolute;left:10649;top:5753;width:14;height:2" coordorigin="10649,5753" coordsize="14,2">
              <v:shape style="position:absolute;left:10649;top:5753;width:14;height:2" coordorigin="10649,5753" coordsize="14,0" path="m10649,5753l10663,5753,10663,5753e" filled="f" stroked="t" strokeweight=".36pt" strokecolor="#FF0000">
                <v:path arrowok="t"/>
              </v:shape>
            </v:group>
            <v:group style="position:absolute;left:10656;top:5508;width:2;height:166" coordorigin="10656,5508" coordsize="2,166">
              <v:shape style="position:absolute;left:10656;top:5508;width:2;height:166" coordorigin="10656,5508" coordsize="0,166" path="m10656,5674l10656,5508,10656,5508e" filled="f" stroked="t" strokeweight=".36pt" strokecolor="#800040">
                <v:path arrowok="t"/>
              </v:shape>
            </v:group>
            <v:group style="position:absolute;left:10915;top:5508;width:2;height:166" coordorigin="10915,5508" coordsize="2,166">
              <v:shape style="position:absolute;left:10915;top:5508;width:2;height:166" coordorigin="10915,5508" coordsize="0,166" path="m10915,5674l10915,5508,10915,5508e" filled="f" stroked="t" strokeweight=".36pt" strokecolor="#800040">
                <v:path arrowok="t"/>
              </v:shape>
            </v:group>
            <v:group style="position:absolute;left:8719;top:10829;width:2;height:338" coordorigin="8719,10829" coordsize="2,338">
              <v:shape style="position:absolute;left:8719;top:10829;width:2;height:338" coordorigin="8719,10829" coordsize="0,338" path="m8719,11167l8719,10829,8719,10829e" filled="f" stroked="t" strokeweight=".36pt" strokecolor="#800040">
                <v:path arrowok="t"/>
              </v:shape>
            </v:group>
            <v:group style="position:absolute;left:9338;top:10404;width:1051;height:2" coordorigin="9338,10404" coordsize="1051,2">
              <v:shape style="position:absolute;left:9338;top:10404;width:1051;height:2" coordorigin="9338,10404" coordsize="1051,0" path="m9338,10404l10390,10404e" filled="f" stroked="t" strokeweight=".36pt" strokecolor="#800040">
                <v:path arrowok="t"/>
              </v:shape>
            </v:group>
            <v:group style="position:absolute;left:3355;top:7790;width:94;height:2" coordorigin="3355,7790" coordsize="94,2">
              <v:shape style="position:absolute;left:3355;top:7790;width:94;height:2" coordorigin="3355,7790" coordsize="94,0" path="m3449,7790l3355,7790,3355,7790e" filled="f" stroked="t" strokeweight=".36pt" strokecolor="#800040">
                <v:path arrowok="t"/>
              </v:shape>
            </v:group>
            <v:group style="position:absolute;left:9338;top:3650;width:86;height:2" coordorigin="9338,3650" coordsize="86,2">
              <v:shape style="position:absolute;left:9338;top:3650;width:86;height:2" coordorigin="9338,3650" coordsize="86,0" path="m9338,3650l9425,3650e" filled="f" stroked="t" strokeweight=".36pt" strokecolor="#FF0000">
                <v:path arrowok="t"/>
              </v:shape>
            </v:group>
            <v:group style="position:absolute;left:9158;top:3650;width:86;height:2" coordorigin="9158,3650" coordsize="86,2">
              <v:shape style="position:absolute;left:9158;top:3650;width:86;height:2" coordorigin="9158,3650" coordsize="86,0" path="m9245,3650l9158,3650e" filled="f" stroked="t" strokeweight=".36pt" strokecolor="#FF0000">
                <v:path arrowok="t"/>
              </v:shape>
            </v:group>
            <v:group style="position:absolute;left:9310;top:3607;width:2;height:86" coordorigin="9310,3607" coordsize="2,86">
              <v:shape style="position:absolute;left:9310;top:3607;width:2;height:86" coordorigin="9310,3607" coordsize="0,86" path="m9310,3694l9310,3607,9310,3607e" filled="f" stroked="t" strokeweight=".36pt" strokecolor="#0000FF">
                <v:path arrowok="t"/>
              </v:shape>
            </v:group>
            <v:group style="position:absolute;left:9274;top:3607;width:2;height:86" coordorigin="9274,3607" coordsize="2,86">
              <v:shape style="position:absolute;left:9274;top:3607;width:2;height:86" coordorigin="9274,3607" coordsize="0,86" path="m9274,3694l9274,3607,9274,3607e" filled="f" stroked="t" strokeweight=".36pt" strokecolor="#0000FF">
                <v:path arrowok="t"/>
              </v:shape>
            </v:group>
            <v:group style="position:absolute;left:9245;top:3650;width:29;height:2" coordorigin="9245,3650" coordsize="29,2">
              <v:shape style="position:absolute;left:9245;top:3650;width:29;height:2" coordorigin="9245,3650" coordsize="29,0" path="m9274,3650l9245,3650,9245,3650e" filled="f" stroked="t" strokeweight=".36pt" strokecolor="#0000FF">
                <v:path arrowok="t"/>
              </v:shape>
            </v:group>
            <v:group style="position:absolute;left:9310;top:3650;width:29;height:2" coordorigin="9310,3650" coordsize="29,2">
              <v:shape style="position:absolute;left:9310;top:3650;width:29;height:2" coordorigin="9310,3650" coordsize="29,0" path="m9338,3650l9310,3650,9310,3650e" filled="f" stroked="t" strokeweight=".36pt" strokecolor="#0000FF">
                <v:path arrowok="t"/>
              </v:shape>
            </v:group>
            <v:group style="position:absolute;left:8719;top:10404;width:2;height:173" coordorigin="8719,10404" coordsize="2,173">
              <v:shape style="position:absolute;left:8719;top:10404;width:2;height:173" coordorigin="8719,10404" coordsize="0,173" path="m8719,10577l8719,10404,8719,10404e" filled="f" stroked="t" strokeweight=".36pt" strokecolor="#800040">
                <v:path arrowok="t"/>
              </v:shape>
            </v:group>
            <v:group style="position:absolute;left:8366;top:10404;width:533;height:2" coordorigin="8366,10404" coordsize="533,2">
              <v:shape style="position:absolute;left:8366;top:10404;width:533;height:2" coordorigin="8366,10404" coordsize="533,0" path="m8366,10404l8899,10404e" filled="f" stroked="t" strokeweight=".36pt" strokecolor="#800040">
                <v:path arrowok="t"/>
              </v:shape>
            </v:group>
            <v:group style="position:absolute;left:10915;top:5422;width:2;height:86" coordorigin="10915,5422" coordsize="2,86">
              <v:shape style="position:absolute;left:10915;top:5422;width:2;height:86" coordorigin="10915,5422" coordsize="0,86" path="m10915,5422l10915,5508e" filled="f" stroked="t" strokeweight=".36pt" strokecolor="#FF0000">
                <v:path arrowok="t"/>
              </v:shape>
            </v:group>
            <v:group style="position:absolute;left:10915;top:5083;width:2;height:86" coordorigin="10915,5083" coordsize="2,86">
              <v:shape style="position:absolute;left:10915;top:5083;width:2;height:86" coordorigin="10915,5083" coordsize="0,86" path="m10915,5170l10915,5083e" filled="f" stroked="t" strokeweight=".36pt" strokecolor="#FF0000">
                <v:path arrowok="t"/>
              </v:shape>
            </v:group>
            <v:group style="position:absolute;left:10894;top:5400;width:22;height:22" coordorigin="10894,5400" coordsize="22,22">
              <v:shape style="position:absolute;left:10894;top:5400;width:22;height:22" coordorigin="10894,5400" coordsize="22,22" path="m10915,5422l10894,5400,10894,5400e" filled="f" stroked="t" strokeweight=".36pt" strokecolor="#0000FF">
                <v:path arrowok="t"/>
              </v:shape>
            </v:group>
            <v:group style="position:absolute;left:10894;top:5350;width:50;height:50" coordorigin="10894,5350" coordsize="50,50">
              <v:shape style="position:absolute;left:10894;top:5350;width:50;height:50" coordorigin="10894,5350" coordsize="50,50" path="m10894,5400l10944,5350,10944,5350e" filled="f" stroked="t" strokeweight=".36pt" strokecolor="#0000FF">
                <v:path arrowok="t"/>
              </v:shape>
            </v:group>
            <v:group style="position:absolute;left:10894;top:5299;width:50;height:50" coordorigin="10894,5299" coordsize="50,50">
              <v:shape style="position:absolute;left:10894;top:5299;width:50;height:50" coordorigin="10894,5299" coordsize="50,50" path="m10944,5350l10894,5299,10894,5299e" filled="f" stroked="t" strokeweight=".36pt" strokecolor="#0000FF">
                <v:path arrowok="t"/>
              </v:shape>
            </v:group>
            <v:group style="position:absolute;left:10894;top:5249;width:50;height:50" coordorigin="10894,5249" coordsize="50,50">
              <v:shape style="position:absolute;left:10894;top:5249;width:50;height:50" coordorigin="10894,5249" coordsize="50,50" path="m10894,5299l10944,5249,10944,5249e" filled="f" stroked="t" strokeweight=".36pt" strokecolor="#0000FF">
                <v:path arrowok="t"/>
              </v:shape>
            </v:group>
            <v:group style="position:absolute;left:10894;top:5198;width:50;height:50" coordorigin="10894,5198" coordsize="50,50">
              <v:shape style="position:absolute;left:10894;top:5198;width:50;height:50" coordorigin="10894,5198" coordsize="50,50" path="m10944,5249l10894,5198,10894,5198e" filled="f" stroked="t" strokeweight=".36pt" strokecolor="#0000FF">
                <v:path arrowok="t"/>
              </v:shape>
            </v:group>
            <v:group style="position:absolute;left:10894;top:5170;width:22;height:29" coordorigin="10894,5170" coordsize="22,29">
              <v:shape style="position:absolute;left:10894;top:5170;width:22;height:29" coordorigin="10894,5170" coordsize="22,29" path="m10894,5198l10915,5170,10915,5170e" filled="f" stroked="t" strokeweight=".36pt" strokecolor="#0000FF">
                <v:path arrowok="t"/>
              </v:shape>
            </v:group>
            <v:group style="position:absolute;left:10037;top:5674;width:180;height:2" coordorigin="10037,5674" coordsize="180,2">
              <v:shape style="position:absolute;left:10037;top:5674;width:180;height:2" coordorigin="10037,5674" coordsize="180,0" path="m10037,5674l10217,5674,10217,5674e" filled="f" stroked="t" strokeweight=".36pt" strokecolor="#FF0000">
                <v:path arrowok="t"/>
              </v:shape>
            </v:group>
            <v:group style="position:absolute;left:10066;top:5702;width:122;height:2" coordorigin="10066,5702" coordsize="122,2">
              <v:shape style="position:absolute;left:10066;top:5702;width:122;height:2" coordorigin="10066,5702" coordsize="122,0" path="m10066,5702l10188,5702,10188,5702e" filled="f" stroked="t" strokeweight=".36pt" strokecolor="#FF0000">
                <v:path arrowok="t"/>
              </v:shape>
            </v:group>
            <v:group style="position:absolute;left:10094;top:5724;width:65;height:2" coordorigin="10094,5724" coordsize="65,2">
              <v:shape style="position:absolute;left:10094;top:5724;width:65;height:2" coordorigin="10094,5724" coordsize="65,0" path="m10159,5724l10094,5724,10094,5724e" filled="f" stroked="t" strokeweight=".36pt" strokecolor="#FF0000">
                <v:path arrowok="t"/>
              </v:shape>
            </v:group>
            <v:group style="position:absolute;left:10116;top:5753;width:22;height:2" coordorigin="10116,5753" coordsize="22,2">
              <v:shape style="position:absolute;left:10116;top:5753;width:22;height:2" coordorigin="10116,5753" coordsize="22,0" path="m10116,5753l10138,5753,10138,5753e" filled="f" stroked="t" strokeweight=".36pt" strokecolor="#FF0000">
                <v:path arrowok="t"/>
              </v:shape>
            </v:group>
            <v:group style="position:absolute;left:10303;top:5674;width:173;height:2" coordorigin="10303,5674" coordsize="173,2">
              <v:shape style="position:absolute;left:10303;top:5674;width:173;height:2" coordorigin="10303,5674" coordsize="173,0" path="m10303,5674l10476,5674,10476,5674e" filled="f" stroked="t" strokeweight=".36pt" strokecolor="#FF0000">
                <v:path arrowok="t"/>
              </v:shape>
            </v:group>
            <v:group style="position:absolute;left:10332;top:5702;width:122;height:2" coordorigin="10332,5702" coordsize="122,2">
              <v:shape style="position:absolute;left:10332;top:5702;width:122;height:2" coordorigin="10332,5702" coordsize="122,0" path="m10332,5702l10454,5702,10454,5702e" filled="f" stroked="t" strokeweight=".36pt" strokecolor="#FF0000">
                <v:path arrowok="t"/>
              </v:shape>
            </v:group>
            <v:group style="position:absolute;left:10354;top:5724;width:72;height:2" coordorigin="10354,5724" coordsize="72,2">
              <v:shape style="position:absolute;left:10354;top:5724;width:72;height:2" coordorigin="10354,5724" coordsize="72,0" path="m10426,5724l10354,5724,10354,5724e" filled="f" stroked="t" strokeweight=".36pt" strokecolor="#FF0000">
                <v:path arrowok="t"/>
              </v:shape>
            </v:group>
            <v:group style="position:absolute;left:10382;top:5753;width:14;height:2" coordorigin="10382,5753" coordsize="14,2">
              <v:shape style="position:absolute;left:10382;top:5753;width:14;height:2" coordorigin="10382,5753" coordsize="14,0" path="m10382,5753l10397,5753,10397,5753e" filled="f" stroked="t" strokeweight=".36pt" strokecolor="#FF0000">
                <v:path arrowok="t"/>
              </v:shape>
            </v:group>
            <v:group style="position:absolute;left:10123;top:5508;width:2;height:166" coordorigin="10123,5508" coordsize="2,166">
              <v:shape style="position:absolute;left:10123;top:5508;width:2;height:166" coordorigin="10123,5508" coordsize="0,166" path="m10123,5674l10123,5508,10123,5508e" filled="f" stroked="t" strokeweight=".36pt" strokecolor="#800040">
                <v:path arrowok="t"/>
              </v:shape>
            </v:group>
            <v:group style="position:absolute;left:10390;top:5508;width:2;height:166" coordorigin="10390,5508" coordsize="2,166">
              <v:shape style="position:absolute;left:10390;top:5508;width:2;height:166" coordorigin="10390,5508" coordsize="0,166" path="m10390,5674l10390,5508,10390,5508e" filled="f" stroked="t" strokeweight=".36pt" strokecolor="#800040">
                <v:path arrowok="t"/>
              </v:shape>
            </v:group>
            <v:group style="position:absolute;left:9950;top:3650;width:86;height:2" coordorigin="9950,3650" coordsize="86,2">
              <v:shape style="position:absolute;left:9950;top:3650;width:86;height:2" coordorigin="9950,3650" coordsize="86,0" path="m10037,3650l9950,3650e" filled="f" stroked="t" strokeweight=".36pt" strokecolor="#FF0000">
                <v:path arrowok="t"/>
              </v:shape>
            </v:group>
            <v:group style="position:absolute;left:10303;top:3650;width:86;height:2" coordorigin="10303,3650" coordsize="86,2">
              <v:shape style="position:absolute;left:10303;top:3650;width:86;height:2" coordorigin="10303,3650" coordsize="86,0" path="m10303,3650l10390,3650e" filled="f" stroked="t" strokeweight=".36pt" strokecolor="#FF0000">
                <v:path arrowok="t"/>
              </v:shape>
            </v:group>
            <v:group style="position:absolute;left:10037;top:3622;width:29;height:29" coordorigin="10037,3622" coordsize="29,29">
              <v:shape style="position:absolute;left:10037;top:3622;width:29;height:29" coordorigin="10037,3622" coordsize="29,29" path="m10037,3650l10066,3622,10066,3622e" filled="f" stroked="t" strokeweight=".36pt" strokecolor="#0000FF">
                <v:path arrowok="t"/>
              </v:shape>
            </v:group>
            <v:group style="position:absolute;left:10066;top:3622;width:50;height:50" coordorigin="10066,3622" coordsize="50,50">
              <v:shape style="position:absolute;left:10066;top:3622;width:50;height:50" coordorigin="10066,3622" coordsize="50,50" path="m10066,3622l10116,3672,10116,3672e" filled="f" stroked="t" strokeweight=".36pt" strokecolor="#0000FF">
                <v:path arrowok="t"/>
              </v:shape>
            </v:group>
            <v:group style="position:absolute;left:10116;top:3622;width:58;height:50" coordorigin="10116,3622" coordsize="58,50">
              <v:shape style="position:absolute;left:10116;top:3622;width:58;height:50" coordorigin="10116,3622" coordsize="58,50" path="m10116,3672l10174,3622,10174,3622e" filled="f" stroked="t" strokeweight=".36pt" strokecolor="#0000FF">
                <v:path arrowok="t"/>
              </v:shape>
            </v:group>
            <v:group style="position:absolute;left:10174;top:3622;width:50;height:50" coordorigin="10174,3622" coordsize="50,50">
              <v:shape style="position:absolute;left:10174;top:3622;width:50;height:50" coordorigin="10174,3622" coordsize="50,50" path="m10174,3622l10224,3672,10224,3672e" filled="f" stroked="t" strokeweight=".36pt" strokecolor="#0000FF">
                <v:path arrowok="t"/>
              </v:shape>
            </v:group>
            <v:group style="position:absolute;left:10224;top:3622;width:50;height:50" coordorigin="10224,3622" coordsize="50,50">
              <v:shape style="position:absolute;left:10224;top:3622;width:50;height:50" coordorigin="10224,3622" coordsize="50,50" path="m10224,3672l10274,3622,10274,3622e" filled="f" stroked="t" strokeweight=".36pt" strokecolor="#0000FF">
                <v:path arrowok="t"/>
              </v:shape>
            </v:group>
            <v:group style="position:absolute;left:10274;top:3622;width:29;height:29" coordorigin="10274,3622" coordsize="29,29">
              <v:shape style="position:absolute;left:10274;top:3622;width:29;height:29" coordorigin="10274,3622" coordsize="29,29" path="m10274,3622l10303,3650,10303,3650e" filled="f" stroked="t" strokeweight=".36pt" strokecolor="#0000FF">
                <v:path arrowok="t"/>
              </v:shape>
            </v:group>
            <v:group style="position:absolute;left:3449;top:6862;width:259;height:2" coordorigin="3449,6862" coordsize="259,2">
              <v:shape style="position:absolute;left:3449;top:6862;width:259;height:2" coordorigin="3449,6862" coordsize="259,0" path="m3708,6862l3449,6862e" filled="f" stroked="t" strokeweight=".36pt" strokecolor="#FF0000">
                <v:path arrowok="t"/>
              </v:shape>
            </v:group>
            <v:group style="position:absolute;left:3449;top:6941;width:259;height:2" coordorigin="3449,6941" coordsize="259,2">
              <v:shape style="position:absolute;left:3449;top:6941;width:259;height:2" coordorigin="3449,6941" coordsize="259,0" path="m3708,6941l3449,6941e" filled="f" stroked="t" strokeweight=".36pt" strokecolor="#FF0000">
                <v:path arrowok="t"/>
              </v:shape>
            </v:group>
            <v:group style="position:absolute;left:3449;top:7027;width:259;height:2" coordorigin="3449,7027" coordsize="259,2">
              <v:shape style="position:absolute;left:3449;top:7027;width:259;height:2" coordorigin="3449,7027" coordsize="259,0" path="m3708,7027l3449,7027e" filled="f" stroked="t" strokeweight=".36pt" strokecolor="#FF0000">
                <v:path arrowok="t"/>
              </v:shape>
            </v:group>
            <v:group style="position:absolute;left:3449;top:7114;width:259;height:2" coordorigin="3449,7114" coordsize="259,2">
              <v:shape style="position:absolute;left:3449;top:7114;width:259;height:2" coordorigin="3449,7114" coordsize="259,0" path="m3708,7114l3449,7114e" filled="f" stroked="t" strokeweight=".36pt" strokecolor="#FF0000">
                <v:path arrowok="t"/>
              </v:shape>
            </v:group>
            <v:group style="position:absolute;left:3449;top:7200;width:259;height:2" coordorigin="3449,7200" coordsize="259,2">
              <v:shape style="position:absolute;left:3449;top:7200;width:259;height:2" coordorigin="3449,7200" coordsize="259,0" path="m3708,7200l3449,7200e" filled="f" stroked="t" strokeweight=".36pt" strokecolor="#FF0000">
                <v:path arrowok="t"/>
              </v:shape>
            </v:group>
            <v:group style="position:absolute;left:3449;top:7279;width:259;height:2" coordorigin="3449,7279" coordsize="259,2">
              <v:shape style="position:absolute;left:3449;top:7279;width:259;height:2" coordorigin="3449,7279" coordsize="259,0" path="m3708,7279l3449,7279e" filled="f" stroked="t" strokeweight=".36pt" strokecolor="#FF0000">
                <v:path arrowok="t"/>
              </v:shape>
            </v:group>
            <v:group style="position:absolute;left:3449;top:7366;width:259;height:2" coordorigin="3449,7366" coordsize="259,2">
              <v:shape style="position:absolute;left:3449;top:7366;width:259;height:2" coordorigin="3449,7366" coordsize="259,0" path="m3708,7366l3449,7366e" filled="f" stroked="t" strokeweight=".36pt" strokecolor="#FF0000">
                <v:path arrowok="t"/>
              </v:shape>
            </v:group>
            <v:group style="position:absolute;left:3449;top:7452;width:259;height:2" coordorigin="3449,7452" coordsize="259,2">
              <v:shape style="position:absolute;left:3449;top:7452;width:259;height:2" coordorigin="3449,7452" coordsize="259,0" path="m3708,7452l3449,7452e" filled="f" stroked="t" strokeweight=".36pt" strokecolor="#FF0000">
                <v:path arrowok="t"/>
              </v:shape>
            </v:group>
            <v:group style="position:absolute;left:3449;top:7531;width:259;height:2" coordorigin="3449,7531" coordsize="259,2">
              <v:shape style="position:absolute;left:3449;top:7531;width:259;height:2" coordorigin="3449,7531" coordsize="259,0" path="m3708,7531l3449,7531e" filled="f" stroked="t" strokeweight=".36pt" strokecolor="#FF0000">
                <v:path arrowok="t"/>
              </v:shape>
            </v:group>
            <v:group style="position:absolute;left:3449;top:7618;width:259;height:2" coordorigin="3449,7618" coordsize="259,2">
              <v:shape style="position:absolute;left:3449;top:7618;width:259;height:2" coordorigin="3449,7618" coordsize="259,0" path="m3708,7618l3449,7618e" filled="f" stroked="t" strokeweight=".36pt" strokecolor="#FF0000">
                <v:path arrowok="t"/>
              </v:shape>
            </v:group>
            <v:group style="position:absolute;left:3449;top:7704;width:259;height:2" coordorigin="3449,7704" coordsize="259,2">
              <v:shape style="position:absolute;left:3449;top:7704;width:259;height:2" coordorigin="3449,7704" coordsize="259,0" path="m3708,7704l3449,7704e" filled="f" stroked="t" strokeweight=".36pt" strokecolor="#FF0000">
                <v:path arrowok="t"/>
              </v:shape>
            </v:group>
            <v:group style="position:absolute;left:3449;top:7790;width:259;height:2" coordorigin="3449,7790" coordsize="259,2">
              <v:shape style="position:absolute;left:3449;top:7790;width:259;height:2" coordorigin="3449,7790" coordsize="259,0" path="m3708,7790l3449,7790e" filled="f" stroked="t" strokeweight=".36pt" strokecolor="#FF0000">
                <v:path arrowok="t"/>
              </v:shape>
            </v:group>
            <v:group style="position:absolute;left:3449;top:7870;width:259;height:2" coordorigin="3449,7870" coordsize="259,2">
              <v:shape style="position:absolute;left:3449;top:7870;width:259;height:2" coordorigin="3449,7870" coordsize="259,0" path="m3708,7870l3449,7870e" filled="f" stroked="t" strokeweight=".36pt" strokecolor="#FF0000">
                <v:path arrowok="t"/>
              </v:shape>
            </v:group>
            <v:group style="position:absolute;left:3449;top:7956;width:259;height:2" coordorigin="3449,7956" coordsize="259,2">
              <v:shape style="position:absolute;left:3449;top:7956;width:259;height:2" coordorigin="3449,7956" coordsize="259,0" path="m3708,7956l3449,7956e" filled="f" stroked="t" strokeweight=".36pt" strokecolor="#FF0000">
                <v:path arrowok="t"/>
              </v:shape>
            </v:group>
            <v:group style="position:absolute;left:3449;top:8042;width:259;height:2" coordorigin="3449,8042" coordsize="259,2">
              <v:shape style="position:absolute;left:3449;top:8042;width:259;height:2" coordorigin="3449,8042" coordsize="259,0" path="m3708,8042l3449,8042e" filled="f" stroked="t" strokeweight=".36pt" strokecolor="#FF0000">
                <v:path arrowok="t"/>
              </v:shape>
            </v:group>
            <v:group style="position:absolute;left:4586;top:6862;width:266;height:2" coordorigin="4586,6862" coordsize="266,2">
              <v:shape style="position:absolute;left:4586;top:6862;width:266;height:2" coordorigin="4586,6862" coordsize="266,0" path="m4586,6862l4853,6862e" filled="f" stroked="t" strokeweight=".36pt" strokecolor="#FF0000">
                <v:path arrowok="t"/>
              </v:shape>
            </v:group>
            <v:group style="position:absolute;left:4586;top:6941;width:266;height:2" coordorigin="4586,6941" coordsize="266,2">
              <v:shape style="position:absolute;left:4586;top:6941;width:266;height:2" coordorigin="4586,6941" coordsize="266,0" path="m4586,6941l4853,6941e" filled="f" stroked="t" strokeweight=".36pt" strokecolor="#FF0000">
                <v:path arrowok="t"/>
              </v:shape>
            </v:group>
            <v:group style="position:absolute;left:4586;top:7027;width:266;height:2" coordorigin="4586,7027" coordsize="266,2">
              <v:shape style="position:absolute;left:4586;top:7027;width:266;height:2" coordorigin="4586,7027" coordsize="266,0" path="m4586,7027l4853,7027e" filled="f" stroked="t" strokeweight=".36pt" strokecolor="#FF0000">
                <v:path arrowok="t"/>
              </v:shape>
            </v:group>
            <v:group style="position:absolute;left:4586;top:7114;width:266;height:2" coordorigin="4586,7114" coordsize="266,2">
              <v:shape style="position:absolute;left:4586;top:7114;width:266;height:2" coordorigin="4586,7114" coordsize="266,0" path="m4586,7114l4853,7114e" filled="f" stroked="t" strokeweight=".36pt" strokecolor="#FF0000">
                <v:path arrowok="t"/>
              </v:shape>
            </v:group>
            <v:group style="position:absolute;left:4586;top:7200;width:266;height:2" coordorigin="4586,7200" coordsize="266,2">
              <v:shape style="position:absolute;left:4586;top:7200;width:266;height:2" coordorigin="4586,7200" coordsize="266,0" path="m4586,7200l4853,7200e" filled="f" stroked="t" strokeweight=".36pt" strokecolor="#FF0000">
                <v:path arrowok="t"/>
              </v:shape>
            </v:group>
            <v:group style="position:absolute;left:4586;top:7279;width:266;height:2" coordorigin="4586,7279" coordsize="266,2">
              <v:shape style="position:absolute;left:4586;top:7279;width:266;height:2" coordorigin="4586,7279" coordsize="266,0" path="m4586,7279l4853,7279e" filled="f" stroked="t" strokeweight=".36pt" strokecolor="#FF0000">
                <v:path arrowok="t"/>
              </v:shape>
            </v:group>
            <v:group style="position:absolute;left:4586;top:7366;width:266;height:2" coordorigin="4586,7366" coordsize="266,2">
              <v:shape style="position:absolute;left:4586;top:7366;width:266;height:2" coordorigin="4586,7366" coordsize="266,0" path="m4586,7366l4853,7366e" filled="f" stroked="t" strokeweight=".36pt" strokecolor="#FF0000">
                <v:path arrowok="t"/>
              </v:shape>
            </v:group>
            <v:group style="position:absolute;left:4586;top:7452;width:266;height:2" coordorigin="4586,7452" coordsize="266,2">
              <v:shape style="position:absolute;left:4586;top:7452;width:266;height:2" coordorigin="4586,7452" coordsize="266,0" path="m4586,7452l4853,7452e" filled="f" stroked="t" strokeweight=".36pt" strokecolor="#FF0000">
                <v:path arrowok="t"/>
              </v:shape>
            </v:group>
            <v:group style="position:absolute;left:4586;top:7531;width:266;height:2" coordorigin="4586,7531" coordsize="266,2">
              <v:shape style="position:absolute;left:4586;top:7531;width:266;height:2" coordorigin="4586,7531" coordsize="266,0" path="m4586,7531l4853,7531e" filled="f" stroked="t" strokeweight=".36pt" strokecolor="#FF0000">
                <v:path arrowok="t"/>
              </v:shape>
            </v:group>
            <v:group style="position:absolute;left:4586;top:7618;width:266;height:2" coordorigin="4586,7618" coordsize="266,2">
              <v:shape style="position:absolute;left:4586;top:7618;width:266;height:2" coordorigin="4586,7618" coordsize="266,0" path="m4586,7618l4853,7618e" filled="f" stroked="t" strokeweight=".36pt" strokecolor="#FF0000">
                <v:path arrowok="t"/>
              </v:shape>
            </v:group>
            <v:group style="position:absolute;left:4586;top:7704;width:266;height:2" coordorigin="4586,7704" coordsize="266,2">
              <v:shape style="position:absolute;left:4586;top:7704;width:266;height:2" coordorigin="4586,7704" coordsize="266,0" path="m4586,7704l4853,7704e" filled="f" stroked="t" strokeweight=".36pt" strokecolor="#FF0000">
                <v:path arrowok="t"/>
              </v:shape>
            </v:group>
            <v:group style="position:absolute;left:4586;top:7790;width:266;height:2" coordorigin="4586,7790" coordsize="266,2">
              <v:shape style="position:absolute;left:4586;top:7790;width:266;height:2" coordorigin="4586,7790" coordsize="266,0" path="m4586,7790l4853,7790e" filled="f" stroked="t" strokeweight=".36pt" strokecolor="#FF0000">
                <v:path arrowok="t"/>
              </v:shape>
            </v:group>
            <v:group style="position:absolute;left:4586;top:7870;width:266;height:2" coordorigin="4586,7870" coordsize="266,2">
              <v:shape style="position:absolute;left:4586;top:7870;width:266;height:2" coordorigin="4586,7870" coordsize="266,0" path="m4586,7870l4853,7870e" filled="f" stroked="t" strokeweight=".36pt" strokecolor="#FF0000">
                <v:path arrowok="t"/>
              </v:shape>
            </v:group>
            <v:group style="position:absolute;left:4586;top:7956;width:266;height:2" coordorigin="4586,7956" coordsize="266,2">
              <v:shape style="position:absolute;left:4586;top:7956;width:266;height:2" coordorigin="4586,7956" coordsize="266,0" path="m4586,7956l4853,7956e" filled="f" stroked="t" strokeweight=".36pt" strokecolor="#FF0000">
                <v:path arrowok="t"/>
              </v:shape>
            </v:group>
            <v:group style="position:absolute;left:4586;top:8042;width:266;height:2" coordorigin="4586,8042" coordsize="266,2">
              <v:shape style="position:absolute;left:4586;top:8042;width:266;height:2" coordorigin="4586,8042" coordsize="266,0" path="m4586,8042l4853,8042e" filled="f" stroked="t" strokeweight=".36pt" strokecolor="#FF0000">
                <v:path arrowok="t"/>
              </v:shape>
            </v:group>
            <v:group style="position:absolute;left:3708;top:6775;width:878;height:1354" coordorigin="3708,6775" coordsize="878,1354">
              <v:shape style="position:absolute;left:3708;top:6775;width:878;height:1354" coordorigin="3708,6775" coordsize="878,1354" path="m3708,8129l4586,8129,4586,6775,3708,6775,3708,8129xe" filled="f" stroked="t" strokeweight=".36pt" strokecolor="#0000FF">
                <v:path arrowok="t"/>
              </v:shape>
            </v:group>
            <v:group style="position:absolute;left:9842;top:5069;width:29;height:22" coordorigin="9842,5069" coordsize="29,22">
              <v:shape style="position:absolute;left:9842;top:5069;width:29;height:22" coordorigin="9842,5069" coordsize="29,22" path="m9864,5090l9850,5090,9842,5076,9850,5069,9864,5069,9871,5076,9864,5090xe" filled="t" fillcolor="#FF00FF" stroked="f">
                <v:path arrowok="t"/>
                <v:fill type="solid"/>
              </v:shape>
            </v:group>
            <v:group style="position:absolute;left:9842;top:5069;width:29;height:22" coordorigin="9842,5069" coordsize="29,22">
              <v:shape style="position:absolute;left:9842;top:5069;width:29;height:22" coordorigin="9842,5069" coordsize="29,22" path="m9842,5076l9850,5069,9857,5069,9864,5069,9871,5076,9864,5090,9857,5090,9850,5090,9842,5076e" filled="f" stroked="t" strokeweight=".36pt" strokecolor="#FF00FF">
                <v:path arrowok="t"/>
              </v:shape>
            </v:group>
            <v:group style="position:absolute;left:9864;top:5508;width:2;height:166" coordorigin="9864,5508" coordsize="2,166">
              <v:shape style="position:absolute;left:9864;top:5508;width:2;height:166" coordorigin="9864,5508" coordsize="0,166" path="m9864,5674l9864,5508,9864,5508e" filled="f" stroked="t" strokeweight=".36pt" strokecolor="#800040">
                <v:path arrowok="t"/>
              </v:shape>
            </v:group>
            <v:group style="position:absolute;left:9072;top:3650;width:86;height:2" coordorigin="9072,3650" coordsize="86,2">
              <v:shape style="position:absolute;left:9072;top:3650;width:86;height:2" coordorigin="9072,3650" coordsize="86,0" path="m9158,3650l9072,3650,9072,3650e" filled="f" stroked="t" strokeweight=".36pt" strokecolor="#800040">
                <v:path arrowok="t"/>
              </v:shape>
            </v:group>
            <v:group style="position:absolute;left:8719;top:10742;width:2;height:86" coordorigin="8719,10742" coordsize="2,86">
              <v:shape style="position:absolute;left:8719;top:10742;width:2;height:86" coordorigin="8719,10742" coordsize="0,86" path="m8719,10742l8719,10829e" filled="f" stroked="t" strokeweight=".36pt" strokecolor="#FF0000">
                <v:path arrowok="t"/>
              </v:shape>
            </v:group>
            <v:group style="position:absolute;left:8719;top:10577;width:2;height:79" coordorigin="8719,10577" coordsize="2,79">
              <v:shape style="position:absolute;left:8719;top:10577;width:2;height:79" coordorigin="8719,10577" coordsize="0,79" path="m8719,10656l8719,10577e" filled="f" stroked="t" strokeweight=".36pt" strokecolor="#FF0000">
                <v:path arrowok="t"/>
              </v:shape>
            </v:group>
            <v:group style="position:absolute;left:8676;top:10721;width:86;height:2" coordorigin="8676,10721" coordsize="86,2">
              <v:shape style="position:absolute;left:8676;top:10721;width:86;height:2" coordorigin="8676,10721" coordsize="86,0" path="m8676,10721l8762,10721,8762,10721e" filled="f" stroked="t" strokeweight=".36pt" strokecolor="#0000FF">
                <v:path arrowok="t"/>
              </v:shape>
            </v:group>
            <v:group style="position:absolute;left:8676;top:10685;width:86;height:2" coordorigin="8676,10685" coordsize="86,2">
              <v:shape style="position:absolute;left:8676;top:10685;width:86;height:2" coordorigin="8676,10685" coordsize="86,0" path="m8676,10685l8762,10685,8762,10685e" filled="f" stroked="t" strokeweight=".36pt" strokecolor="#0000FF">
                <v:path arrowok="t"/>
              </v:shape>
            </v:group>
            <v:group style="position:absolute;left:8716;top:10670;width:7;height:2" coordorigin="8716,10670" coordsize="7,2">
              <v:shape style="position:absolute;left:8716;top:10670;width:7;height:2" coordorigin="8716,10670" coordsize="7,0" path="m8716,10670l8723,10670e" filled="f" stroked="t" strokeweight="1.44pt" strokecolor="#0000FF">
                <v:path arrowok="t"/>
              </v:shape>
            </v:group>
            <v:group style="position:absolute;left:8716;top:10732;width:7;height:2" coordorigin="8716,10732" coordsize="7,2">
              <v:shape style="position:absolute;left:8716;top:10732;width:7;height:2" coordorigin="8716,10732" coordsize="7,0" path="m8716,10732l8723,10732e" filled="f" stroked="t" strokeweight="1.08pt" strokecolor="#0000FF">
                <v:path arrowok="t"/>
              </v:shape>
            </v:group>
            <v:group style="position:absolute;left:9778;top:5674;width:173;height:2" coordorigin="9778,5674" coordsize="173,2">
              <v:shape style="position:absolute;left:9778;top:5674;width:173;height:2" coordorigin="9778,5674" coordsize="173,0" path="m9778,5674l9950,5674,9950,5674e" filled="f" stroked="t" strokeweight=".36pt" strokecolor="#FF0000">
                <v:path arrowok="t"/>
              </v:shape>
            </v:group>
            <v:group style="position:absolute;left:9799;top:5702;width:122;height:2" coordorigin="9799,5702" coordsize="122,2">
              <v:shape style="position:absolute;left:9799;top:5702;width:122;height:2" coordorigin="9799,5702" coordsize="122,0" path="m9799,5702l9922,5702,9922,5702e" filled="f" stroked="t" strokeweight=".36pt" strokecolor="#FF0000">
                <v:path arrowok="t"/>
              </v:shape>
            </v:group>
            <v:group style="position:absolute;left:9828;top:5724;width:72;height:2" coordorigin="9828,5724" coordsize="72,2">
              <v:shape style="position:absolute;left:9828;top:5724;width:72;height:2" coordorigin="9828,5724" coordsize="72,0" path="m9900,5724l9828,5724,9828,5724e" filled="f" stroked="t" strokeweight=".36pt" strokecolor="#FF0000">
                <v:path arrowok="t"/>
              </v:shape>
            </v:group>
            <v:group style="position:absolute;left:9857;top:5753;width:14;height:2" coordorigin="9857,5753" coordsize="14,2">
              <v:shape style="position:absolute;left:9857;top:5753;width:14;height:2" coordorigin="9857,5753" coordsize="14,0" path="m9857,5753l9871,5753,9871,5753e" filled="f" stroked="t" strokeweight=".36pt" strokecolor="#FF0000">
                <v:path arrowok="t"/>
              </v:shape>
            </v:group>
            <v:group style="position:absolute;left:10109;top:5069;width:29;height:22" coordorigin="10109,5069" coordsize="29,22">
              <v:shape style="position:absolute;left:10109;top:5069;width:29;height:22" coordorigin="10109,5069" coordsize="29,22" path="m10130,5090l10116,5090,10109,5076,10116,5069,10130,5069,10138,5076,10130,5090xe" filled="t" fillcolor="#FF00FF" stroked="f">
                <v:path arrowok="t"/>
                <v:fill type="solid"/>
              </v:shape>
            </v:group>
            <v:group style="position:absolute;left:10109;top:5069;width:29;height:22" coordorigin="10109,5069" coordsize="29,22">
              <v:shape style="position:absolute;left:10109;top:5069;width:29;height:22" coordorigin="10109,5069" coordsize="29,22" path="m10109,5076l10116,5069,10123,5069,10130,5069,10138,5076,10130,5090,10123,5090,10116,5090,10109,5076e" filled="f" stroked="t" strokeweight=".36pt" strokecolor="#FF00FF">
                <v:path arrowok="t"/>
              </v:shape>
            </v:group>
            <v:group style="position:absolute;left:10634;top:5069;width:29;height:22" coordorigin="10634,5069" coordsize="29,22">
              <v:shape style="position:absolute;left:10634;top:5069;width:29;height:22" coordorigin="10634,5069" coordsize="29,22" path="m10656,5090l10642,5090,10634,5076,10642,5069,10656,5069,10663,5076,10656,5090xe" filled="t" fillcolor="#FF00FF" stroked="f">
                <v:path arrowok="t"/>
                <v:fill type="solid"/>
              </v:shape>
            </v:group>
            <v:group style="position:absolute;left:10634;top:5069;width:29;height:22" coordorigin="10634,5069" coordsize="29,22">
              <v:shape style="position:absolute;left:10634;top:5069;width:29;height:22" coordorigin="10634,5069" coordsize="29,22" path="m10634,5076l10642,5069,10649,5069,10656,5069,10663,5076,10656,5090,10649,5090,10642,5090,10634,5076e" filled="f" stroked="t" strokeweight=".36pt" strokecolor="#FF00FF">
                <v:path arrowok="t"/>
              </v:shape>
            </v:group>
            <v:group style="position:absolute;left:8899;top:10404;width:86;height:2" coordorigin="8899,10404" coordsize="86,2">
              <v:shape style="position:absolute;left:8899;top:10404;width:86;height:2" coordorigin="8899,10404" coordsize="86,0" path="m8986,10404l8899,10404e" filled="f" stroked="t" strokeweight=".36pt" strokecolor="#FF0000">
                <v:path arrowok="t"/>
              </v:shape>
            </v:group>
            <v:group style="position:absolute;left:9245;top:10404;width:94;height:2" coordorigin="9245,10404" coordsize="94,2">
              <v:shape style="position:absolute;left:9245;top:10404;width:94;height:2" coordorigin="9245,10404" coordsize="94,0" path="m9245,10404l9338,10404e" filled="f" stroked="t" strokeweight=".36pt" strokecolor="#FF0000">
                <v:path arrowok="t"/>
              </v:shape>
            </v:group>
            <v:group style="position:absolute;left:8986;top:10382;width:22;height:22" coordorigin="8986,10382" coordsize="22,22">
              <v:shape style="position:absolute;left:8986;top:10382;width:22;height:22" coordorigin="8986,10382" coordsize="22,22" path="m8986,10404l9007,10382,9007,10382e" filled="f" stroked="t" strokeweight=".36pt" strokecolor="#0000FF">
                <v:path arrowok="t"/>
              </v:shape>
            </v:group>
            <v:group style="position:absolute;left:9007;top:10382;width:58;height:50" coordorigin="9007,10382" coordsize="58,50">
              <v:shape style="position:absolute;left:9007;top:10382;width:58;height:50" coordorigin="9007,10382" coordsize="58,50" path="m9007,10382l9065,10433,9065,10433e" filled="f" stroked="t" strokeweight=".36pt" strokecolor="#0000FF">
                <v:path arrowok="t"/>
              </v:shape>
            </v:group>
            <v:group style="position:absolute;left:9065;top:10382;width:50;height:50" coordorigin="9065,10382" coordsize="50,50">
              <v:shape style="position:absolute;left:9065;top:10382;width:50;height:50" coordorigin="9065,10382" coordsize="50,50" path="m9065,10433l9115,10382,9115,10382e" filled="f" stroked="t" strokeweight=".36pt" strokecolor="#0000FF">
                <v:path arrowok="t"/>
              </v:shape>
            </v:group>
            <v:group style="position:absolute;left:9115;top:10382;width:50;height:50" coordorigin="9115,10382" coordsize="50,50">
              <v:shape style="position:absolute;left:9115;top:10382;width:50;height:50" coordorigin="9115,10382" coordsize="50,50" path="m9115,10382l9166,10433,9166,10433e" filled="f" stroked="t" strokeweight=".36pt" strokecolor="#0000FF">
                <v:path arrowok="t"/>
              </v:shape>
            </v:group>
            <v:group style="position:absolute;left:9166;top:10382;width:58;height:50" coordorigin="9166,10382" coordsize="58,50">
              <v:shape style="position:absolute;left:9166;top:10382;width:58;height:50" coordorigin="9166,10382" coordsize="58,50" path="m9166,10433l9223,10382,9223,10382e" filled="f" stroked="t" strokeweight=".36pt" strokecolor="#0000FF">
                <v:path arrowok="t"/>
              </v:shape>
            </v:group>
            <v:group style="position:absolute;left:9223;top:10382;width:22;height:22" coordorigin="9223,10382" coordsize="22,22">
              <v:shape style="position:absolute;left:9223;top:10382;width:22;height:22" coordorigin="9223,10382" coordsize="22,22" path="m9223,10382l9245,10404,9245,10404e" filled="f" stroked="t" strokeweight=".36pt" strokecolor="#0000FF">
                <v:path arrowok="t"/>
              </v:shape>
            </v:group>
            <v:group style="position:absolute;left:9058;top:3298;width:22;height:22" coordorigin="9058,3298" coordsize="22,22">
              <v:shape style="position:absolute;left:9058;top:3298;width:22;height:22" coordorigin="9058,3298" coordsize="22,22" path="m9065,3319l9058,3305,9065,3298,9079,3305,9065,3319xe" filled="t" fillcolor="#FF00FF" stroked="f">
                <v:path arrowok="t"/>
                <v:fill type="solid"/>
              </v:shape>
            </v:group>
            <v:group style="position:absolute;left:9058;top:3298;width:22;height:22" coordorigin="9058,3298" coordsize="22,22">
              <v:shape style="position:absolute;left:9058;top:3298;width:22;height:22" coordorigin="9058,3298" coordsize="22,22" path="m9058,3305l9065,3298,9079,3305,9065,3319,9058,3305e" filled="f" stroked="t" strokeweight=".36pt" strokecolor="#FF00FF">
                <v:path arrowok="t"/>
              </v:shape>
            </v:group>
            <v:group style="position:absolute;left:10375;top:5069;width:22;height:22" coordorigin="10375,5069" coordsize="22,22">
              <v:shape style="position:absolute;left:10375;top:5069;width:22;height:22" coordorigin="10375,5069" coordsize="22,22" path="m10382,5090l10375,5076,10382,5069,10397,5076,10382,5090xe" filled="t" fillcolor="#FF00FF" stroked="f">
                <v:path arrowok="t"/>
                <v:fill type="solid"/>
              </v:shape>
            </v:group>
            <v:group style="position:absolute;left:10375;top:5069;width:22;height:22" coordorigin="10375,5069" coordsize="22,22">
              <v:shape style="position:absolute;left:10375;top:5069;width:22;height:22" coordorigin="10375,5069" coordsize="22,22" path="m10375,5076l10382,5069,10397,5076,10382,5090,10375,5076e" filled="f" stroked="t" strokeweight=".36pt" strokecolor="#FF00FF">
                <v:path arrowok="t"/>
              </v:shape>
            </v:group>
            <v:group style="position:absolute;left:14242;top:3298;width:29;height:22" coordorigin="14242,3298" coordsize="29,22">
              <v:shape style="position:absolute;left:14242;top:3298;width:29;height:22" coordorigin="14242,3298" coordsize="29,22" path="m14263,3319l14249,3319,14242,3305,14249,3298,14263,3298,14270,3305,14263,3319xe" filled="t" fillcolor="#FF00FF" stroked="f">
                <v:path arrowok="t"/>
                <v:fill type="solid"/>
              </v:shape>
            </v:group>
            <v:group style="position:absolute;left:14242;top:3298;width:29;height:22" coordorigin="14242,3298" coordsize="29,22">
              <v:shape style="position:absolute;left:14242;top:3298;width:29;height:22" coordorigin="14242,3298" coordsize="29,22" path="m14242,3305l14249,3298,14256,3298,14263,3298,14270,3305,14263,3319,14256,3319,14249,3319,14242,3305e" filled="f" stroked="t" strokeweight=".36pt" strokecolor="#FF00FF">
                <v:path arrowok="t"/>
              </v:shape>
            </v:group>
            <v:group style="position:absolute;left:13363;top:3298;width:22;height:22" coordorigin="13363,3298" coordsize="22,22">
              <v:shape style="position:absolute;left:13363;top:3298;width:22;height:22" coordorigin="13363,3298" coordsize="22,22" path="m13370,3319l13363,3305,13370,3298,13385,3305,13370,3319xe" filled="t" fillcolor="#FF00FF" stroked="f">
                <v:path arrowok="t"/>
                <v:fill type="solid"/>
              </v:shape>
            </v:group>
            <v:group style="position:absolute;left:13363;top:3298;width:22;height:22" coordorigin="13363,3298" coordsize="22,22">
              <v:shape style="position:absolute;left:13363;top:3298;width:22;height:22" coordorigin="13363,3298" coordsize="22,22" path="m13363,3305l13370,3298,13385,3305,13370,3319,13363,3305e" filled="f" stroked="t" strokeweight=".36pt" strokecolor="#FF00FF">
                <v:path arrowok="t"/>
              </v:shape>
            </v:group>
            <v:group style="position:absolute;left:5558;top:3816;width:5011;height:2" coordorigin="5558,3816" coordsize="5011,2">
              <v:shape style="position:absolute;left:5558;top:3816;width:5011;height:2" coordorigin="5558,3816" coordsize="5011,0" path="m5558,3816l10570,3816e" filled="f" stroked="t" strokeweight=".36pt" strokecolor="#800040">
                <v:path arrowok="t"/>
              </v:shape>
            </v:group>
            <v:group style="position:absolute;left:12938;top:9223;width:2;height:252" coordorigin="12938,9223" coordsize="2,252">
              <v:shape style="position:absolute;left:12938;top:9223;width:2;height:252" coordorigin="12938,9223" coordsize="0,252" path="m12938,9223l12938,9475,12938,9475e" filled="f" stroked="t" strokeweight=".36pt" strokecolor="#800040">
                <v:path arrowok="t"/>
              </v:shape>
            </v:group>
            <v:group style="position:absolute;left:10022;top:10390;width:22;height:22" coordorigin="10022,10390" coordsize="22,22">
              <v:shape style="position:absolute;left:10022;top:10390;width:22;height:22" coordorigin="10022,10390" coordsize="22,22" path="m10030,10411l10022,10397,10030,10390,10044,10397,10030,10411xe" filled="t" fillcolor="#FF00FF" stroked="f">
                <v:path arrowok="t"/>
                <v:fill type="solid"/>
              </v:shape>
            </v:group>
            <v:group style="position:absolute;left:10022;top:10390;width:22;height:22" coordorigin="10022,10390" coordsize="22,22">
              <v:shape style="position:absolute;left:10022;top:10390;width:22;height:22" coordorigin="10022,10390" coordsize="22,22" path="m10022,10397l10030,10390,10044,10397,10030,10411,10022,10397e" filled="f" stroked="t" strokeweight=".36pt" strokecolor="#FF00FF">
                <v:path arrowok="t"/>
              </v:shape>
            </v:group>
            <v:group style="position:absolute;left:8705;top:10390;width:22;height:22" coordorigin="8705,10390" coordsize="22,22">
              <v:shape style="position:absolute;left:8705;top:10390;width:22;height:22" coordorigin="8705,10390" coordsize="22,22" path="m8712,10411l8705,10397,8712,10390,8726,10397,8712,10411xe" filled="t" fillcolor="#FF00FF" stroked="f">
                <v:path arrowok="t"/>
                <v:fill type="solid"/>
              </v:shape>
            </v:group>
            <v:group style="position:absolute;left:8705;top:10390;width:22;height:22" coordorigin="8705,10390" coordsize="22,22">
              <v:shape style="position:absolute;left:8705;top:10390;width:22;height:22" coordorigin="8705,10390" coordsize="22,22" path="m8705,10397l8712,10390,8726,10397,8712,10411,8705,10397e" filled="f" stroked="t" strokeweight=".36pt" strokecolor="#FF00FF">
                <v:path arrowok="t"/>
              </v:shape>
            </v:group>
            <v:group style="position:absolute;left:4234;top:5422;width:180;height:2" coordorigin="4234,5422" coordsize="180,2">
              <v:shape style="position:absolute;left:4234;top:5422;width:180;height:2" coordorigin="4234,5422" coordsize="180,0" path="m4234,5422l4414,5422,4414,5422e" filled="f" stroked="t" strokeweight=".36pt" strokecolor="#FF0000">
                <v:path arrowok="t"/>
              </v:shape>
            </v:group>
            <v:group style="position:absolute;left:4262;top:5450;width:122;height:2" coordorigin="4262,5450" coordsize="122,2">
              <v:shape style="position:absolute;left:4262;top:5450;width:122;height:2" coordorigin="4262,5450" coordsize="122,0" path="m4262,5450l4385,5450,4385,5450e" filled="f" stroked="t" strokeweight=".36pt" strokecolor="#FF0000">
                <v:path arrowok="t"/>
              </v:shape>
            </v:group>
            <v:group style="position:absolute;left:4291;top:5472;width:72;height:2" coordorigin="4291,5472" coordsize="72,2">
              <v:shape style="position:absolute;left:4291;top:5472;width:72;height:2" coordorigin="4291,5472" coordsize="72,0" path="m4363,5472l4291,5472,4291,5472e" filled="f" stroked="t" strokeweight=".36pt" strokecolor="#FF0000">
                <v:path arrowok="t"/>
              </v:shape>
            </v:group>
            <v:group style="position:absolute;left:4313;top:5501;width:22;height:2" coordorigin="4313,5501" coordsize="22,2">
              <v:shape style="position:absolute;left:4313;top:5501;width:22;height:2" coordorigin="4313,5501" coordsize="22,0" path="m4313,5501l4334,5501,4334,5501e" filled="f" stroked="t" strokeweight=".36pt" strokecolor="#FF0000">
                <v:path arrowok="t"/>
              </v:shape>
            </v:group>
            <v:group style="position:absolute;left:4327;top:5256;width:2;height:166" coordorigin="4327,5256" coordsize="2,166">
              <v:shape style="position:absolute;left:4327;top:5256;width:2;height:166" coordorigin="4327,5256" coordsize="0,166" path="m4327,5422l4327,5256,4327,5256e" filled="f" stroked="t" strokeweight=".36pt" strokecolor="#800040">
                <v:path arrowok="t"/>
              </v:shape>
            </v:group>
            <v:group style="position:absolute;left:9072;top:2635;width:86;height:2" coordorigin="9072,2635" coordsize="86,2">
              <v:shape style="position:absolute;left:9072;top:2635;width:86;height:2" coordorigin="9072,2635" coordsize="86,0" path="m9158,2635l9072,2635,9072,2635e" filled="f" stroked="t" strokeweight=".36pt" strokecolor="#800040">
                <v:path arrowok="t"/>
              </v:shape>
            </v:group>
            <v:group style="position:absolute;left:13997;top:3650;width:698;height:2" coordorigin="13997,3650" coordsize="698,2">
              <v:shape style="position:absolute;left:13997;top:3650;width:698;height:2" coordorigin="13997,3650" coordsize="698,0" path="m14695,3650l13997,3650,13997,3650e" filled="f" stroked="t" strokeweight=".36pt" strokecolor="#800040">
                <v:path arrowok="t"/>
              </v:shape>
            </v:group>
            <v:group style="position:absolute;left:3341;top:6084;width:29;height:22" coordorigin="3341,6084" coordsize="29,22">
              <v:shape style="position:absolute;left:3341;top:6084;width:29;height:22" coordorigin="3341,6084" coordsize="29,22" path="m3362,6106l3348,6106,3341,6091,3348,6084,3362,6084,3370,6091,3362,6106xe" filled="t" fillcolor="#FF00FF" stroked="f">
                <v:path arrowok="t"/>
                <v:fill type="solid"/>
              </v:shape>
            </v:group>
            <v:group style="position:absolute;left:3341;top:6084;width:29;height:22" coordorigin="3341,6084" coordsize="29,22">
              <v:shape style="position:absolute;left:3341;top:6084;width:29;height:22" coordorigin="3341,6084" coordsize="29,22" path="m3341,6091l3348,6084,3355,6084,3362,6084,3370,6091,3362,6106,3355,6106,3348,6106,3341,6091e" filled="f" stroked="t" strokeweight=".36pt" strokecolor="#FF00FF">
                <v:path arrowok="t"/>
              </v:shape>
            </v:group>
            <v:group style="position:absolute;left:9950;top:11167;width:173;height:2" coordorigin="9950,11167" coordsize="173,2">
              <v:shape style="position:absolute;left:9950;top:11167;width:173;height:2" coordorigin="9950,11167" coordsize="173,0" path="m9950,11167l10123,11167,10123,11167e" filled="f" stroked="t" strokeweight=".36pt" strokecolor="#FF0000">
                <v:path arrowok="t"/>
              </v:shape>
            </v:group>
            <v:group style="position:absolute;left:9979;top:11189;width:122;height:2" coordorigin="9979,11189" coordsize="122,2">
              <v:shape style="position:absolute;left:9979;top:11189;width:122;height:2" coordorigin="9979,11189" coordsize="122,0" path="m9979,11189l10102,11189,10102,11189e" filled="f" stroked="t" strokeweight=".36pt" strokecolor="#FF0000">
                <v:path arrowok="t"/>
              </v:shape>
            </v:group>
            <v:group style="position:absolute;left:10001;top:11218;width:72;height:2" coordorigin="10001,11218" coordsize="72,2">
              <v:shape style="position:absolute;left:10001;top:11218;width:72;height:2" coordorigin="10001,11218" coordsize="72,0" path="m10073,11218l10001,11218,10001,11218e" filled="f" stroked="t" strokeweight=".36pt" strokecolor="#FF0000">
                <v:path arrowok="t"/>
              </v:shape>
            </v:group>
            <v:group style="position:absolute;left:10030;top:11239;width:14;height:2" coordorigin="10030,11239" coordsize="14,2">
              <v:shape style="position:absolute;left:10030;top:11239;width:14;height:2" coordorigin="10030,11239" coordsize="14,0" path="m10030,11239l10044,11239,10044,11239e" filled="f" stroked="t" strokeweight=".36pt" strokecolor="#FF0000">
                <v:path arrowok="t"/>
              </v:shape>
            </v:group>
            <v:group style="position:absolute;left:13997;top:3737;width:698;height:2" coordorigin="13997,3737" coordsize="698,2">
              <v:shape style="position:absolute;left:13997;top:3737;width:698;height:2" coordorigin="13997,3737" coordsize="698,0" path="m14695,3737l13997,3737,13997,3737e" filled="f" stroked="t" strokeweight=".36pt" strokecolor="#800040">
                <v:path arrowok="t"/>
              </v:shape>
            </v:group>
            <v:group style="position:absolute;left:9072;top:2635;width:2;height:173" coordorigin="9072,2635" coordsize="2,173">
              <v:shape style="position:absolute;left:9072;top:2635;width:2;height:173" coordorigin="9072,2635" coordsize="0,173" path="m9072,2808l9072,2635,9072,2635e" filled="f" stroked="t" strokeweight=".36pt" strokecolor="#800040">
                <v:path arrowok="t"/>
              </v:shape>
            </v:group>
            <v:group style="position:absolute;left:2347;top:4745;width:216;height:86" coordorigin="2347,4745" coordsize="216,86">
              <v:shape style="position:absolute;left:2347;top:4745;width:216;height:86" coordorigin="2347,4745" coordsize="216,86" path="m2347,4831l2390,4745,2563,4745,2520,4831e" filled="f" stroked="t" strokeweight=".36pt" strokecolor="#FF0000">
                <v:path arrowok="t"/>
              </v:shape>
            </v:group>
            <v:group style="position:absolute;left:2434;top:4745;width:43;height:86" coordorigin="2434,4745" coordsize="43,86">
              <v:shape style="position:absolute;left:2434;top:4745;width:43;height:86" coordorigin="2434,4745" coordsize="43,86" path="m2434,4831l2477,4745,2477,4745e" filled="f" stroked="t" strokeweight=".36pt" strokecolor="#FF0000">
                <v:path arrowok="t"/>
              </v:shape>
            </v:group>
            <v:group style="position:absolute;left:4306;top:4730;width:29;height:29" coordorigin="4306,4730" coordsize="29,29">
              <v:shape style="position:absolute;left:4306;top:4730;width:29;height:29" coordorigin="4306,4730" coordsize="29,29" path="m4327,4759l4313,4759,4306,4752,4306,4738,4313,4730,4327,4730,4334,4738,4334,4752,4327,4759xe" filled="t" fillcolor="#FF00FF" stroked="f">
                <v:path arrowok="t"/>
                <v:fill type="solid"/>
              </v:shape>
            </v:group>
            <v:group style="position:absolute;left:4306;top:4730;width:29;height:29" coordorigin="4306,4730" coordsize="29,29">
              <v:shape style="position:absolute;left:4306;top:4730;width:29;height:29" coordorigin="4306,4730" coordsize="29,29" path="m4306,4745l4306,4738,4313,4730,4320,4730,4327,4730,4334,4738,4334,4745,4334,4752,4327,4759,4320,4759,4313,4759,4306,4752,4306,4745e" filled="f" stroked="t" strokeweight=".36pt" strokecolor="#FF00FF">
                <v:path arrowok="t"/>
              </v:shape>
            </v:group>
            <v:group style="position:absolute;left:13997;top:3816;width:698;height:2" coordorigin="13997,3816" coordsize="698,2">
              <v:shape style="position:absolute;left:13997;top:3816;width:698;height:2" coordorigin="13997,3816" coordsize="698,0" path="m14695,3816l13997,3816,13997,3816e" filled="f" stroked="t" strokeweight=".36pt" strokecolor="#800040">
                <v:path arrowok="t"/>
              </v:shape>
            </v:group>
            <v:group style="position:absolute;left:2916;top:10994;width:2;height:173" coordorigin="2916,10994" coordsize="2,173">
              <v:shape style="position:absolute;left:2916;top:10994;width:2;height:173" coordorigin="2916,10994" coordsize="0,173" path="m2916,11167l2916,10994,2916,10994e" filled="f" stroked="t" strokeweight=".36pt" strokecolor="#800040">
                <v:path arrowok="t"/>
              </v:shape>
            </v:group>
            <v:group style="position:absolute;left:2902;top:10980;width:22;height:29" coordorigin="2902,10980" coordsize="22,29">
              <v:shape style="position:absolute;left:2902;top:10980;width:22;height:29" coordorigin="2902,10980" coordsize="22,29" path="m2909,11009l2902,11002,2902,10987,2909,10980,2923,10987,2923,11002,2909,11009xe" filled="t" fillcolor="#FF00FF" stroked="f">
                <v:path arrowok="t"/>
                <v:fill type="solid"/>
              </v:shape>
            </v:group>
            <v:group style="position:absolute;left:2902;top:10980;width:22;height:29" coordorigin="2902,10980" coordsize="22,29">
              <v:shape style="position:absolute;left:2902;top:10980;width:22;height:29" coordorigin="2902,10980" coordsize="22,29" path="m2902,10994l2902,10987,2909,10980,2923,10987,2923,10994,2923,11002,2909,11009,2902,11002,2902,10994e" filled="f" stroked="t" strokeweight=".36pt" strokecolor="#FF00FF">
                <v:path arrowok="t"/>
              </v:shape>
            </v:group>
            <v:group style="position:absolute;left:13248;top:5004;width:216;height:79" coordorigin="13248,5004" coordsize="216,79">
              <v:shape style="position:absolute;left:13248;top:5004;width:216;height:79" coordorigin="13248,5004" coordsize="216,79" path="m13248,5083l13291,5004,13464,5004,13421,5083e" filled="f" stroked="t" strokeweight=".36pt" strokecolor="#FF0000">
                <v:path arrowok="t"/>
              </v:shape>
            </v:group>
            <v:group style="position:absolute;left:13334;top:5004;width:43;height:79" coordorigin="13334,5004" coordsize="43,79">
              <v:shape style="position:absolute;left:13334;top:5004;width:43;height:79" coordorigin="13334,5004" coordsize="43,79" path="m13334,5083l13378,5004,13378,5004e" filled="f" stroked="t" strokeweight=".36pt" strokecolor="#FF0000">
                <v:path arrowok="t"/>
              </v:shape>
            </v:group>
            <v:group style="position:absolute;left:3053;top:4745;width:216;height:86" coordorigin="3053,4745" coordsize="216,86">
              <v:shape style="position:absolute;left:3053;top:4745;width:216;height:86" coordorigin="3053,4745" coordsize="216,86" path="m3053,4831l3096,4745,3269,4745,3226,4831e" filled="f" stroked="t" strokeweight=".36pt" strokecolor="#FF0000">
                <v:path arrowok="t"/>
              </v:shape>
            </v:group>
            <v:group style="position:absolute;left:3139;top:4745;width:43;height:86" coordorigin="3139,4745" coordsize="43,86">
              <v:shape style="position:absolute;left:3139;top:4745;width:43;height:86" coordorigin="3139,4745" coordsize="43,86" path="m3139,4831l3182,4745,3182,4745e" filled="f" stroked="t" strokeweight=".36pt" strokecolor="#FF0000">
                <v:path arrowok="t"/>
              </v:shape>
            </v:group>
            <v:group style="position:absolute;left:2786;top:4745;width:216;height:86" coordorigin="2786,4745" coordsize="216,86">
              <v:shape style="position:absolute;left:2786;top:4745;width:216;height:86" coordorigin="2786,4745" coordsize="216,86" path="m2786,4831l2830,4745,3002,4745,2959,4831e" filled="f" stroked="t" strokeweight=".36pt" strokecolor="#FF0000">
                <v:path arrowok="t"/>
              </v:shape>
            </v:group>
            <v:group style="position:absolute;left:2873;top:4745;width:43;height:86" coordorigin="2873,4745" coordsize="43,86">
              <v:shape style="position:absolute;left:2873;top:4745;width:43;height:86" coordorigin="2873,4745" coordsize="43,86" path="m2873,4831l2916,4745,2916,4745e" filled="f" stroked="t" strokeweight=".36pt" strokecolor="#FF0000">
                <v:path arrowok="t"/>
              </v:shape>
            </v:group>
            <v:group style="position:absolute;left:1778;top:10915;width:2;height:252" coordorigin="1778,10915" coordsize="2,252">
              <v:shape style="position:absolute;left:1778;top:10915;width:2;height:252" coordorigin="1778,10915" coordsize="0,252" path="m1778,11167l1778,10915,1778,10915e" filled="f" stroked="t" strokeweight=".36pt" strokecolor="#800040">
                <v:path arrowok="t"/>
              </v:shape>
            </v:group>
            <v:group style="position:absolute;left:14609;top:9475;width:86;height:2" coordorigin="14609,9475" coordsize="86,2">
              <v:shape style="position:absolute;left:14609;top:9475;width:86;height:2" coordorigin="14609,9475" coordsize="86,0" path="m14695,9475l14609,9475e" filled="f" stroked="t" strokeweight=".36pt" strokecolor="#FF0000">
                <v:path arrowok="t"/>
              </v:shape>
            </v:group>
            <v:group style="position:absolute;left:15048;top:9475;width:86;height:2" coordorigin="15048,9475" coordsize="86,2">
              <v:shape style="position:absolute;left:15048;top:9475;width:86;height:2" coordorigin="15048,9475" coordsize="86,0" path="m15048,9475l15134,9475e" filled="f" stroked="t" strokeweight=".36pt" strokecolor="#FF0000">
                <v:path arrowok="t"/>
              </v:shape>
            </v:group>
            <v:group style="position:absolute;left:14695;top:9433;width:43;height:42" coordorigin="14695,9433" coordsize="43,42">
              <v:shape style="position:absolute;left:14695;top:9433;width:43;height:42" coordorigin="14695,9433" coordsize="43,42" path="m14738,9433l14718,9434,14702,9446,14695,9466,14695,9470,14696,9475e" filled="f" stroked="t" strokeweight=".36pt" strokecolor="#0000FF">
                <v:path arrowok="t"/>
              </v:shape>
            </v:group>
            <v:group style="position:absolute;left:14750;top:9437;width:17;height:35" coordorigin="14750,9437" coordsize="17,35">
              <v:shape style="position:absolute;left:14750;top:9437;width:17;height:35" coordorigin="14750,9437" coordsize="17,35" path="m14767,9472l14764,9452,14750,9437e" filled="f" stroked="t" strokeweight=".36pt" strokecolor="#0000FF">
                <v:path arrowok="t"/>
              </v:shape>
            </v:group>
            <v:group style="position:absolute;left:14789;top:9433;width:43;height:42" coordorigin="14789,9433" coordsize="43,42">
              <v:shape style="position:absolute;left:14789;top:9433;width:43;height:42" coordorigin="14789,9433" coordsize="43,42" path="m14832,9433l14812,9434,14796,9446,14789,9466,14789,9470,14789,9475e" filled="f" stroked="t" strokeweight=".36pt" strokecolor="#0000FF">
                <v:path arrowok="t"/>
              </v:shape>
            </v:group>
            <v:group style="position:absolute;left:14844;top:9438;width:16;height:35" coordorigin="14844,9438" coordsize="16,35">
              <v:shape style="position:absolute;left:14844;top:9438;width:16;height:35" coordorigin="14844,9438" coordsize="16,35" path="m14860,9473l14857,9453,14844,9438e" filled="f" stroked="t" strokeweight=".36pt" strokecolor="#0000FF">
                <v:path arrowok="t"/>
              </v:shape>
            </v:group>
            <v:group style="position:absolute;left:14875;top:9433;width:43;height:42" coordorigin="14875,9433" coordsize="43,42">
              <v:shape style="position:absolute;left:14875;top:9433;width:43;height:42" coordorigin="14875,9433" coordsize="43,42" path="m14918,9433l14898,9434,14882,9446,14875,9466,14875,9470,14876,9475e" filled="f" stroked="t" strokeweight=".36pt" strokecolor="#0000FF">
                <v:path arrowok="t"/>
              </v:shape>
            </v:group>
            <v:group style="position:absolute;left:14931;top:9438;width:16;height:35" coordorigin="14931,9438" coordsize="16,35">
              <v:shape style="position:absolute;left:14931;top:9438;width:16;height:35" coordorigin="14931,9438" coordsize="16,35" path="m14947,9473l14944,9453,14931,9438e" filled="f" stroked="t" strokeweight=".36pt" strokecolor="#0000FF">
                <v:path arrowok="t"/>
              </v:shape>
            </v:group>
            <v:group style="position:absolute;left:14961;top:9433;width:43;height:42" coordorigin="14961,9433" coordsize="43,42">
              <v:shape style="position:absolute;left:14961;top:9433;width:43;height:42" coordorigin="14961,9433" coordsize="43,42" path="m15005,9433l14985,9434,14969,9446,14961,9466,14961,9470,14962,9475e" filled="f" stroked="t" strokeweight=".36pt" strokecolor="#0000FF">
                <v:path arrowok="t"/>
              </v:shape>
            </v:group>
            <v:group style="position:absolute;left:15017;top:9438;width:16;height:35" coordorigin="15017,9438" coordsize="16,35">
              <v:shape style="position:absolute;left:15017;top:9438;width:16;height:35" coordorigin="15017,9438" coordsize="16,35" path="m15033,9473l15030,9453,15017,9438e" filled="f" stroked="t" strokeweight=".36pt" strokecolor="#0000FF">
                <v:path arrowok="t"/>
              </v:shape>
            </v:group>
            <v:group style="position:absolute;left:13997;top:4666;width:792;height:2" coordorigin="13997,4666" coordsize="792,2">
              <v:shape style="position:absolute;left:13997;top:4666;width:792;height:2" coordorigin="13997,4666" coordsize="792,0" path="m13997,4666l14789,4666e" filled="f" stroked="t" strokeweight=".36pt" strokecolor="#800040">
                <v:path arrowok="t"/>
              </v:shape>
            </v:group>
            <v:group style="position:absolute;left:14328;top:4644;width:29;height:29" coordorigin="14328,4644" coordsize="29,29">
              <v:shape style="position:absolute;left:14328;top:4644;width:29;height:29" coordorigin="14328,4644" coordsize="29,29" path="m14350,4673l14335,4673,14328,4666,14328,4651,14335,4644,14350,4644,14357,4651,14357,4666,14350,4673xe" filled="t" fillcolor="#FF00FF" stroked="f">
                <v:path arrowok="t"/>
                <v:fill type="solid"/>
              </v:shape>
            </v:group>
            <v:group style="position:absolute;left:14328;top:4644;width:29;height:29" coordorigin="14328,4644" coordsize="29,29">
              <v:shape style="position:absolute;left:14328;top:4644;width:29;height:29" coordorigin="14328,4644" coordsize="29,29" path="m14328,4658l14328,4651,14335,4644,14342,4644,14350,4644,14357,4651,14357,4658,14357,4666,14350,4673,14342,4673,14335,4673,14328,4666,14328,4658e" filled="f" stroked="t" strokeweight=".36pt" strokecolor="#FF00FF">
                <v:path arrowok="t"/>
              </v:shape>
            </v:group>
            <v:group style="position:absolute;left:14350;top:4745;width:439;height:2" coordorigin="14350,4745" coordsize="439,2">
              <v:shape style="position:absolute;left:14350;top:4745;width:439;height:2" coordorigin="14350,4745" coordsize="439,0" path="m14789,4745l14350,4745,14350,4745e" filled="f" stroked="t" strokeweight=".36pt" strokecolor="#800040">
                <v:path arrowok="t"/>
              </v:shape>
            </v:group>
            <v:group style="position:absolute;left:14346;top:4705;width:7;height:2" coordorigin="14346,4705" coordsize="7,2">
              <v:shape style="position:absolute;left:14346;top:4705;width:7;height:2" coordorigin="14346,4705" coordsize="7,0" path="m14346,4705l14353,4705e" filled="f" stroked="t" strokeweight="3.96pt" strokecolor="#800040">
                <v:path arrowok="t"/>
              </v:shape>
            </v:group>
            <v:group style="position:absolute;left:4853;top:7200;width:86;height:2" coordorigin="4853,7200" coordsize="86,2">
              <v:shape style="position:absolute;left:4853;top:7200;width:86;height:2" coordorigin="4853,7200" coordsize="86,0" path="m4939,7200l4853,7200,4853,7200e" filled="f" stroked="t" strokeweight=".36pt" strokecolor="#800040">
                <v:path arrowok="t"/>
              </v:shape>
            </v:group>
            <v:group style="position:absolute;left:2304;top:10490;width:965;height:2" coordorigin="2304,10490" coordsize="965,2">
              <v:shape style="position:absolute;left:2304;top:10490;width:965;height:2" coordorigin="2304,10490" coordsize="965,0" path="m2304,10490l3269,10490e" filled="f" stroked="t" strokeweight=".36pt" strokecolor="#800040">
                <v:path arrowok="t"/>
              </v:shape>
            </v:group>
            <v:group style="position:absolute;left:9950;top:3816;width:2;height:1102" coordorigin="9950,3816" coordsize="2,1102">
              <v:shape style="position:absolute;left:9950;top:3816;width:2;height:1102" coordorigin="9950,3816" coordsize="0,1102" path="m9950,3816l9950,4918,9950,4918e" filled="f" stroked="t" strokeweight=".36pt" strokecolor="#800040">
                <v:path arrowok="t"/>
              </v:shape>
            </v:group>
            <v:group style="position:absolute;left:9936;top:3802;width:22;height:29" coordorigin="9936,3802" coordsize="22,29">
              <v:shape style="position:absolute;left:9936;top:3802;width:22;height:29" coordorigin="9936,3802" coordsize="22,29" path="m9943,3830l9936,3823,9936,3809,9943,3802,9958,3809,9958,3823,9943,3830xe" filled="t" fillcolor="#FF00FF" stroked="f">
                <v:path arrowok="t"/>
                <v:fill type="solid"/>
              </v:shape>
            </v:group>
            <v:group style="position:absolute;left:9936;top:3802;width:22;height:29" coordorigin="9936,3802" coordsize="22,29">
              <v:shape style="position:absolute;left:9936;top:3802;width:22;height:29" coordorigin="9936,3802" coordsize="22,29" path="m9936,3816l9936,3809,9943,3802,9958,3809,9958,3816,9958,3823,9943,3830,9936,3823,9936,3816e" filled="f" stroked="t" strokeweight=".36pt" strokecolor="#FF00FF">
                <v:path arrowok="t"/>
              </v:shape>
            </v:group>
            <v:group style="position:absolute;left:6782;top:4745;width:2;height:173" coordorigin="6782,4745" coordsize="2,173">
              <v:shape style="position:absolute;left:6782;top:4745;width:2;height:173" coordorigin="6782,4745" coordsize="0,173" path="m6782,4745l6782,4918,6782,4918e" filled="f" stroked="t" strokeweight=".36pt" strokecolor="#800040">
                <v:path arrowok="t"/>
              </v:shape>
            </v:group>
            <v:group style="position:absolute;left:6768;top:4730;width:29;height:29" coordorigin="6768,4730" coordsize="29,29">
              <v:shape style="position:absolute;left:6768;top:4730;width:29;height:29" coordorigin="6768,4730" coordsize="29,29" path="m6790,4759l6775,4759,6768,4752,6768,4738,6775,4730,6790,4730,6797,4738,6797,4752,6790,4759xe" filled="t" fillcolor="#FF00FF" stroked="f">
                <v:path arrowok="t"/>
                <v:fill type="solid"/>
              </v:shape>
            </v:group>
            <v:group style="position:absolute;left:6768;top:4730;width:29;height:29" coordorigin="6768,4730" coordsize="29,29">
              <v:shape style="position:absolute;left:6768;top:4730;width:29;height:29" coordorigin="6768,4730" coordsize="29,29" path="m6768,4745l6768,4738,6775,4730,6782,4730,6790,4730,6797,4738,6797,4745,6797,4752,6790,4759,6782,4759,6775,4759,6768,4752,6768,4745e" filled="f" stroked="t" strokeweight=".36pt" strokecolor="#FF00FF">
                <v:path arrowok="t"/>
              </v:shape>
            </v:group>
            <v:group style="position:absolute;left:4572;top:4730;width:22;height:29" coordorigin="4572,4730" coordsize="22,29">
              <v:shape style="position:absolute;left:4572;top:4730;width:22;height:29" coordorigin="4572,4730" coordsize="22,29" path="m4579,4759l4572,4752,4572,4738,4579,4730,4594,4738,4594,4752,4579,4759xe" filled="t" fillcolor="#FF00FF" stroked="f">
                <v:path arrowok="t"/>
                <v:fill type="solid"/>
              </v:shape>
            </v:group>
            <v:group style="position:absolute;left:4572;top:4730;width:22;height:29" coordorigin="4572,4730" coordsize="22,29">
              <v:shape style="position:absolute;left:4572;top:4730;width:22;height:29" coordorigin="4572,4730" coordsize="22,29" path="m4572,4745l4572,4738,4579,4730,4594,4738,4594,4745,4594,4752,4579,4759,4572,4752,4572,4745e" filled="f" stroked="t" strokeweight=".36pt" strokecolor="#FF00FF">
                <v:path arrowok="t"/>
              </v:shape>
            </v:group>
            <v:group style="position:absolute;left:1778;top:10490;width:2;height:166" coordorigin="1778,10490" coordsize="2,166">
              <v:shape style="position:absolute;left:1778;top:10490;width:2;height:166" coordorigin="1778,10490" coordsize="0,166" path="m1778,10656l1778,10490,1778,10490e" filled="f" stroked="t" strokeweight=".36pt" strokecolor="#800040">
                <v:path arrowok="t"/>
              </v:shape>
            </v:group>
            <v:group style="position:absolute;left:1426;top:10490;width:439;height:2" coordorigin="1426,10490" coordsize="439,2">
              <v:shape style="position:absolute;left:1426;top:10490;width:439;height:2" coordorigin="1426,10490" coordsize="439,0" path="m1426,10490l1865,10490e" filled="f" stroked="t" strokeweight=".36pt" strokecolor="#800040">
                <v:path arrowok="t"/>
              </v:shape>
            </v:group>
            <v:group style="position:absolute;left:1778;top:10829;width:2;height:86" coordorigin="1778,10829" coordsize="2,86">
              <v:shape style="position:absolute;left:1778;top:10829;width:2;height:86" coordorigin="1778,10829" coordsize="0,86" path="m1778,10829l1778,10915e" filled="f" stroked="t" strokeweight=".36pt" strokecolor="#FF0000">
                <v:path arrowok="t"/>
              </v:shape>
            </v:group>
            <v:group style="position:absolute;left:1778;top:10656;width:2;height:86" coordorigin="1778,10656" coordsize="2,86">
              <v:shape style="position:absolute;left:1778;top:10656;width:2;height:86" coordorigin="1778,10656" coordsize="0,86" path="m1778,10742l1778,10656e" filled="f" stroked="t" strokeweight=".36pt" strokecolor="#FF0000">
                <v:path arrowok="t"/>
              </v:shape>
            </v:group>
            <v:group style="position:absolute;left:1728;top:10800;width:94;height:2" coordorigin="1728,10800" coordsize="94,2">
              <v:shape style="position:absolute;left:1728;top:10800;width:94;height:2" coordorigin="1728,10800" coordsize="94,0" path="m1728,10800l1822,10800,1822,10800e" filled="f" stroked="t" strokeweight=".36pt" strokecolor="#0000FF">
                <v:path arrowok="t"/>
              </v:shape>
            </v:group>
            <v:group style="position:absolute;left:1728;top:10771;width:94;height:2" coordorigin="1728,10771" coordsize="94,2">
              <v:shape style="position:absolute;left:1728;top:10771;width:94;height:2" coordorigin="1728,10771" coordsize="94,0" path="m1728,10771l1822,10771,1822,10771e" filled="f" stroked="t" strokeweight=".36pt" strokecolor="#0000FF">
                <v:path arrowok="t"/>
              </v:shape>
            </v:group>
            <v:group style="position:absolute;left:1775;top:10757;width:7;height:2" coordorigin="1775,10757" coordsize="7,2">
              <v:shape style="position:absolute;left:1775;top:10757;width:7;height:2" coordorigin="1775,10757" coordsize="7,0" path="m1775,10757l1782,10757e" filled="f" stroked="t" strokeweight="1.44pt" strokecolor="#0000FF">
                <v:path arrowok="t"/>
              </v:shape>
            </v:group>
            <v:group style="position:absolute;left:1775;top:10814;width:7;height:2" coordorigin="1775,10814" coordsize="7,2">
              <v:shape style="position:absolute;left:1775;top:10814;width:7;height:2" coordorigin="1775,10814" coordsize="7,0" path="m1775,10814l1782,10814e" filled="f" stroked="t" strokeweight="1.44pt" strokecolor="#0000FF">
                <v:path arrowok="t"/>
              </v:shape>
            </v:group>
            <v:group style="position:absolute;left:9072;top:3650;width:2;height:166" coordorigin="9072,3650" coordsize="2,166">
              <v:shape style="position:absolute;left:9072;top:3650;width:2;height:166" coordorigin="9072,3650" coordsize="0,166" path="m9072,3650l9072,3816,9072,3816e" filled="f" stroked="t" strokeweight=".36pt" strokecolor="#800040">
                <v:path arrowok="t"/>
              </v:shape>
            </v:group>
            <v:group style="position:absolute;left:6437;top:4745;width:346;height:2" coordorigin="6437,4745" coordsize="346,2">
              <v:shape style="position:absolute;left:6437;top:4745;width:346;height:2" coordorigin="6437,4745" coordsize="346,0" path="m6782,4745l6437,4745,6437,4745e" filled="f" stroked="t" strokeweight=".36pt" strokecolor="#800040">
                <v:path arrowok="t"/>
              </v:shape>
            </v:group>
            <v:group style="position:absolute;left:1865;top:10490;width:86;height:2" coordorigin="1865,10490" coordsize="86,2">
              <v:shape style="position:absolute;left:1865;top:10490;width:86;height:2" coordorigin="1865,10490" coordsize="86,0" path="m1951,10490l1865,10490e" filled="f" stroked="t" strokeweight=".36pt" strokecolor="#FF0000">
                <v:path arrowok="t"/>
              </v:shape>
            </v:group>
            <v:group style="position:absolute;left:2218;top:10490;width:86;height:2" coordorigin="2218,10490" coordsize="86,2">
              <v:shape style="position:absolute;left:2218;top:10490;width:86;height:2" coordorigin="2218,10490" coordsize="86,0" path="m2218,10490l2304,10490e" filled="f" stroked="t" strokeweight=".36pt" strokecolor="#FF0000">
                <v:path arrowok="t"/>
              </v:shape>
            </v:group>
            <v:group style="position:absolute;left:1951;top:10462;width:29;height:29" coordorigin="1951,10462" coordsize="29,29">
              <v:shape style="position:absolute;left:1951;top:10462;width:29;height:29" coordorigin="1951,10462" coordsize="29,29" path="m1951,10490l1980,10462,1980,10462e" filled="f" stroked="t" strokeweight=".36pt" strokecolor="#0000FF">
                <v:path arrowok="t"/>
              </v:shape>
            </v:group>
            <v:group style="position:absolute;left:1980;top:10462;width:50;height:58" coordorigin="1980,10462" coordsize="50,58">
              <v:shape style="position:absolute;left:1980;top:10462;width:50;height:58" coordorigin="1980,10462" coordsize="50,58" path="m1980,10462l2030,10519,2030,10519e" filled="f" stroked="t" strokeweight=".36pt" strokecolor="#0000FF">
                <v:path arrowok="t"/>
              </v:shape>
            </v:group>
            <v:group style="position:absolute;left:2030;top:10462;width:50;height:58" coordorigin="2030,10462" coordsize="50,58">
              <v:shape style="position:absolute;left:2030;top:10462;width:50;height:58" coordorigin="2030,10462" coordsize="50,58" path="m2030,10519l2081,10462,2081,10462e" filled="f" stroked="t" strokeweight=".36pt" strokecolor="#0000FF">
                <v:path arrowok="t"/>
              </v:shape>
            </v:group>
            <v:group style="position:absolute;left:2081;top:10462;width:58;height:58" coordorigin="2081,10462" coordsize="58,58">
              <v:shape style="position:absolute;left:2081;top:10462;width:58;height:58" coordorigin="2081,10462" coordsize="58,58" path="m2081,10462l2138,10519,2138,10519e" filled="f" stroked="t" strokeweight=".36pt" strokecolor="#0000FF">
                <v:path arrowok="t"/>
              </v:shape>
            </v:group>
            <v:group style="position:absolute;left:2138;top:10462;width:50;height:58" coordorigin="2138,10462" coordsize="50,58">
              <v:shape style="position:absolute;left:2138;top:10462;width:50;height:58" coordorigin="2138,10462" coordsize="50,58" path="m2138,10519l2189,10462,2189,10462e" filled="f" stroked="t" strokeweight=".36pt" strokecolor="#0000FF">
                <v:path arrowok="t"/>
              </v:shape>
            </v:group>
            <v:group style="position:absolute;left:2189;top:10462;width:29;height:29" coordorigin="2189,10462" coordsize="29,29">
              <v:shape style="position:absolute;left:2189;top:10462;width:29;height:29" coordorigin="2189,10462" coordsize="29,29" path="m2189,10462l2218,10490,2218,10490e" filled="f" stroked="t" strokeweight=".36pt" strokecolor="#0000FF">
                <v:path arrowok="t"/>
              </v:shape>
            </v:group>
            <v:group style="position:absolute;left:9058;top:3802;width:22;height:29" coordorigin="9058,3802" coordsize="22,29">
              <v:shape style="position:absolute;left:9058;top:3802;width:22;height:29" coordorigin="9058,3802" coordsize="22,29" path="m9065,3830l9058,3823,9058,3809,9065,3802,9079,3809,9079,3823,9065,3830xe" filled="t" fillcolor="#FF00FF" stroked="f">
                <v:path arrowok="t"/>
                <v:fill type="solid"/>
              </v:shape>
            </v:group>
            <v:group style="position:absolute;left:9058;top:3802;width:22;height:29" coordorigin="9058,3802" coordsize="22,29">
              <v:shape style="position:absolute;left:9058;top:3802;width:22;height:29" coordorigin="9058,3802" coordsize="22,29" path="m9058,3816l9058,3809,9065,3802,9079,3809,9079,3816,9079,3823,9065,3830,9058,3823,9058,3816e" filled="f" stroked="t" strokeweight=".36pt" strokecolor="#FF00FF">
                <v:path arrowok="t"/>
              </v:shape>
            </v:group>
            <v:group style="position:absolute;left:3953;top:3298;width:29;height:22" coordorigin="3953,3298" coordsize="29,22">
              <v:shape style="position:absolute;left:3953;top:3298;width:29;height:22" coordorigin="3953,3298" coordsize="29,22" path="m3974,3319l3960,3319,3953,3305,3960,3298,3974,3298,3982,3305,3974,3319xe" filled="t" fillcolor="#FF00FF" stroked="f">
                <v:path arrowok="t"/>
                <v:fill type="solid"/>
              </v:shape>
            </v:group>
            <v:group style="position:absolute;left:3953;top:3298;width:29;height:22" coordorigin="3953,3298" coordsize="29,22">
              <v:shape style="position:absolute;left:3953;top:3298;width:29;height:22" coordorigin="3953,3298" coordsize="29,22" path="m3953,3305l3960,3298,3967,3298,3974,3298,3982,3305,3974,3319,3967,3319,3960,3319,3953,3305e" filled="f" stroked="t" strokeweight=".36pt" strokecolor="#FF00FF">
                <v:path arrowok="t"/>
              </v:shape>
            </v:group>
            <v:group style="position:absolute;left:4586;top:4745;width:2;height:86" coordorigin="4586,4745" coordsize="2,86">
              <v:shape style="position:absolute;left:4586;top:4745;width:2;height:86" coordorigin="4586,4745" coordsize="0,86" path="m4586,4831l4586,4745,4586,4745e" filled="f" stroked="t" strokeweight=".36pt" strokecolor="#800040">
                <v:path arrowok="t"/>
              </v:shape>
            </v:group>
            <v:group style="position:absolute;left:4327;top:4745;width:2;height:86" coordorigin="4327,4745" coordsize="2,86">
              <v:shape style="position:absolute;left:4327;top:4745;width:2;height:86" coordorigin="4327,4745" coordsize="0,86" path="m4327,4831l4327,4745,4327,4745e" filled="f" stroked="t" strokeweight=".36pt" strokecolor="#800040">
                <v:path arrowok="t"/>
              </v:shape>
            </v:group>
            <v:group style="position:absolute;left:2916;top:10325;width:2;height:252" coordorigin="2916,10325" coordsize="2,252">
              <v:shape style="position:absolute;left:2916;top:10325;width:2;height:252" coordorigin="2916,10325" coordsize="0,252" path="m2916,10577l2916,10325e" filled="f" stroked="t" strokeweight=".36pt" strokecolor="#800040">
                <v:path arrowok="t"/>
              </v:shape>
            </v:group>
            <v:group style="position:absolute;left:1757;top:10476;width:29;height:22" coordorigin="1757,10476" coordsize="29,22">
              <v:shape style="position:absolute;left:1757;top:10476;width:29;height:22" coordorigin="1757,10476" coordsize="29,22" path="m1778,10498l1764,10498,1757,10483,1764,10476,1778,10476,1786,10483,1778,10498xe" filled="t" fillcolor="#FF00FF" stroked="f">
                <v:path arrowok="t"/>
                <v:fill type="solid"/>
              </v:shape>
            </v:group>
            <v:group style="position:absolute;left:1757;top:10476;width:29;height:22" coordorigin="1757,10476" coordsize="29,22">
              <v:shape style="position:absolute;left:1757;top:10476;width:29;height:22" coordorigin="1757,10476" coordsize="29,22" path="m1757,10483l1764,10476,1771,10476,1778,10476,1786,10483,1778,10498,1771,10498,1764,10498,1757,10483e" filled="f" stroked="t" strokeweight=".36pt" strokecolor="#FF00FF">
                <v:path arrowok="t"/>
              </v:shape>
            </v:group>
            <v:group style="position:absolute;left:2830;top:11167;width:173;height:2" coordorigin="2830,11167" coordsize="173,2">
              <v:shape style="position:absolute;left:2830;top:11167;width:173;height:2" coordorigin="2830,11167" coordsize="173,0" path="m2830,11167l3002,11167,3002,11167e" filled="f" stroked="t" strokeweight=".36pt" strokecolor="#FF0000">
                <v:path arrowok="t"/>
              </v:shape>
            </v:group>
            <v:group style="position:absolute;left:2858;top:11189;width:122;height:2" coordorigin="2858,11189" coordsize="122,2">
              <v:shape style="position:absolute;left:2858;top:11189;width:122;height:2" coordorigin="2858,11189" coordsize="122,0" path="m2858,11189l2981,11189,2981,11189e" filled="f" stroked="t" strokeweight=".36pt" strokecolor="#FF0000">
                <v:path arrowok="t"/>
              </v:shape>
            </v:group>
            <v:group style="position:absolute;left:2880;top:11218;width:72;height:2" coordorigin="2880,11218" coordsize="72,2">
              <v:shape style="position:absolute;left:2880;top:11218;width:72;height:2" coordorigin="2880,11218" coordsize="72,0" path="m2952,11218l2880,11218,2880,11218e" filled="f" stroked="t" strokeweight=".36pt" strokecolor="#FF0000">
                <v:path arrowok="t"/>
              </v:shape>
            </v:group>
            <v:group style="position:absolute;left:2909;top:11239;width:14;height:2" coordorigin="2909,11239" coordsize="14,2">
              <v:shape style="position:absolute;left:2909;top:11239;width:14;height:2" coordorigin="2909,11239" coordsize="14,0" path="m2909,11239l2923,11239,2923,11239e" filled="f" stroked="t" strokeweight=".36pt" strokecolor="#FF0000">
                <v:path arrowok="t"/>
              </v:shape>
            </v:group>
            <v:group style="position:absolute;left:6170;top:2808;width:2;height:1267" coordorigin="6170,2808" coordsize="2,1267">
              <v:shape style="position:absolute;left:6170;top:2808;width:2;height:1267" coordorigin="6170,2808" coordsize="0,1267" path="m6170,2808l6170,4075,6170,4075e" filled="f" stroked="t" strokeweight=".36pt" strokecolor="#800040">
                <v:path arrowok="t"/>
              </v:shape>
            </v:group>
            <v:group style="position:absolute;left:4745;top:9547;width:29;height:22" coordorigin="4745,9547" coordsize="29,22">
              <v:shape style="position:absolute;left:4745;top:9547;width:29;height:22" coordorigin="4745,9547" coordsize="29,22" path="m4766,9569l4752,9569,4745,9554,4752,9547,4766,9547,4774,9554,4766,9569xe" filled="t" fillcolor="#FF00FF" stroked="f">
                <v:path arrowok="t"/>
                <v:fill type="solid"/>
              </v:shape>
            </v:group>
            <v:group style="position:absolute;left:4745;top:9547;width:29;height:22" coordorigin="4745,9547" coordsize="29,22">
              <v:shape style="position:absolute;left:4745;top:9547;width:29;height:22" coordorigin="4745,9547" coordsize="29,22" path="m4745,9554l4752,9547,4759,9547,4766,9547,4774,9554,4766,9569,4759,9569,4752,9569,4745,9554e" filled="f" stroked="t" strokeweight=".36pt" strokecolor="#FF00FF">
                <v:path arrowok="t"/>
              </v:shape>
            </v:group>
            <v:group style="position:absolute;left:7034;top:9547;width:22;height:22" coordorigin="7034,9547" coordsize="22,22">
              <v:shape style="position:absolute;left:7034;top:9547;width:22;height:22" coordorigin="7034,9547" coordsize="22,22" path="m7042,9569l7034,9554,7042,9547,7056,9554,7042,9569xe" filled="t" fillcolor="#FF00FF" stroked="f">
                <v:path arrowok="t"/>
                <v:fill type="solid"/>
              </v:shape>
            </v:group>
            <v:group style="position:absolute;left:7034;top:9547;width:22;height:22" coordorigin="7034,9547" coordsize="22,22">
              <v:shape style="position:absolute;left:7034;top:9547;width:22;height:22" coordorigin="7034,9547" coordsize="22,22" path="m7034,9554l7042,9547,7056,9554,7042,9569,7034,9554e" filled="f" stroked="t" strokeweight=".36pt" strokecolor="#FF00FF">
                <v:path arrowok="t"/>
              </v:shape>
            </v:group>
            <v:group style="position:absolute;left:3974;top:10152;width:86;height:2" coordorigin="3974,10152" coordsize="86,2">
              <v:shape style="position:absolute;left:3974;top:10152;width:86;height:2" coordorigin="3974,10152" coordsize="86,0" path="m4061,10152l3974,10152e" filled="f" stroked="t" strokeweight=".36pt" strokecolor="#FF0000">
                <v:path arrowok="t"/>
              </v:shape>
            </v:group>
            <v:group style="position:absolute;left:4327;top:10152;width:86;height:2" coordorigin="4327,10152" coordsize="86,2">
              <v:shape style="position:absolute;left:4327;top:10152;width:86;height:2" coordorigin="4327,10152" coordsize="86,0" path="m4327,10152l4414,10152e" filled="f" stroked="t" strokeweight=".36pt" strokecolor="#FF0000">
                <v:path arrowok="t"/>
              </v:shape>
            </v:group>
            <v:group style="position:absolute;left:4061;top:10130;width:29;height:22" coordorigin="4061,10130" coordsize="29,22">
              <v:shape style="position:absolute;left:4061;top:10130;width:29;height:22" coordorigin="4061,10130" coordsize="29,22" path="m4061,10152l4090,10130,4090,10130e" filled="f" stroked="t" strokeweight=".36pt" strokecolor="#0000FF">
                <v:path arrowok="t"/>
              </v:shape>
            </v:group>
            <v:group style="position:absolute;left:4090;top:10130;width:50;height:50" coordorigin="4090,10130" coordsize="50,50">
              <v:shape style="position:absolute;left:4090;top:10130;width:50;height:50" coordorigin="4090,10130" coordsize="50,50" path="m4090,10130l4140,10181,4140,10181e" filled="f" stroked="t" strokeweight=".36pt" strokecolor="#0000FF">
                <v:path arrowok="t"/>
              </v:shape>
            </v:group>
            <v:group style="position:absolute;left:4140;top:10130;width:50;height:50" coordorigin="4140,10130" coordsize="50,50">
              <v:shape style="position:absolute;left:4140;top:10130;width:50;height:50" coordorigin="4140,10130" coordsize="50,50" path="m4140,10181l4190,10130,4190,10130e" filled="f" stroked="t" strokeweight=".36pt" strokecolor="#0000FF">
                <v:path arrowok="t"/>
              </v:shape>
            </v:group>
            <v:group style="position:absolute;left:4190;top:10130;width:58;height:50" coordorigin="4190,10130" coordsize="58,50">
              <v:shape style="position:absolute;left:4190;top:10130;width:58;height:50" coordorigin="4190,10130" coordsize="58,50" path="m4190,10130l4248,10181,4248,10181e" filled="f" stroked="t" strokeweight=".36pt" strokecolor="#0000FF">
                <v:path arrowok="t"/>
              </v:shape>
            </v:group>
            <v:group style="position:absolute;left:4248;top:10130;width:50;height:50" coordorigin="4248,10130" coordsize="50,50">
              <v:shape style="position:absolute;left:4248;top:10130;width:50;height:50" coordorigin="4248,10130" coordsize="50,50" path="m4248,10181l4298,10130,4298,10130e" filled="f" stroked="t" strokeweight=".36pt" strokecolor="#0000FF">
                <v:path arrowok="t"/>
              </v:shape>
            </v:group>
            <v:group style="position:absolute;left:4298;top:10130;width:29;height:22" coordorigin="4298,10130" coordsize="29,22">
              <v:shape style="position:absolute;left:4298;top:10130;width:29;height:22" coordorigin="4298,10130" coordsize="29,22" path="m4298,10130l4327,10152,4327,10152e" filled="f" stroked="t" strokeweight=".36pt" strokecolor="#0000FF">
                <v:path arrowok="t"/>
              </v:shape>
            </v:group>
            <v:group style="position:absolute;left:2477;top:7870;width:2;height:86" coordorigin="2477,7870" coordsize="2,86">
              <v:shape style="position:absolute;left:2477;top:7870;width:2;height:86" coordorigin="2477,7870" coordsize="0,86" path="m2477,7870l2477,7956e" filled="f" stroked="t" strokeweight=".36pt" strokecolor="#FF0000">
                <v:path arrowok="t"/>
              </v:shape>
            </v:group>
            <v:group style="position:absolute;left:2477;top:7704;width:2;height:86" coordorigin="2477,7704" coordsize="2,86">
              <v:shape style="position:absolute;left:2477;top:7704;width:2;height:86" coordorigin="2477,7704" coordsize="0,86" path="m2477,7790l2477,7704e" filled="f" stroked="t" strokeweight=".36pt" strokecolor="#FF0000">
                <v:path arrowok="t"/>
              </v:shape>
            </v:group>
            <v:group style="position:absolute;left:2434;top:7848;width:86;height:2" coordorigin="2434,7848" coordsize="86,2">
              <v:shape style="position:absolute;left:2434;top:7848;width:86;height:2" coordorigin="2434,7848" coordsize="86,0" path="m2434,7848l2520,7848,2520,7848e" filled="f" stroked="t" strokeweight=".36pt" strokecolor="#0000FF">
                <v:path arrowok="t"/>
              </v:shape>
            </v:group>
            <v:group style="position:absolute;left:2434;top:7812;width:86;height:2" coordorigin="2434,7812" coordsize="86,2">
              <v:shape style="position:absolute;left:2434;top:7812;width:86;height:2" coordorigin="2434,7812" coordsize="86,0" path="m2434,7812l2520,7812,2520,7812e" filled="f" stroked="t" strokeweight=".36pt" strokecolor="#0000FF">
                <v:path arrowok="t"/>
              </v:shape>
            </v:group>
            <v:group style="position:absolute;left:2473;top:7801;width:7;height:2" coordorigin="2473,7801" coordsize="7,2">
              <v:shape style="position:absolute;left:2473;top:7801;width:7;height:2" coordorigin="2473,7801" coordsize="7,0" path="m2473,7801l2480,7801e" filled="f" stroked="t" strokeweight="1.08pt" strokecolor="#0000FF">
                <v:path arrowok="t"/>
              </v:shape>
            </v:group>
            <v:group style="position:absolute;left:2473;top:7859;width:7;height:2" coordorigin="2473,7859" coordsize="7,2">
              <v:shape style="position:absolute;left:2473;top:7859;width:7;height:2" coordorigin="2473,7859" coordsize="7,0" path="m2473,7859l2480,7859e" filled="f" stroked="t" strokeweight="1.08pt" strokecolor="#0000FF">
                <v:path arrowok="t"/>
              </v:shape>
            </v:group>
            <v:group style="position:absolute;left:7049;top:6862;width:2;height:79" coordorigin="7049,6862" coordsize="2,79">
              <v:shape style="position:absolute;left:7049;top:6862;width:2;height:79" coordorigin="7049,6862" coordsize="0,79" path="m7049,6862l7049,6941e" filled="f" stroked="t" strokeweight=".36pt" strokecolor="#FF0000">
                <v:path arrowok="t"/>
              </v:shape>
            </v:group>
            <v:group style="position:absolute;left:7049;top:6523;width:2;height:79" coordorigin="7049,6523" coordsize="2,79">
              <v:shape style="position:absolute;left:7049;top:6523;width:2;height:79" coordorigin="7049,6523" coordsize="0,79" path="m7049,6602l7049,6523e" filled="f" stroked="t" strokeweight=".36pt" strokecolor="#FF0000">
                <v:path arrowok="t"/>
              </v:shape>
            </v:group>
            <v:group style="position:absolute;left:7020;top:6833;width:29;height:29" coordorigin="7020,6833" coordsize="29,29">
              <v:shape style="position:absolute;left:7020;top:6833;width:29;height:29" coordorigin="7020,6833" coordsize="29,29" path="m7049,6862l7020,6833,7020,6833e" filled="f" stroked="t" strokeweight=".36pt" strokecolor="#0000FF">
                <v:path arrowok="t"/>
              </v:shape>
            </v:group>
            <v:group style="position:absolute;left:7020;top:6782;width:58;height:50" coordorigin="7020,6782" coordsize="58,50">
              <v:shape style="position:absolute;left:7020;top:6782;width:58;height:50" coordorigin="7020,6782" coordsize="58,50" path="m7020,6833l7078,6782,7078,6782e" filled="f" stroked="t" strokeweight=".36pt" strokecolor="#0000FF">
                <v:path arrowok="t"/>
              </v:shape>
            </v:group>
            <v:group style="position:absolute;left:7020;top:6732;width:58;height:50" coordorigin="7020,6732" coordsize="58,50">
              <v:shape style="position:absolute;left:7020;top:6732;width:58;height:50" coordorigin="7020,6732" coordsize="58,50" path="m7078,6782l7020,6732,7020,6732e" filled="f" stroked="t" strokeweight=".36pt" strokecolor="#0000FF">
                <v:path arrowok="t"/>
              </v:shape>
            </v:group>
            <v:group style="position:absolute;left:7020;top:6682;width:58;height:50" coordorigin="7020,6682" coordsize="58,50">
              <v:shape style="position:absolute;left:7020;top:6682;width:58;height:50" coordorigin="7020,6682" coordsize="58,50" path="m7020,6732l7078,6682,7078,6682e" filled="f" stroked="t" strokeweight=".36pt" strokecolor="#0000FF">
                <v:path arrowok="t"/>
              </v:shape>
            </v:group>
            <v:group style="position:absolute;left:7020;top:6631;width:58;height:50" coordorigin="7020,6631" coordsize="58,50">
              <v:shape style="position:absolute;left:7020;top:6631;width:58;height:50" coordorigin="7020,6631" coordsize="58,50" path="m7078,6682l7020,6631,7020,6631e" filled="f" stroked="t" strokeweight=".36pt" strokecolor="#0000FF">
                <v:path arrowok="t"/>
              </v:shape>
            </v:group>
            <v:group style="position:absolute;left:7020;top:6602;width:29;height:29" coordorigin="7020,6602" coordsize="29,29">
              <v:shape style="position:absolute;left:7020;top:6602;width:29;height:29" coordorigin="7020,6602" coordsize="29,29" path="m7020,6631l7049,6602,7049,6602e" filled="f" stroked="t" strokeweight=".36pt" strokecolor="#0000FF">
                <v:path arrowok="t"/>
              </v:shape>
            </v:group>
            <v:group style="position:absolute;left:4853;top:7114;width:526;height:2" coordorigin="4853,7114" coordsize="526,2">
              <v:shape style="position:absolute;left:4853;top:7114;width:526;height:2" coordorigin="4853,7114" coordsize="526,0" path="m5378,7114l4853,7114,4853,7114e" filled="f" stroked="t" strokeweight=".36pt" strokecolor="#800040">
                <v:path arrowok="t"/>
              </v:shape>
            </v:group>
            <v:group style="position:absolute;left:2477;top:7279;width:2;height:425" coordorigin="2477,7279" coordsize="2,425">
              <v:shape style="position:absolute;left:2477;top:7279;width:2;height:425" coordorigin="2477,7279" coordsize="0,425" path="m2477,7704l2477,7279,2477,7279e" filled="f" stroked="t" strokeweight=".36pt" strokecolor="#800040">
                <v:path arrowok="t"/>
              </v:shape>
            </v:group>
            <v:group style="position:absolute;left:2462;top:7265;width:22;height:22" coordorigin="2462,7265" coordsize="22,22">
              <v:shape style="position:absolute;left:2462;top:7265;width:22;height:22" coordorigin="2462,7265" coordsize="22,22" path="m2470,7286l2462,7272,2470,7265,2484,7272,2470,7286xe" filled="t" fillcolor="#FF00FF" stroked="f">
                <v:path arrowok="t"/>
                <v:fill type="solid"/>
              </v:shape>
            </v:group>
            <v:group style="position:absolute;left:2462;top:7265;width:22;height:22" coordorigin="2462,7265" coordsize="22,22">
              <v:shape style="position:absolute;left:2462;top:7265;width:22;height:22" coordorigin="2462,7265" coordsize="22,22" path="m2462,7272l2470,7265,2484,7272,2470,7286,2462,7272e" filled="f" stroked="t" strokeweight=".36pt" strokecolor="#FF00FF">
                <v:path arrowok="t"/>
              </v:shape>
            </v:group>
            <v:group style="position:absolute;left:4853;top:7790;width:526;height:2" coordorigin="4853,7790" coordsize="526,2">
              <v:shape style="position:absolute;left:4853;top:7790;width:526;height:2" coordorigin="4853,7790" coordsize="526,0" path="m5378,7790l4853,7790,4853,7790e" filled="f" stroked="t" strokeweight=".36pt" strokecolor="#800040">
                <v:path arrowok="t"/>
              </v:shape>
            </v:group>
            <v:group style="position:absolute;left:9403;top:9461;width:29;height:22" coordorigin="9403,9461" coordsize="29,22">
              <v:shape style="position:absolute;left:9403;top:9461;width:29;height:22" coordorigin="9403,9461" coordsize="29,22" path="m9425,9482l9410,9482,9403,9468,9410,9461,9425,9461,9432,9468,9425,9482xe" filled="t" fillcolor="#FF00FF" stroked="f">
                <v:path arrowok="t"/>
                <v:fill type="solid"/>
              </v:shape>
            </v:group>
            <v:group style="position:absolute;left:9403;top:9461;width:29;height:22" coordorigin="9403,9461" coordsize="29,22">
              <v:shape style="position:absolute;left:9403;top:9461;width:29;height:22" coordorigin="9403,9461" coordsize="29,22" path="m9403,9468l9410,9461,9418,9461,9425,9461,9432,9468,9425,9482,9418,9482,9410,9482,9403,9468e" filled="f" stroked="t" strokeweight=".36pt" strokecolor="#FF00FF">
                <v:path arrowok="t"/>
              </v:shape>
            </v:group>
            <v:group style="position:absolute;left:7049;top:7452;width:2;height:79" coordorigin="7049,7452" coordsize="2,79">
              <v:shape style="position:absolute;left:7049;top:7452;width:2;height:79" coordorigin="7049,7452" coordsize="0,79" path="m7049,7452l7049,7531e" filled="f" stroked="t" strokeweight=".36pt" strokecolor="#FF0000">
                <v:path arrowok="t"/>
              </v:shape>
            </v:group>
            <v:group style="position:absolute;left:7049;top:7114;width:2;height:86" coordorigin="7049,7114" coordsize="2,86">
              <v:shape style="position:absolute;left:7049;top:7114;width:2;height:86" coordorigin="7049,7114" coordsize="0,86" path="m7049,7200l7049,7114e" filled="f" stroked="t" strokeweight=".36pt" strokecolor="#FF0000">
                <v:path arrowok="t"/>
              </v:shape>
            </v:group>
            <v:group style="position:absolute;left:7020;top:7423;width:29;height:29" coordorigin="7020,7423" coordsize="29,29">
              <v:shape style="position:absolute;left:7020;top:7423;width:29;height:29" coordorigin="7020,7423" coordsize="29,29" path="m7049,7452l7020,7423,7020,7423e" filled="f" stroked="t" strokeweight=".36pt" strokecolor="#0000FF">
                <v:path arrowok="t"/>
              </v:shape>
            </v:group>
            <v:group style="position:absolute;left:7020;top:7373;width:58;height:50" coordorigin="7020,7373" coordsize="58,50">
              <v:shape style="position:absolute;left:7020;top:7373;width:58;height:50" coordorigin="7020,7373" coordsize="58,50" path="m7020,7423l7078,7373,7078,7373e" filled="f" stroked="t" strokeweight=".36pt" strokecolor="#0000FF">
                <v:path arrowok="t"/>
              </v:shape>
            </v:group>
            <v:group style="position:absolute;left:7020;top:7322;width:58;height:50" coordorigin="7020,7322" coordsize="58,50">
              <v:shape style="position:absolute;left:7020;top:7322;width:58;height:50" coordorigin="7020,7322" coordsize="58,50" path="m7078,7373l7020,7322,7020,7322e" filled="f" stroked="t" strokeweight=".36pt" strokecolor="#0000FF">
                <v:path arrowok="t"/>
              </v:shape>
            </v:group>
            <v:group style="position:absolute;left:7020;top:7272;width:58;height:50" coordorigin="7020,7272" coordsize="58,50">
              <v:shape style="position:absolute;left:7020;top:7272;width:58;height:50" coordorigin="7020,7272" coordsize="58,50" path="m7020,7322l7078,7272,7078,7272e" filled="f" stroked="t" strokeweight=".36pt" strokecolor="#0000FF">
                <v:path arrowok="t"/>
              </v:shape>
            </v:group>
            <v:group style="position:absolute;left:7020;top:7222;width:58;height:50" coordorigin="7020,7222" coordsize="58,50">
              <v:shape style="position:absolute;left:7020;top:7222;width:58;height:50" coordorigin="7020,7222" coordsize="58,50" path="m7078,7272l7020,7222,7020,7222e" filled="f" stroked="t" strokeweight=".36pt" strokecolor="#0000FF">
                <v:path arrowok="t"/>
              </v:shape>
            </v:group>
            <v:group style="position:absolute;left:7020;top:7200;width:29;height:22" coordorigin="7020,7200" coordsize="29,22">
              <v:shape style="position:absolute;left:7020;top:7200;width:29;height:22" coordorigin="7020,7200" coordsize="29,22" path="m7020,7222l7049,7200,7049,7200e" filled="f" stroked="t" strokeweight=".36pt" strokecolor="#0000FF">
                <v:path arrowok="t"/>
              </v:shape>
            </v:group>
            <v:group style="position:absolute;left:2124;top:8294;width:353;height:2" coordorigin="2124,8294" coordsize="353,2">
              <v:shape style="position:absolute;left:2124;top:8294;width:353;height:2" coordorigin="2124,8294" coordsize="353,0" path="m2477,8294l2124,8294,2124,8294e" filled="f" stroked="t" strokeweight=".36pt" strokecolor="#800040">
                <v:path arrowok="t"/>
              </v:shape>
            </v:group>
            <v:group style="position:absolute;left:2110;top:8280;width:29;height:22" coordorigin="2110,8280" coordsize="29,22">
              <v:shape style="position:absolute;left:2110;top:8280;width:29;height:22" coordorigin="2110,8280" coordsize="29,22" path="m2131,8302l2117,8302,2110,8287,2117,8280,2131,8280,2138,8287,2131,8302xe" filled="t" fillcolor="#FF00FF" stroked="f">
                <v:path arrowok="t"/>
                <v:fill type="solid"/>
              </v:shape>
            </v:group>
            <v:group style="position:absolute;left:2110;top:8280;width:29;height:22" coordorigin="2110,8280" coordsize="29,22">
              <v:shape style="position:absolute;left:2110;top:8280;width:29;height:22" coordorigin="2110,8280" coordsize="29,22" path="m2110,8287l2117,8280,2124,8280,2131,8280,2138,8287,2131,8302,2124,8302,2117,8302,2110,8287e" filled="f" stroked="t" strokeweight=".36pt" strokecolor="#FF00FF">
                <v:path arrowok="t"/>
              </v:shape>
            </v:group>
            <v:group style="position:absolute;left:2477;top:7956;width:2;height:338" coordorigin="2477,7956" coordsize="2,338">
              <v:shape style="position:absolute;left:2477;top:7956;width:2;height:338" coordorigin="2477,7956" coordsize="0,338" path="m2477,8294l2477,7956,2477,7956e" filled="f" stroked="t" strokeweight=".36pt" strokecolor="#800040">
                <v:path arrowok="t"/>
              </v:shape>
            </v:group>
            <v:group style="position:absolute;left:11779;top:9461;width:29;height:22" coordorigin="11779,9461" coordsize="29,22">
              <v:shape style="position:absolute;left:11779;top:9461;width:29;height:22" coordorigin="11779,9461" coordsize="29,22" path="m11801,9482l11786,9482,11779,9468,11786,9461,11801,9461,11808,9468,11801,9482xe" filled="t" fillcolor="#FF00FF" stroked="f">
                <v:path arrowok="t"/>
                <v:fill type="solid"/>
              </v:shape>
            </v:group>
            <v:group style="position:absolute;left:11779;top:9461;width:29;height:22" coordorigin="11779,9461" coordsize="29,22">
              <v:shape style="position:absolute;left:11779;top:9461;width:29;height:22" coordorigin="11779,9461" coordsize="29,22" path="m11779,9468l11786,9461,11794,9461,11801,9461,11808,9468,11801,9482,11794,9482,11786,9482,11779,9468e" filled="f" stroked="t" strokeweight=".36pt" strokecolor="#FF00FF">
                <v:path arrowok="t"/>
              </v:shape>
            </v:group>
            <v:group style="position:absolute;left:13975;top:9461;width:29;height:22" coordorigin="13975,9461" coordsize="29,22">
              <v:shape style="position:absolute;left:13975;top:9461;width:29;height:22" coordorigin="13975,9461" coordsize="29,22" path="m13997,9482l13982,9482,13975,9468,13982,9461,13997,9461,14004,9468,13997,9482xe" filled="t" fillcolor="#FF00FF" stroked="f">
                <v:path arrowok="t"/>
                <v:fill type="solid"/>
              </v:shape>
            </v:group>
            <v:group style="position:absolute;left:13975;top:9461;width:29;height:22" coordorigin="13975,9461" coordsize="29,22">
              <v:shape style="position:absolute;left:13975;top:9461;width:29;height:22" coordorigin="13975,9461" coordsize="29,22" path="m13975,9468l13982,9461,13990,9461,13997,9461,14004,9468,13997,9482,13990,9482,13982,9482,13975,9468e" filled="f" stroked="t" strokeweight=".36pt" strokecolor="#FF00FF">
                <v:path arrowok="t"/>
              </v:shape>
            </v:group>
            <v:group style="position:absolute;left:7049;top:7531;width:2;height:173" coordorigin="7049,7531" coordsize="2,173">
              <v:shape style="position:absolute;left:7049;top:7531;width:2;height:173" coordorigin="7049,7531" coordsize="0,173" path="m7049,7704l7049,7531e" filled="f" stroked="t" strokeweight=".36pt" strokecolor="#800040">
                <v:path arrowok="t"/>
              </v:shape>
            </v:group>
            <v:group style="position:absolute;left:3269;top:7704;width:180;height:2" coordorigin="3269,7704" coordsize="180,2">
              <v:shape style="position:absolute;left:3269;top:7704;width:180;height:2" coordorigin="3269,7704" coordsize="180,0" path="m3449,7704l3269,7704,3269,7704e" filled="f" stroked="t" strokeweight=".36pt" strokecolor="#800040">
                <v:path arrowok="t"/>
              </v:shape>
            </v:group>
            <v:group style="position:absolute;left:3269;top:7704;width:2;height:504" coordorigin="3269,7704" coordsize="2,504">
              <v:shape style="position:absolute;left:3269;top:7704;width:2;height:504" coordorigin="3269,7704" coordsize="0,504" path="m3269,8208l3269,7704,3269,7704e" filled="f" stroked="t" strokeweight=".36pt" strokecolor="#800040">
                <v:path arrowok="t"/>
              </v:shape>
            </v:group>
            <v:group style="position:absolute;left:11707;top:10404;width:1058;height:2" coordorigin="11707,10404" coordsize="1058,2">
              <v:shape style="position:absolute;left:11707;top:10404;width:1058;height:2" coordorigin="11707,10404" coordsize="1058,0" path="m11707,10404l12766,10404e" filled="f" stroked="t" strokeweight=".36pt" strokecolor="#800040">
                <v:path arrowok="t"/>
              </v:shape>
            </v:group>
            <v:group style="position:absolute;left:11095;top:10829;width:2;height:338" coordorigin="11095,10829" coordsize="2,338">
              <v:shape style="position:absolute;left:11095;top:10829;width:2;height:338" coordorigin="11095,10829" coordsize="0,338" path="m11095,11167l11095,10829,11095,10829e" filled="f" stroked="t" strokeweight=".36pt" strokecolor="#800040">
                <v:path arrowok="t"/>
              </v:shape>
            </v:group>
            <v:group style="position:absolute;left:11095;top:10404;width:2;height:173" coordorigin="11095,10404" coordsize="2,173">
              <v:shape style="position:absolute;left:11095;top:10404;width:2;height:173" coordorigin="11095,10404" coordsize="0,173" path="m11095,10577l11095,10404,11095,10404e" filled="f" stroked="t" strokeweight=".36pt" strokecolor="#800040">
                <v:path arrowok="t"/>
              </v:shape>
            </v:group>
            <v:group style="position:absolute;left:10742;top:10404;width:526;height:2" coordorigin="10742,10404" coordsize="526,2">
              <v:shape style="position:absolute;left:10742;top:10404;width:526;height:2" coordorigin="10742,10404" coordsize="526,0" path="m10742,10404l11268,10404e" filled="f" stroked="t" strokeweight=".36pt" strokecolor="#800040">
                <v:path arrowok="t"/>
              </v:shape>
            </v:group>
            <v:group style="position:absolute;left:11074;top:10390;width:29;height:22" coordorigin="11074,10390" coordsize="29,22">
              <v:shape style="position:absolute;left:11074;top:10390;width:29;height:22" coordorigin="11074,10390" coordsize="29,22" path="m11095,10411l11081,10411,11074,10397,11081,10390,11095,10390,11102,10397,11095,10411xe" filled="t" fillcolor="#FF00FF" stroked="f">
                <v:path arrowok="t"/>
                <v:fill type="solid"/>
              </v:shape>
            </v:group>
            <v:group style="position:absolute;left:11074;top:10390;width:29;height:22" coordorigin="11074,10390" coordsize="29,22">
              <v:shape style="position:absolute;left:11074;top:10390;width:29;height:22" coordorigin="11074,10390" coordsize="29,22" path="m11074,10397l11081,10390,11088,10390,11095,10390,11102,10397,11095,10411,11088,10411,11081,10411,11074,10397e" filled="f" stroked="t" strokeweight=".36pt" strokecolor="#FF00FF">
                <v:path arrowok="t"/>
              </v:shape>
            </v:group>
            <v:group style="position:absolute;left:11095;top:10742;width:2;height:86" coordorigin="11095,10742" coordsize="2,86">
              <v:shape style="position:absolute;left:11095;top:10742;width:2;height:86" coordorigin="11095,10742" coordsize="0,86" path="m11095,10742l11095,10829e" filled="f" stroked="t" strokeweight=".36pt" strokecolor="#FF0000">
                <v:path arrowok="t"/>
              </v:shape>
            </v:group>
            <v:group style="position:absolute;left:11095;top:10577;width:2;height:79" coordorigin="11095,10577" coordsize="2,79">
              <v:shape style="position:absolute;left:11095;top:10577;width:2;height:79" coordorigin="11095,10577" coordsize="0,79" path="m11095,10656l11095,10577e" filled="f" stroked="t" strokeweight=".36pt" strokecolor="#FF0000">
                <v:path arrowok="t"/>
              </v:shape>
            </v:group>
            <v:group style="position:absolute;left:11052;top:10721;width:86;height:2" coordorigin="11052,10721" coordsize="86,2">
              <v:shape style="position:absolute;left:11052;top:10721;width:86;height:2" coordorigin="11052,10721" coordsize="86,0" path="m11052,10721l11138,10721,11138,10721e" filled="f" stroked="t" strokeweight=".36pt" strokecolor="#0000FF">
                <v:path arrowok="t"/>
              </v:shape>
            </v:group>
            <v:group style="position:absolute;left:11052;top:10685;width:86;height:2" coordorigin="11052,10685" coordsize="86,2">
              <v:shape style="position:absolute;left:11052;top:10685;width:86;height:2" coordorigin="11052,10685" coordsize="86,0" path="m11052,10685l11138,10685,11138,10685e" filled="f" stroked="t" strokeweight=".36pt" strokecolor="#0000FF">
                <v:path arrowok="t"/>
              </v:shape>
            </v:group>
            <v:group style="position:absolute;left:11092;top:10670;width:7;height:2" coordorigin="11092,10670" coordsize="7,2">
              <v:shape style="position:absolute;left:11092;top:10670;width:7;height:2" coordorigin="11092,10670" coordsize="7,0" path="m11092,10670l11099,10670e" filled="f" stroked="t" strokeweight="1.44pt" strokecolor="#0000FF">
                <v:path arrowok="t"/>
              </v:shape>
            </v:group>
            <v:group style="position:absolute;left:11092;top:10732;width:7;height:2" coordorigin="11092,10732" coordsize="7,2">
              <v:shape style="position:absolute;left:11092;top:10732;width:7;height:2" coordorigin="11092,10732" coordsize="7,0" path="m11092,10732l11099,10732e" filled="f" stroked="t" strokeweight="1.08pt" strokecolor="#0000FF">
                <v:path arrowok="t"/>
              </v:shape>
            </v:group>
            <v:group style="position:absolute;left:11268;top:10404;width:86;height:2" coordorigin="11268,10404" coordsize="86,2">
              <v:shape style="position:absolute;left:11268;top:10404;width:86;height:2" coordorigin="11268,10404" coordsize="86,0" path="m11354,10404l11268,10404e" filled="f" stroked="t" strokeweight=".36pt" strokecolor="#FF0000">
                <v:path arrowok="t"/>
              </v:shape>
            </v:group>
            <v:group style="position:absolute;left:11621;top:10404;width:86;height:2" coordorigin="11621,10404" coordsize="86,2">
              <v:shape style="position:absolute;left:11621;top:10404;width:86;height:2" coordorigin="11621,10404" coordsize="86,0" path="m11621,10404l11707,10404e" filled="f" stroked="t" strokeweight=".36pt" strokecolor="#FF0000">
                <v:path arrowok="t"/>
              </v:shape>
            </v:group>
            <v:group style="position:absolute;left:11354;top:10382;width:29;height:22" coordorigin="11354,10382" coordsize="29,22">
              <v:shape style="position:absolute;left:11354;top:10382;width:29;height:22" coordorigin="11354,10382" coordsize="29,22" path="m11354,10404l11383,10382,11383,10382e" filled="f" stroked="t" strokeweight=".36pt" strokecolor="#0000FF">
                <v:path arrowok="t"/>
              </v:shape>
            </v:group>
            <v:group style="position:absolute;left:11383;top:10382;width:50;height:50" coordorigin="11383,10382" coordsize="50,50">
              <v:shape style="position:absolute;left:11383;top:10382;width:50;height:50" coordorigin="11383,10382" coordsize="50,50" path="m11383,10382l11434,10433,11434,10433e" filled="f" stroked="t" strokeweight=".36pt" strokecolor="#0000FF">
                <v:path arrowok="t"/>
              </v:shape>
            </v:group>
            <v:group style="position:absolute;left:11434;top:10382;width:58;height:50" coordorigin="11434,10382" coordsize="58,50">
              <v:shape style="position:absolute;left:11434;top:10382;width:58;height:50" coordorigin="11434,10382" coordsize="58,50" path="m11434,10433l11491,10382,11491,10382e" filled="f" stroked="t" strokeweight=".36pt" strokecolor="#0000FF">
                <v:path arrowok="t"/>
              </v:shape>
            </v:group>
            <v:group style="position:absolute;left:11491;top:10382;width:50;height:50" coordorigin="11491,10382" coordsize="50,50">
              <v:shape style="position:absolute;left:11491;top:10382;width:50;height:50" coordorigin="11491,10382" coordsize="50,50" path="m11491,10382l11542,10433,11542,10433e" filled="f" stroked="t" strokeweight=".36pt" strokecolor="#0000FF">
                <v:path arrowok="t"/>
              </v:shape>
            </v:group>
            <v:group style="position:absolute;left:11542;top:10382;width:50;height:50" coordorigin="11542,10382" coordsize="50,50">
              <v:shape style="position:absolute;left:11542;top:10382;width:50;height:50" coordorigin="11542,10382" coordsize="50,50" path="m11542,10433l11592,10382,11592,10382e" filled="f" stroked="t" strokeweight=".36pt" strokecolor="#0000FF">
                <v:path arrowok="t"/>
              </v:shape>
            </v:group>
            <v:group style="position:absolute;left:11592;top:10382;width:29;height:22" coordorigin="11592,10382" coordsize="29,22">
              <v:shape style="position:absolute;left:11592;top:10382;width:29;height:22" coordorigin="11592,10382" coordsize="29,22" path="m11592,10382l11621,10404,11621,10404e" filled="f" stroked="t" strokeweight=".36pt" strokecolor="#0000FF">
                <v:path arrowok="t"/>
              </v:shape>
            </v:group>
            <v:group style="position:absolute;left:7049;top:6098;width:2;height:425" coordorigin="7049,6098" coordsize="2,425">
              <v:shape style="position:absolute;left:7049;top:6098;width:2;height:425" coordorigin="7049,6098" coordsize="0,425" path="m7049,6523l7049,6098,7049,6098e" filled="f" stroked="t" strokeweight=".36pt" strokecolor="#800040">
                <v:path arrowok="t"/>
              </v:shape>
            </v:group>
            <v:group style="position:absolute;left:2390;top:8798;width:2;height:173" coordorigin="2390,8798" coordsize="2,173">
              <v:shape style="position:absolute;left:2390;top:8798;width:2;height:173" coordorigin="2390,8798" coordsize="0,173" path="m2390,8971l2390,8798e" filled="f" stroked="t" strokeweight=".36pt" strokecolor="#800040">
                <v:path arrowok="t"/>
              </v:shape>
            </v:group>
            <v:group style="position:absolute;left:7488;top:7452;width:2;height:166" coordorigin="7488,7452" coordsize="2,166">
              <v:shape style="position:absolute;left:7488;top:7452;width:2;height:166" coordorigin="7488,7452" coordsize="0,166" path="m7488,7618l7488,7452,7488,7452e" filled="f" stroked="t" strokeweight=".36pt" strokecolor="#800040">
                <v:path arrowok="t"/>
              </v:shape>
            </v:group>
            <v:group style="position:absolute;left:7488;top:7027;width:2;height:173" coordorigin="7488,7027" coordsize="2,173">
              <v:shape style="position:absolute;left:7488;top:7027;width:2;height:173" coordorigin="7488,7027" coordsize="0,173" path="m7488,7200l7488,7027,7488,7027e" filled="f" stroked="t" strokeweight=".36pt" strokecolor="#800040">
                <v:path arrowok="t"/>
              </v:shape>
            </v:group>
            <v:group style="position:absolute;left:12326;top:11167;width:173;height:2" coordorigin="12326,11167" coordsize="173,2">
              <v:shape style="position:absolute;left:12326;top:11167;width:173;height:2" coordorigin="12326,11167" coordsize="173,0" path="m12326,11167l12499,11167,12499,11167e" filled="f" stroked="t" strokeweight=".36pt" strokecolor="#FF0000">
                <v:path arrowok="t"/>
              </v:shape>
            </v:group>
            <v:group style="position:absolute;left:12348;top:11189;width:122;height:2" coordorigin="12348,11189" coordsize="122,2">
              <v:shape style="position:absolute;left:12348;top:11189;width:122;height:2" coordorigin="12348,11189" coordsize="122,0" path="m12348,11189l12470,11189,12470,11189e" filled="f" stroked="t" strokeweight=".36pt" strokecolor="#FF0000">
                <v:path arrowok="t"/>
              </v:shape>
            </v:group>
            <v:group style="position:absolute;left:12377;top:11218;width:72;height:2" coordorigin="12377,11218" coordsize="72,2">
              <v:shape style="position:absolute;left:12377;top:11218;width:72;height:2" coordorigin="12377,11218" coordsize="72,0" path="m12449,11218l12377,11218,12377,11218e" filled="f" stroked="t" strokeweight=".36pt" strokecolor="#FF0000">
                <v:path arrowok="t"/>
              </v:shape>
            </v:group>
            <v:group style="position:absolute;left:12406;top:11239;width:14;height:2" coordorigin="12406,11239" coordsize="14,2">
              <v:shape style="position:absolute;left:12406;top:11239;width:14;height:2" coordorigin="12406,11239" coordsize="14,0" path="m12406,11239l12420,11239,12420,11239e" filled="f" stroked="t" strokeweight=".36pt" strokecolor="#FF0000">
                <v:path arrowok="t"/>
              </v:shape>
            </v:group>
            <v:group style="position:absolute;left:4766;top:8798;width:2;height:173" coordorigin="4766,8798" coordsize="2,173">
              <v:shape style="position:absolute;left:4766;top:8798;width:2;height:173" coordorigin="4766,8798" coordsize="0,173" path="m4766,8971l4766,8798e" filled="f" stroked="t" strokeweight=".36pt" strokecolor="#800040">
                <v:path arrowok="t"/>
              </v:shape>
            </v:group>
            <v:group style="position:absolute;left:7488;top:7366;width:2;height:86" coordorigin="7488,7366" coordsize="2,86">
              <v:shape style="position:absolute;left:7488;top:7366;width:2;height:86" coordorigin="7488,7366" coordsize="0,86" path="m7488,7366l7488,7452e" filled="f" stroked="t" strokeweight=".36pt" strokecolor="#FF0000">
                <v:path arrowok="t"/>
              </v:shape>
            </v:group>
            <v:group style="position:absolute;left:7488;top:7200;width:2;height:79" coordorigin="7488,7200" coordsize="2,79">
              <v:shape style="position:absolute;left:7488;top:7200;width:2;height:79" coordorigin="7488,7200" coordsize="0,79" path="m7488,7279l7488,7200e" filled="f" stroked="t" strokeweight=".36pt" strokecolor="#FF0000">
                <v:path arrowok="t"/>
              </v:shape>
            </v:group>
            <v:group style="position:absolute;left:7445;top:7337;width:86;height:2" coordorigin="7445,7337" coordsize="86,2">
              <v:shape style="position:absolute;left:7445;top:7337;width:86;height:2" coordorigin="7445,7337" coordsize="86,0" path="m7445,7337l7531,7337,7531,7337e" filled="f" stroked="t" strokeweight=".36pt" strokecolor="#0000FF">
                <v:path arrowok="t"/>
              </v:shape>
            </v:group>
            <v:group style="position:absolute;left:7445;top:7308;width:86;height:2" coordorigin="7445,7308" coordsize="86,2">
              <v:shape style="position:absolute;left:7445;top:7308;width:86;height:2" coordorigin="7445,7308" coordsize="86,0" path="m7445,7308l7531,7308,7531,7308e" filled="f" stroked="t" strokeweight=".36pt" strokecolor="#0000FF">
                <v:path arrowok="t"/>
              </v:shape>
            </v:group>
            <v:group style="position:absolute;left:7484;top:7294;width:7;height:2" coordorigin="7484,7294" coordsize="7,2">
              <v:shape style="position:absolute;left:7484;top:7294;width:7;height:2" coordorigin="7484,7294" coordsize="7,0" path="m7484,7294l7492,7294e" filled="f" stroked="t" strokeweight="1.44pt" strokecolor="#0000FF">
                <v:path arrowok="t"/>
              </v:shape>
            </v:group>
            <v:group style="position:absolute;left:7484;top:7351;width:7;height:2" coordorigin="7484,7351" coordsize="7,2">
              <v:shape style="position:absolute;left:7484;top:7351;width:7;height:2" coordorigin="7484,7351" coordsize="7,0" path="m7484,7351l7492,7351e" filled="f" stroked="t" strokeweight="1.44pt" strokecolor="#0000FF">
                <v:path arrowok="t"/>
              </v:shape>
            </v:group>
            <v:group style="position:absolute;left:14522;top:11167;width:173;height:2" coordorigin="14522,11167" coordsize="173,2">
              <v:shape style="position:absolute;left:14522;top:11167;width:173;height:2" coordorigin="14522,11167" coordsize="173,0" path="m14522,11167l14695,11167,14695,11167e" filled="f" stroked="t" strokeweight=".36pt" strokecolor="#FF0000">
                <v:path arrowok="t"/>
              </v:shape>
            </v:group>
            <v:group style="position:absolute;left:14551;top:11189;width:122;height:2" coordorigin="14551,11189" coordsize="122,2">
              <v:shape style="position:absolute;left:14551;top:11189;width:122;height:2" coordorigin="14551,11189" coordsize="122,0" path="m14551,11189l14674,11189,14674,11189e" filled="f" stroked="t" strokeweight=".36pt" strokecolor="#FF0000">
                <v:path arrowok="t"/>
              </v:shape>
            </v:group>
            <v:group style="position:absolute;left:14573;top:11218;width:72;height:2" coordorigin="14573,11218" coordsize="72,2">
              <v:shape style="position:absolute;left:14573;top:11218;width:72;height:2" coordorigin="14573,11218" coordsize="72,0" path="m14645,11218l14573,11218,14573,11218e" filled="f" stroked="t" strokeweight=".36pt" strokecolor="#FF0000">
                <v:path arrowok="t"/>
              </v:shape>
            </v:group>
            <v:group style="position:absolute;left:14602;top:11239;width:14;height:2" coordorigin="14602,11239" coordsize="14,2">
              <v:shape style="position:absolute;left:14602;top:11239;width:14;height:2" coordorigin="14602,11239" coordsize="14,0" path="m14602,11239l14616,11239,14616,11239e" filled="f" stroked="t" strokeweight=".36pt" strokecolor="#FF0000">
                <v:path arrowok="t"/>
              </v:shape>
            </v:group>
            <v:group style="position:absolute;left:7049;top:7618;width:439;height:2" coordorigin="7049,7618" coordsize="439,2">
              <v:shape style="position:absolute;left:7049;top:7618;width:439;height:2" coordorigin="7049,7618" coordsize="439,0" path="m7488,7618l7049,7618,7049,7618e" filled="f" stroked="t" strokeweight=".36pt" strokecolor="#800040">
                <v:path arrowok="t"/>
              </v:shape>
            </v:group>
            <v:group style="position:absolute;left:7034;top:7603;width:22;height:22" coordorigin="7034,7603" coordsize="22,22">
              <v:shape style="position:absolute;left:7034;top:7603;width:22;height:22" coordorigin="7034,7603" coordsize="22,22" path="m7042,7625l7034,7610,7042,7603,7056,7610,7042,7625xe" filled="t" fillcolor="#FF00FF" stroked="f">
                <v:path arrowok="t"/>
                <v:fill type="solid"/>
              </v:shape>
            </v:group>
            <v:group style="position:absolute;left:7034;top:7603;width:22;height:22" coordorigin="7034,7603" coordsize="22,22">
              <v:shape style="position:absolute;left:7034;top:7603;width:22;height:22" coordorigin="7034,7603" coordsize="22,22" path="m7034,7610l7042,7603,7056,7610,7042,7625,7034,7610e" filled="f" stroked="t" strokeweight=".36pt" strokecolor="#FF00FF">
                <v:path arrowok="t"/>
              </v:shape>
            </v:group>
            <v:group style="position:absolute;left:3182;top:7366;width:266;height:2" coordorigin="3182,7366" coordsize="266,2">
              <v:shape style="position:absolute;left:3182;top:7366;width:266;height:2" coordorigin="3182,7366" coordsize="266,0" path="m3449,7366l3182,7366,3182,7366e" filled="f" stroked="t" strokeweight=".36pt" strokecolor="#800040">
                <v:path arrowok="t"/>
              </v:shape>
            </v:group>
            <v:group style="position:absolute;left:6437;top:10152;width:86;height:2" coordorigin="6437,10152" coordsize="86,2">
              <v:shape style="position:absolute;left:6437;top:10152;width:86;height:2" coordorigin="6437,10152" coordsize="86,0" path="m6523,10152l6437,10152e" filled="f" stroked="t" strokeweight=".36pt" strokecolor="#FF0000">
                <v:path arrowok="t"/>
              </v:shape>
            </v:group>
            <v:group style="position:absolute;left:6782;top:10152;width:94;height:2" coordorigin="6782,10152" coordsize="94,2">
              <v:shape style="position:absolute;left:6782;top:10152;width:94;height:2" coordorigin="6782,10152" coordsize="94,0" path="m6782,10152l6876,10152e" filled="f" stroked="t" strokeweight=".36pt" strokecolor="#FF0000">
                <v:path arrowok="t"/>
              </v:shape>
            </v:group>
            <v:group style="position:absolute;left:6523;top:10130;width:29;height:22" coordorigin="6523,10130" coordsize="29,22">
              <v:shape style="position:absolute;left:6523;top:10130;width:29;height:22" coordorigin="6523,10130" coordsize="29,22" path="m6523,10152l6552,10130,6552,10130e" filled="f" stroked="t" strokeweight=".36pt" strokecolor="#0000FF">
                <v:path arrowok="t"/>
              </v:shape>
            </v:group>
            <v:group style="position:absolute;left:6552;top:10130;width:50;height:50" coordorigin="6552,10130" coordsize="50,50">
              <v:shape style="position:absolute;left:6552;top:10130;width:50;height:50" coordorigin="6552,10130" coordsize="50,50" path="m6552,10130l6602,10181,6602,10181e" filled="f" stroked="t" strokeweight=".36pt" strokecolor="#0000FF">
                <v:path arrowok="t"/>
              </v:shape>
            </v:group>
            <v:group style="position:absolute;left:6602;top:10130;width:50;height:50" coordorigin="6602,10130" coordsize="50,50">
              <v:shape style="position:absolute;left:6602;top:10130;width:50;height:50" coordorigin="6602,10130" coordsize="50,50" path="m6602,10181l6653,10130,6653,10130e" filled="f" stroked="t" strokeweight=".36pt" strokecolor="#0000FF">
                <v:path arrowok="t"/>
              </v:shape>
            </v:group>
            <v:group style="position:absolute;left:6653;top:10130;width:58;height:50" coordorigin="6653,10130" coordsize="58,50">
              <v:shape style="position:absolute;left:6653;top:10130;width:58;height:50" coordorigin="6653,10130" coordsize="58,50" path="m6653,10130l6710,10181,6710,10181e" filled="f" stroked="t" strokeweight=".36pt" strokecolor="#0000FF">
                <v:path arrowok="t"/>
              </v:shape>
            </v:group>
            <v:group style="position:absolute;left:6710;top:10130;width:50;height:50" coordorigin="6710,10130" coordsize="50,50">
              <v:shape style="position:absolute;left:6710;top:10130;width:50;height:50" coordorigin="6710,10130" coordsize="50,50" path="m6710,10181l6761,10130,6761,10130e" filled="f" stroked="t" strokeweight=".36pt" strokecolor="#0000FF">
                <v:path arrowok="t"/>
              </v:shape>
            </v:group>
            <v:group style="position:absolute;left:6761;top:10130;width:22;height:22" coordorigin="6761,10130" coordsize="22,22">
              <v:shape style="position:absolute;left:6761;top:10130;width:22;height:22" coordorigin="6761,10130" coordsize="22,22" path="m6761,10130l6782,10152,6782,10152e" filled="f" stroked="t" strokeweight=".36pt" strokecolor="#0000FF">
                <v:path arrowok="t"/>
              </v:shape>
            </v:group>
            <v:group style="position:absolute;left:15134;top:9223;width:2;height:252" coordorigin="15134,9223" coordsize="2,252">
              <v:shape style="position:absolute;left:15134;top:9223;width:2;height:252" coordorigin="15134,9223" coordsize="0,252" path="m15134,9223l15134,9475,15134,9475e" filled="f" stroked="t" strokeweight=".36pt" strokecolor="#800040">
                <v:path arrowok="t"/>
              </v:shape>
            </v:group>
            <v:group style="position:absolute;left:2916;top:7618;width:533;height:2" coordorigin="2916,7618" coordsize="533,2">
              <v:shape style="position:absolute;left:2916;top:7618;width:533;height:2" coordorigin="2916,7618" coordsize="533,0" path="m3449,7618l2916,7618,2916,7618e" filled="f" stroked="t" strokeweight=".36pt" strokecolor="#800040">
                <v:path arrowok="t"/>
              </v:shape>
            </v:group>
            <v:group style="position:absolute;left:9425;top:8798;width:2;height:86" coordorigin="9425,8798" coordsize="2,86">
              <v:shape style="position:absolute;left:9425;top:8798;width:2;height:86" coordorigin="9425,8798" coordsize="0,86" path="m9425,8885l9425,8798,9425,8798e" filled="f" stroked="t" strokeweight=".36pt" strokecolor="#800040">
                <v:path arrowok="t"/>
              </v:shape>
            </v:group>
            <v:group style="position:absolute;left:11794;top:8798;width:2;height:86" coordorigin="11794,8798" coordsize="2,86">
              <v:shape style="position:absolute;left:11794;top:8798;width:2;height:86" coordorigin="11794,8798" coordsize="0,86" path="m11794,8885l11794,8798,11794,8798e" filled="f" stroked="t" strokeweight=".36pt" strokecolor="#800040">
                <v:path arrowok="t"/>
              </v:shape>
            </v:group>
            <v:group style="position:absolute;left:2563;top:6862;width:94;height:2" coordorigin="2563,6862" coordsize="94,2">
              <v:shape style="position:absolute;left:2563;top:6862;width:94;height:2" coordorigin="2563,6862" coordsize="94,0" path="m2563,6862l2657,6862e" filled="f" stroked="t" strokeweight=".36pt" strokecolor="#FF0000">
                <v:path arrowok="t"/>
              </v:shape>
            </v:group>
            <v:group style="position:absolute;left:2218;top:6862;width:86;height:2" coordorigin="2218,6862" coordsize="86,2">
              <v:shape style="position:absolute;left:2218;top:6862;width:86;height:2" coordorigin="2218,6862" coordsize="86,0" path="m2304,6862l2218,6862e" filled="f" stroked="t" strokeweight=".36pt" strokecolor="#FF0000">
                <v:path arrowok="t"/>
              </v:shape>
            </v:group>
            <v:group style="position:absolute;left:2542;top:6862;width:22;height:22" coordorigin="2542,6862" coordsize="22,22">
              <v:shape style="position:absolute;left:2542;top:6862;width:22;height:22" coordorigin="2542,6862" coordsize="22,22" path="m2563,6862l2542,6883,2542,6883e" filled="f" stroked="t" strokeweight=".36pt" strokecolor="#0000FF">
                <v:path arrowok="t"/>
              </v:shape>
            </v:group>
            <v:group style="position:absolute;left:2484;top:6833;width:58;height:50" coordorigin="2484,6833" coordsize="58,50">
              <v:shape style="position:absolute;left:2484;top:6833;width:58;height:50" coordorigin="2484,6833" coordsize="58,50" path="m2542,6883l2484,6833,2484,6833e" filled="f" stroked="t" strokeweight=".36pt" strokecolor="#0000FF">
                <v:path arrowok="t"/>
              </v:shape>
            </v:group>
            <v:group style="position:absolute;left:2434;top:6833;width:50;height:50" coordorigin="2434,6833" coordsize="50,50">
              <v:shape style="position:absolute;left:2434;top:6833;width:50;height:50" coordorigin="2434,6833" coordsize="50,50" path="m2484,6833l2434,6883,2434,6883e" filled="f" stroked="t" strokeweight=".36pt" strokecolor="#0000FF">
                <v:path arrowok="t"/>
              </v:shape>
            </v:group>
            <v:group style="position:absolute;left:2383;top:6833;width:50;height:50" coordorigin="2383,6833" coordsize="50,50">
              <v:shape style="position:absolute;left:2383;top:6833;width:50;height:50" coordorigin="2383,6833" coordsize="50,50" path="m2434,6883l2383,6833,2383,6833e" filled="f" stroked="t" strokeweight=".36pt" strokecolor="#0000FF">
                <v:path arrowok="t"/>
              </v:shape>
            </v:group>
            <v:group style="position:absolute;left:2326;top:6833;width:58;height:50" coordorigin="2326,6833" coordsize="58,50">
              <v:shape style="position:absolute;left:2326;top:6833;width:58;height:50" coordorigin="2326,6833" coordsize="58,50" path="m2383,6833l2326,6883,2326,6883e" filled="f" stroked="t" strokeweight=".36pt" strokecolor="#0000FF">
                <v:path arrowok="t"/>
              </v:shape>
            </v:group>
            <v:group style="position:absolute;left:2304;top:6862;width:22;height:22" coordorigin="2304,6862" coordsize="22,22">
              <v:shape style="position:absolute;left:2304;top:6862;width:22;height:22" coordorigin="2304,6862" coordsize="22,22" path="m2326,6883l2304,6862,2304,6862e" filled="f" stroked="t" strokeweight=".36pt" strokecolor="#0000FF">
                <v:path arrowok="t"/>
              </v:shape>
            </v:group>
            <v:group style="position:absolute;left:8719;top:10066;width:86;height:2" coordorigin="8719,10066" coordsize="86,2">
              <v:shape style="position:absolute;left:8719;top:10066;width:86;height:2" coordorigin="8719,10066" coordsize="86,0" path="m8806,10066l8719,10066e" filled="f" stroked="t" strokeweight=".36pt" strokecolor="#FF0000">
                <v:path arrowok="t"/>
              </v:shape>
            </v:group>
            <v:group style="position:absolute;left:9072;top:10066;width:86;height:2" coordorigin="9072,10066" coordsize="86,2">
              <v:shape style="position:absolute;left:9072;top:10066;width:86;height:2" coordorigin="9072,10066" coordsize="86,0" path="m9072,10066l9158,10066e" filled="f" stroked="t" strokeweight=".36pt" strokecolor="#FF0000">
                <v:path arrowok="t"/>
              </v:shape>
            </v:group>
            <v:group style="position:absolute;left:8806;top:10044;width:29;height:22" coordorigin="8806,10044" coordsize="29,22">
              <v:shape style="position:absolute;left:8806;top:10044;width:29;height:22" coordorigin="8806,10044" coordsize="29,22" path="m8806,10066l8834,10044,8834,10044e" filled="f" stroked="t" strokeweight=".36pt" strokecolor="#0000FF">
                <v:path arrowok="t"/>
              </v:shape>
            </v:group>
            <v:group style="position:absolute;left:8834;top:10044;width:50;height:50" coordorigin="8834,10044" coordsize="50,50">
              <v:shape style="position:absolute;left:8834;top:10044;width:50;height:50" coordorigin="8834,10044" coordsize="50,50" path="m8834,10044l8885,10094,8885,10094e" filled="f" stroked="t" strokeweight=".36pt" strokecolor="#0000FF">
                <v:path arrowok="t"/>
              </v:shape>
            </v:group>
            <v:group style="position:absolute;left:8885;top:10044;width:58;height:50" coordorigin="8885,10044" coordsize="58,50">
              <v:shape style="position:absolute;left:8885;top:10044;width:58;height:50" coordorigin="8885,10044" coordsize="58,50" path="m8885,10094l8942,10044,8942,10044e" filled="f" stroked="t" strokeweight=".36pt" strokecolor="#0000FF">
                <v:path arrowok="t"/>
              </v:shape>
            </v:group>
            <v:group style="position:absolute;left:8942;top:10044;width:50;height:50" coordorigin="8942,10044" coordsize="50,50">
              <v:shape style="position:absolute;left:8942;top:10044;width:50;height:50" coordorigin="8942,10044" coordsize="50,50" path="m8942,10044l8993,10094,8993,10094e" filled="f" stroked="t" strokeweight=".36pt" strokecolor="#0000FF">
                <v:path arrowok="t"/>
              </v:shape>
            </v:group>
            <v:group style="position:absolute;left:8993;top:10044;width:50;height:50" coordorigin="8993,10044" coordsize="50,50">
              <v:shape style="position:absolute;left:8993;top:10044;width:50;height:50" coordorigin="8993,10044" coordsize="50,50" path="m8993,10094l9043,10044,9043,10044e" filled="f" stroked="t" strokeweight=".36pt" strokecolor="#0000FF">
                <v:path arrowok="t"/>
              </v:shape>
            </v:group>
            <v:group style="position:absolute;left:9043;top:10044;width:29;height:22" coordorigin="9043,10044" coordsize="29,22">
              <v:shape style="position:absolute;left:9043;top:10044;width:29;height:22" coordorigin="9043,10044" coordsize="29,22" path="m9043,10044l9072,10066,9072,10066e" filled="f" stroked="t" strokeweight=".36pt" strokecolor="#0000FF">
                <v:path arrowok="t"/>
              </v:shape>
            </v:group>
            <v:group style="position:absolute;left:13997;top:8798;width:2;height:86" coordorigin="13997,8798" coordsize="2,86">
              <v:shape style="position:absolute;left:13997;top:8798;width:2;height:86" coordorigin="13997,8798" coordsize="0,86" path="m13997,8885l13997,8798,13997,8798e" filled="f" stroked="t" strokeweight=".36pt" strokecolor="#800040">
                <v:path arrowok="t"/>
              </v:shape>
            </v:group>
            <v:group style="position:absolute;left:2916;top:6941;width:533;height:2" coordorigin="2916,6941" coordsize="533,2">
              <v:shape style="position:absolute;left:2916;top:6941;width:533;height:2" coordorigin="2916,6941" coordsize="533,0" path="m3449,6941l2916,6941,2916,6941e" filled="f" stroked="t" strokeweight=".36pt" strokecolor="#800040">
                <v:path arrowok="t"/>
              </v:shape>
            </v:group>
            <v:group style="position:absolute;left:13363;top:10390;width:22;height:22" coordorigin="13363,10390" coordsize="22,22">
              <v:shape style="position:absolute;left:13363;top:10390;width:22;height:22" coordorigin="13363,10390" coordsize="22,22" path="m13370,10411l13363,10397,13370,10390,13385,10397,13370,10411xe" filled="t" fillcolor="#FF00FF" stroked="f">
                <v:path arrowok="t"/>
                <v:fill type="solid"/>
              </v:shape>
            </v:group>
            <v:group style="position:absolute;left:13363;top:10390;width:22;height:22" coordorigin="13363,10390" coordsize="22,22">
              <v:shape style="position:absolute;left:13363;top:10390;width:22;height:22" coordorigin="13363,10390" coordsize="22,22" path="m13363,10397l13370,10390,13385,10397,13370,10411,13363,10397e" filled="f" stroked="t" strokeweight=".36pt" strokecolor="#FF00FF">
                <v:path arrowok="t"/>
              </v:shape>
            </v:group>
            <v:group style="position:absolute;left:2657;top:6862;width:792;height:2" coordorigin="2657,6862" coordsize="792,2">
              <v:shape style="position:absolute;left:2657;top:6862;width:792;height:2" coordorigin="2657,6862" coordsize="792,0" path="m3449,6862l2657,6862,2657,6862e" filled="f" stroked="t" strokeweight=".36pt" strokecolor="#800040">
                <v:path arrowok="t"/>
              </v:shape>
            </v:group>
            <v:group style="position:absolute;left:3002;top:6523;width:180;height:79" coordorigin="3002,6523" coordsize="180,79">
              <v:shape style="position:absolute;left:3002;top:6523;width:180;height:79" coordorigin="3002,6523" coordsize="180,79" path="m3002,6523l3182,6523,3096,6602,3002,6523e" filled="f" stroked="t" strokeweight=".36pt" strokecolor="#FF0000">
                <v:path arrowok="t"/>
              </v:shape>
            </v:group>
            <v:group style="position:absolute;left:3154;top:6574;width:29;height:2" coordorigin="3154,6574" coordsize="29,2">
              <v:shape style="position:absolute;left:3154;top:6574;width:29;height:2" coordorigin="3154,6574" coordsize="29,0" path="m3154,6574l3182,6574,3182,6574e" filled="f" stroked="t" strokeweight=".36pt" strokecolor="#FF0000">
                <v:path arrowok="t"/>
              </v:shape>
            </v:group>
            <v:group style="position:absolute;left:3150;top:6588;width:7;height:2" coordorigin="3150,6588" coordsize="7,2">
              <v:shape style="position:absolute;left:3150;top:6588;width:7;height:2" coordorigin="3150,6588" coordsize="7,0" path="m3150,6588l3157,6588e" filled="f" stroked="t" strokeweight="1.44pt" strokecolor="#FF0000">
                <v:path arrowok="t"/>
              </v:shape>
            </v:group>
            <v:group style="position:absolute;left:3154;top:6588;width:22;height:2" coordorigin="3154,6588" coordsize="22,2">
              <v:shape style="position:absolute;left:3154;top:6588;width:22;height:2" coordorigin="3154,6588" coordsize="22,0" path="m3175,6588l3154,6588,3154,6588e" filled="f" stroked="t" strokeweight=".36pt" strokecolor="#FF0000">
                <v:path arrowok="t"/>
              </v:shape>
            </v:group>
            <v:group style="position:absolute;left:6343;top:6941;width:266;height:2" coordorigin="6343,6941" coordsize="266,2">
              <v:shape style="position:absolute;left:6343;top:6941;width:266;height:2" coordorigin="6343,6941" coordsize="266,0" path="m6610,6941l6343,6941,6343,6941e" filled="f" stroked="t" strokeweight=".36pt" strokecolor="#800040">
                <v:path arrowok="t"/>
              </v:shape>
            </v:group>
            <v:group style="position:absolute;left:14609;top:10238;width:2;height:252" coordorigin="14609,10238" coordsize="2,252">
              <v:shape style="position:absolute;left:14609;top:10238;width:2;height:252" coordorigin="14609,10238" coordsize="0,252" path="m14609,10490l14609,10238e" filled="f" stroked="t" strokeweight=".36pt" strokecolor="#800040">
                <v:path arrowok="t"/>
              </v:shape>
            </v:group>
            <v:group style="position:absolute;left:4853;top:6941;width:1051;height:2" coordorigin="4853,6941" coordsize="1051,2">
              <v:shape style="position:absolute;left:4853;top:6941;width:1051;height:2" coordorigin="4853,6941" coordsize="1051,0" path="m5904,6941l4853,6941,4853,6941e" filled="f" stroked="t" strokeweight=".36pt" strokecolor="#800040">
                <v:path arrowok="t"/>
              </v:shape>
            </v:group>
            <v:group style="position:absolute;left:6257;top:6941;width:86;height:2" coordorigin="6257,6941" coordsize="86,2">
              <v:shape style="position:absolute;left:6257;top:6941;width:86;height:2" coordorigin="6257,6941" coordsize="86,0" path="m6257,6941l6343,6941e" filled="f" stroked="t" strokeweight=".36pt" strokecolor="#FF0000">
                <v:path arrowok="t"/>
              </v:shape>
            </v:group>
            <v:group style="position:absolute;left:5904;top:6941;width:94;height:2" coordorigin="5904,6941" coordsize="94,2">
              <v:shape style="position:absolute;left:5904;top:6941;width:94;height:2" coordorigin="5904,6941" coordsize="94,0" path="m5998,6941l5904,6941e" filled="f" stroked="t" strokeweight=".36pt" strokecolor="#FF0000">
                <v:path arrowok="t"/>
              </v:shape>
            </v:group>
            <v:group style="position:absolute;left:6235;top:6941;width:22;height:29" coordorigin="6235,6941" coordsize="22,29">
              <v:shape style="position:absolute;left:6235;top:6941;width:22;height:29" coordorigin="6235,6941" coordsize="22,29" path="m6257,6941l6235,6970,6235,6970e" filled="f" stroked="t" strokeweight=".36pt" strokecolor="#0000FF">
                <v:path arrowok="t"/>
              </v:shape>
            </v:group>
            <v:group style="position:absolute;left:6178;top:6919;width:58;height:50" coordorigin="6178,6919" coordsize="58,50">
              <v:shape style="position:absolute;left:6178;top:6919;width:58;height:50" coordorigin="6178,6919" coordsize="58,50" path="m6235,6970l6178,6919,6178,6919e" filled="f" stroked="t" strokeweight=".36pt" strokecolor="#0000FF">
                <v:path arrowok="t"/>
              </v:shape>
            </v:group>
            <v:group style="position:absolute;left:6127;top:6919;width:50;height:50" coordorigin="6127,6919" coordsize="50,50">
              <v:shape style="position:absolute;left:6127;top:6919;width:50;height:50" coordorigin="6127,6919" coordsize="50,50" path="m6178,6919l6127,6970,6127,6970e" filled="f" stroked="t" strokeweight=".36pt" strokecolor="#0000FF">
                <v:path arrowok="t"/>
              </v:shape>
            </v:group>
            <v:group style="position:absolute;left:6077;top:6919;width:50;height:50" coordorigin="6077,6919" coordsize="50,50">
              <v:shape style="position:absolute;left:6077;top:6919;width:50;height:50" coordorigin="6077,6919" coordsize="50,50" path="m6127,6970l6077,6919,6077,6919e" filled="f" stroked="t" strokeweight=".36pt" strokecolor="#0000FF">
                <v:path arrowok="t"/>
              </v:shape>
            </v:group>
            <v:group style="position:absolute;left:6019;top:6919;width:58;height:50" coordorigin="6019,6919" coordsize="58,50">
              <v:shape style="position:absolute;left:6019;top:6919;width:58;height:50" coordorigin="6019,6919" coordsize="58,50" path="m6077,6919l6019,6970,6019,6970e" filled="f" stroked="t" strokeweight=".36pt" strokecolor="#0000FF">
                <v:path arrowok="t"/>
              </v:shape>
            </v:group>
            <v:group style="position:absolute;left:5998;top:6941;width:22;height:29" coordorigin="5998,6941" coordsize="22,29">
              <v:shape style="position:absolute;left:5998;top:6941;width:22;height:29" coordorigin="5998,6941" coordsize="22,29" path="m6019,6970l5998,6941,5998,6941e" filled="f" stroked="t" strokeweight=".36pt" strokecolor="#0000FF">
                <v:path arrowok="t"/>
              </v:shape>
            </v:group>
            <v:group style="position:absolute;left:1778;top:6862;width:2;height:166" coordorigin="1778,6862" coordsize="2,166">
              <v:shape style="position:absolute;left:1778;top:6862;width:2;height:166" coordorigin="1778,6862" coordsize="0,166" path="m1778,7027l1778,6862,1778,6862e" filled="f" stroked="t" strokeweight=".36pt" strokecolor="#800040">
                <v:path arrowok="t"/>
              </v:shape>
            </v:group>
            <v:group style="position:absolute;left:1778;top:6862;width:439;height:2" coordorigin="1778,6862" coordsize="439,2">
              <v:shape style="position:absolute;left:1778;top:6862;width:439;height:2" coordorigin="1778,6862" coordsize="439,0" path="m2218,6862l1778,6862,1778,6862e" filled="f" stroked="t" strokeweight=".36pt" strokecolor="#800040">
                <v:path arrowok="t"/>
              </v:shape>
            </v:group>
            <v:group style="position:absolute;left:12391;top:10390;width:29;height:22" coordorigin="12391,10390" coordsize="29,22">
              <v:shape style="position:absolute;left:12391;top:10390;width:29;height:22" coordorigin="12391,10390" coordsize="29,22" path="m12413,10411l12398,10411,12391,10397,12398,10390,12413,10390,12420,10397,12413,10411xe" filled="t" fillcolor="#FF00FF" stroked="f">
                <v:path arrowok="t"/>
                <v:fill type="solid"/>
              </v:shape>
            </v:group>
            <v:group style="position:absolute;left:12391;top:10390;width:29;height:22" coordorigin="12391,10390" coordsize="29,22">
              <v:shape style="position:absolute;left:12391;top:10390;width:29;height:22" coordorigin="12391,10390" coordsize="29,22" path="m12391,10397l12398,10390,12406,10390,12413,10390,12420,10397,12413,10411,12406,10411,12398,10411,12391,10397e" filled="f" stroked="t" strokeweight=".36pt" strokecolor="#FF00FF">
                <v:path arrowok="t"/>
              </v:shape>
            </v:group>
            <v:group style="position:absolute;left:2390;top:9814;width:526;height:2" coordorigin="2390,9814" coordsize="526,2">
              <v:shape style="position:absolute;left:2390;top:9814;width:526;height:2" coordorigin="2390,9814" coordsize="526,0" path="m2916,9814l2390,9814,2390,9814e" filled="f" stroked="t" strokeweight=".36pt" strokecolor="#800040">
                <v:path arrowok="t"/>
              </v:shape>
            </v:group>
            <v:group style="position:absolute;left:4853;top:6862;width:878;height:2" coordorigin="4853,6862" coordsize="878,2">
              <v:shape style="position:absolute;left:4853;top:6862;width:878;height:2" coordorigin="4853,6862" coordsize="878,0" path="m5731,6862l4853,6862,4853,6862e" filled="f" stroked="t" strokeweight=".36pt" strokecolor="#800040">
                <v:path arrowok="t"/>
              </v:shape>
            </v:group>
            <v:group style="position:absolute;left:2038;top:6012;width:86;height:2" coordorigin="2038,6012" coordsize="86,2">
              <v:shape style="position:absolute;left:2038;top:6012;width:86;height:2" coordorigin="2038,6012" coordsize="86,0" path="m2038,6012l2124,6012e" filled="f" stroked="t" strokeweight=".36pt" strokecolor="#FF0000">
                <v:path arrowok="t"/>
              </v:shape>
            </v:group>
            <v:group style="position:absolute;left:1685;top:6012;width:94;height:2" coordorigin="1685,6012" coordsize="94,2">
              <v:shape style="position:absolute;left:1685;top:6012;width:94;height:2" coordorigin="1685,6012" coordsize="94,0" path="m1778,6012l1685,6012e" filled="f" stroked="t" strokeweight=".36pt" strokecolor="#FF0000">
                <v:path arrowok="t"/>
              </v:shape>
            </v:group>
            <v:group style="position:absolute;left:2016;top:6012;width:22;height:29" coordorigin="2016,6012" coordsize="22,29">
              <v:shape style="position:absolute;left:2016;top:6012;width:22;height:29" coordorigin="2016,6012" coordsize="22,29" path="m2038,6012l2016,6041,2016,6041e" filled="f" stroked="t" strokeweight=".36pt" strokecolor="#0000FF">
                <v:path arrowok="t"/>
              </v:shape>
            </v:group>
            <v:group style="position:absolute;left:1958;top:5990;width:58;height:50" coordorigin="1958,5990" coordsize="58,50">
              <v:shape style="position:absolute;left:1958;top:5990;width:58;height:50" coordorigin="1958,5990" coordsize="58,50" path="m2016,6041l1958,5990,1958,5990e" filled="f" stroked="t" strokeweight=".36pt" strokecolor="#0000FF">
                <v:path arrowok="t"/>
              </v:shape>
            </v:group>
            <v:group style="position:absolute;left:1908;top:5990;width:50;height:50" coordorigin="1908,5990" coordsize="50,50">
              <v:shape style="position:absolute;left:1908;top:5990;width:50;height:50" coordorigin="1908,5990" coordsize="50,50" path="m1958,5990l1908,6041,1908,6041e" filled="f" stroked="t" strokeweight=".36pt" strokecolor="#0000FF">
                <v:path arrowok="t"/>
              </v:shape>
            </v:group>
            <v:group style="position:absolute;left:1858;top:5990;width:50;height:50" coordorigin="1858,5990" coordsize="50,50">
              <v:shape style="position:absolute;left:1858;top:5990;width:50;height:50" coordorigin="1858,5990" coordsize="50,50" path="m1908,6041l1858,5990,1858,5990e" filled="f" stroked="t" strokeweight=".36pt" strokecolor="#0000FF">
                <v:path arrowok="t"/>
              </v:shape>
            </v:group>
            <v:group style="position:absolute;left:1800;top:5990;width:58;height:50" coordorigin="1800,5990" coordsize="58,50">
              <v:shape style="position:absolute;left:1800;top:5990;width:58;height:50" coordorigin="1800,5990" coordsize="58,50" path="m1858,5990l1800,6041,1800,6041e" filled="f" stroked="t" strokeweight=".36pt" strokecolor="#0000FF">
                <v:path arrowok="t"/>
              </v:shape>
            </v:group>
            <v:group style="position:absolute;left:1778;top:6012;width:22;height:29" coordorigin="1778,6012" coordsize="22,29">
              <v:shape style="position:absolute;left:1778;top:6012;width:22;height:29" coordorigin="1778,6012" coordsize="22,29" path="m1800,6041l1778,6012,1778,6012e" filled="f" stroked="t" strokeweight=".36pt" strokecolor="#0000FF">
                <v:path arrowok="t"/>
              </v:shape>
            </v:group>
            <v:group style="position:absolute;left:2387;top:8784;width:7;height:2" coordorigin="2387,8784" coordsize="7,2">
              <v:shape style="position:absolute;left:2387;top:8784;width:7;height:2" coordorigin="2387,8784" coordsize="7,0" path="m2387,8784l2394,8784e" filled="f" stroked="t" strokeweight="1.44pt" strokecolor="#FF0000">
                <v:path arrowok="t"/>
              </v:shape>
            </v:group>
            <v:group style="position:absolute;left:2362;top:8719;width:43;height:43" coordorigin="2362,8719" coordsize="43,43">
              <v:shape style="position:absolute;left:2362;top:8719;width:43;height:43" coordorigin="2362,8719" coordsize="43,43" path="m2362,8741l2362,8734,2376,8719,2383,8719,2390,8719,2405,8734,2405,8741,2405,8748,2390,8762,2383,8762,2376,8762,2362,8748,2362,8741e" filled="f" stroked="t" strokeweight=".36pt" strokecolor="#FF0000">
                <v:path arrowok="t"/>
              </v:shape>
            </v:group>
            <v:group style="position:absolute;left:6610;top:6941;width:2;height:763" coordorigin="6610,6941" coordsize="2,763">
              <v:shape style="position:absolute;left:6610;top:6941;width:2;height:763" coordorigin="6610,6941" coordsize="0,763" path="m6610,7704l6610,6941,6610,6941e" filled="f" stroked="t" strokeweight=".36pt" strokecolor="#800040">
                <v:path arrowok="t"/>
              </v:shape>
            </v:group>
            <v:group style="position:absolute;left:2376;top:9547;width:22;height:22" coordorigin="2376,9547" coordsize="22,22">
              <v:shape style="position:absolute;left:2376;top:9547;width:22;height:22" coordorigin="2376,9547" coordsize="22,22" path="m2383,9569l2376,9554,2383,9547,2398,9554,2383,9569xe" filled="t" fillcolor="#FF00FF" stroked="f">
                <v:path arrowok="t"/>
                <v:fill type="solid"/>
              </v:shape>
            </v:group>
            <v:group style="position:absolute;left:2376;top:9547;width:22;height:22" coordorigin="2376,9547" coordsize="22,22">
              <v:shape style="position:absolute;left:2376;top:9547;width:22;height:22" coordorigin="2376,9547" coordsize="22,22" path="m2376,9554l2383,9547,2398,9554,2383,9569,2376,9554e" filled="f" stroked="t" strokeweight=".36pt" strokecolor="#FF00FF">
                <v:path arrowok="t"/>
              </v:shape>
            </v:group>
            <v:group style="position:absolute;left:11095;top:10066;width:86;height:2" coordorigin="11095,10066" coordsize="86,2">
              <v:shape style="position:absolute;left:11095;top:10066;width:86;height:2" coordorigin="11095,10066" coordsize="86,0" path="m11182,10066l11095,10066e" filled="f" stroked="t" strokeweight=".36pt" strokecolor="#FF0000">
                <v:path arrowok="t"/>
              </v:shape>
            </v:group>
            <v:group style="position:absolute;left:11448;top:10066;width:86;height:2" coordorigin="11448,10066" coordsize="86,2">
              <v:shape style="position:absolute;left:11448;top:10066;width:86;height:2" coordorigin="11448,10066" coordsize="86,0" path="m11448,10066l11534,10066e" filled="f" stroked="t" strokeweight=".36pt" strokecolor="#FF0000">
                <v:path arrowok="t"/>
              </v:shape>
            </v:group>
            <v:group style="position:absolute;left:11182;top:10044;width:29;height:22" coordorigin="11182,10044" coordsize="29,22">
              <v:shape style="position:absolute;left:11182;top:10044;width:29;height:22" coordorigin="11182,10044" coordsize="29,22" path="m11182,10066l11210,10044,11210,10044e" filled="f" stroked="t" strokeweight=".36pt" strokecolor="#0000FF">
                <v:path arrowok="t"/>
              </v:shape>
            </v:group>
            <v:group style="position:absolute;left:11210;top:10044;width:50;height:50" coordorigin="11210,10044" coordsize="50,50">
              <v:shape style="position:absolute;left:11210;top:10044;width:50;height:50" coordorigin="11210,10044" coordsize="50,50" path="m11210,10044l11261,10094,11261,10094e" filled="f" stroked="t" strokeweight=".36pt" strokecolor="#0000FF">
                <v:path arrowok="t"/>
              </v:shape>
            </v:group>
            <v:group style="position:absolute;left:11261;top:10044;width:50;height:50" coordorigin="11261,10044" coordsize="50,50">
              <v:shape style="position:absolute;left:11261;top:10044;width:50;height:50" coordorigin="11261,10044" coordsize="50,50" path="m11261,10094l11311,10044,11311,10044e" filled="f" stroked="t" strokeweight=".36pt" strokecolor="#0000FF">
                <v:path arrowok="t"/>
              </v:shape>
            </v:group>
            <v:group style="position:absolute;left:11311;top:10044;width:58;height:50" coordorigin="11311,10044" coordsize="58,50">
              <v:shape style="position:absolute;left:11311;top:10044;width:58;height:50" coordorigin="11311,10044" coordsize="58,50" path="m11311,10044l11369,10094,11369,10094e" filled="f" stroked="t" strokeweight=".36pt" strokecolor="#0000FF">
                <v:path arrowok="t"/>
              </v:shape>
            </v:group>
            <v:group style="position:absolute;left:11369;top:10044;width:50;height:50" coordorigin="11369,10044" coordsize="50,50">
              <v:shape style="position:absolute;left:11369;top:10044;width:50;height:50" coordorigin="11369,10044" coordsize="50,50" path="m11369,10094l11419,10044,11419,10044e" filled="f" stroked="t" strokeweight=".36pt" strokecolor="#0000FF">
                <v:path arrowok="t"/>
              </v:shape>
            </v:group>
            <v:group style="position:absolute;left:11419;top:10044;width:29;height:22" coordorigin="11419,10044" coordsize="29,22">
              <v:shape style="position:absolute;left:11419;top:10044;width:29;height:22" coordorigin="11419,10044" coordsize="29,22" path="m11419,10044l11448,10066,11448,10066e" filled="f" stroked="t" strokeweight=".36pt" strokecolor="#0000FF">
                <v:path arrowok="t"/>
              </v:shape>
            </v:group>
            <v:group style="position:absolute;left:9778;top:10066;width:86;height:2" coordorigin="9778,10066" coordsize="86,2">
              <v:shape style="position:absolute;left:9778;top:10066;width:86;height:2" coordorigin="9778,10066" coordsize="86,0" path="m9864,10066l9778,10066e" filled="f" stroked="t" strokeweight=".36pt" strokecolor="#FF0000">
                <v:path arrowok="t"/>
              </v:shape>
            </v:group>
            <v:group style="position:absolute;left:10037;top:9900;width:2;height:86" coordorigin="10037,9900" coordsize="2,86">
              <v:shape style="position:absolute;left:10037;top:9900;width:2;height:86" coordorigin="10037,9900" coordsize="0,86" path="m10037,9986l10037,9900e" filled="f" stroked="t" strokeweight=".36pt" strokecolor="#FF0000">
                <v:path arrowok="t"/>
              </v:shape>
            </v:group>
            <v:group style="position:absolute;left:10037;top:10152;width:2;height:86" coordorigin="10037,10152" coordsize="2,86">
              <v:shape style="position:absolute;left:10037;top:10152;width:2;height:86" coordorigin="10037,10152" coordsize="0,86" path="m10037,10152l10037,10238e" filled="f" stroked="t" strokeweight=".36pt" strokecolor="#FF0000">
                <v:path arrowok="t"/>
              </v:shape>
            </v:group>
            <v:group style="position:absolute;left:9950;top:9986;width:86;height:58" coordorigin="9950,9986" coordsize="86,58">
              <v:shape style="position:absolute;left:9950;top:9986;width:86;height:58" coordorigin="9950,9986" coordsize="86,58" path="m10037,9986l9950,10044,9950,10044e" filled="f" stroked="t" strokeweight=".36pt" strokecolor="#0000FF">
                <v:path arrowok="t"/>
              </v:shape>
            </v:group>
            <v:group style="position:absolute;left:9950;top:10094;width:86;height:58" coordorigin="9950,10094" coordsize="86,58">
              <v:shape style="position:absolute;left:9950;top:10094;width:86;height:58" coordorigin="9950,10094" coordsize="86,58" path="m9950,10094l10037,10152,10037,10152e" filled="f" stroked="t" strokeweight=".36pt" strokecolor="#0000FF">
                <v:path arrowok="t"/>
              </v:shape>
            </v:group>
            <v:group style="position:absolute;left:9950;top:9986;width:2;height:166" coordorigin="9950,9986" coordsize="2,166">
              <v:shape style="position:absolute;left:9950;top:9986;width:2;height:166" coordorigin="9950,9986" coordsize="0,166" path="m9950,9986l9950,10152,9950,10152e" filled="f" stroked="t" strokeweight=".36pt" strokecolor="#0000FF">
                <v:path arrowok="t"/>
              </v:shape>
            </v:group>
            <v:group style="position:absolute;left:9864;top:10066;width:86;height:2" coordorigin="9864,10066" coordsize="86,2">
              <v:shape style="position:absolute;left:9864;top:10066;width:86;height:2" coordorigin="9864,10066" coordsize="86,0" path="m9950,10066l9864,10066,9864,10066e" filled="f" stroked="t" strokeweight=".36pt" strokecolor="#0000FF">
                <v:path arrowok="t"/>
              </v:shape>
            </v:group>
            <v:group style="position:absolute;left:9986;top:10109;width:50;height:43" coordorigin="9986,10109" coordsize="50,43">
              <v:shape style="position:absolute;left:9986;top:10109;width:50;height:43" coordorigin="9986,10109" coordsize="50,43" path="m10037,10152l9986,10138,10001,10109,10037,10152xe" filled="t" fillcolor="#0000FF" stroked="f">
                <v:path arrowok="t"/>
                <v:fill type="solid"/>
              </v:shape>
            </v:group>
            <v:group style="position:absolute;left:9986;top:10109;width:50;height:43" coordorigin="9986,10109" coordsize="50,43">
              <v:shape style="position:absolute;left:9986;top:10109;width:50;height:43" coordorigin="9986,10109" coordsize="50,43" path="m10037,10152l10001,10109,9986,10138,10037,10152xe" filled="f" stroked="t" strokeweight=".36pt" strokecolor="#0000FF">
                <v:path arrowok="t"/>
              </v:shape>
            </v:group>
            <v:group style="position:absolute;left:3838;top:11167;width:223;height:86" coordorigin="3838,11167" coordsize="223,86">
              <v:shape style="position:absolute;left:3838;top:11167;width:223;height:86" coordorigin="3838,11167" coordsize="223,86" path="m3838,11254l3888,11167,4061,11167,4018,11254e" filled="f" stroked="t" strokeweight=".36pt" strokecolor="#FF0000">
                <v:path arrowok="t"/>
              </v:shape>
            </v:group>
            <v:group style="position:absolute;left:3931;top:11167;width:43;height:86" coordorigin="3931,11167" coordsize="43,86">
              <v:shape style="position:absolute;left:3931;top:11167;width:43;height:86" coordorigin="3931,11167" coordsize="43,86" path="m3931,11254l3974,11167,3974,11167e" filled="f" stroked="t" strokeweight=".36pt" strokecolor="#FF0000">
                <v:path arrowok="t"/>
              </v:shape>
            </v:group>
            <v:group style="position:absolute;left:1642;top:11167;width:223;height:86" coordorigin="1642,11167" coordsize="223,86">
              <v:shape style="position:absolute;left:1642;top:11167;width:223;height:86" coordorigin="1642,11167" coordsize="223,86" path="m1642,11254l1685,11167,1865,11167,1822,11254e" filled="f" stroked="t" strokeweight=".36pt" strokecolor="#FF0000">
                <v:path arrowok="t"/>
              </v:shape>
            </v:group>
            <v:group style="position:absolute;left:1728;top:11167;width:50;height:86" coordorigin="1728,11167" coordsize="50,86">
              <v:shape style="position:absolute;left:1728;top:11167;width:50;height:86" coordorigin="1728,11167" coordsize="50,86" path="m1728,11254l1778,11167,1778,11167e" filled="f" stroked="t" strokeweight=".36pt" strokecolor="#FF0000">
                <v:path arrowok="t"/>
              </v:shape>
            </v:group>
            <v:group style="position:absolute;left:6300;top:11167;width:223;height:86" coordorigin="6300,11167" coordsize="223,86">
              <v:shape style="position:absolute;left:6300;top:11167;width:223;height:86" coordorigin="6300,11167" coordsize="223,86" path="m6300,11254l6343,11167,6523,11167,6480,11254e" filled="f" stroked="t" strokeweight=".36pt" strokecolor="#FF0000">
                <v:path arrowok="t"/>
              </v:shape>
            </v:group>
            <v:group style="position:absolute;left:6394;top:11167;width:43;height:86" coordorigin="6394,11167" coordsize="43,86">
              <v:shape style="position:absolute;left:6394;top:11167;width:43;height:86" coordorigin="6394,11167" coordsize="43,86" path="m6394,11254l6437,11167,6437,11167e" filled="f" stroked="t" strokeweight=".36pt" strokecolor="#FF0000">
                <v:path arrowok="t"/>
              </v:shape>
            </v:group>
            <v:group style="position:absolute;left:2743;top:6523;width:353;height:2" coordorigin="2743,6523" coordsize="353,2">
              <v:shape style="position:absolute;left:2743;top:6523;width:353;height:2" coordorigin="2743,6523" coordsize="353,0" path="m3096,6523l2743,6523,2743,6523e" filled="f" stroked="t" strokeweight=".36pt" strokecolor="#800040">
                <v:path arrowok="t"/>
              </v:shape>
            </v:group>
            <v:group style="position:absolute;left:3074;top:6502;width:29;height:29" coordorigin="3074,6502" coordsize="29,29">
              <v:shape style="position:absolute;left:3074;top:6502;width:29;height:29" coordorigin="3074,6502" coordsize="29,29" path="m3096,6530l3082,6530,3074,6523,3074,6509,3082,6502,3096,6502,3103,6509,3103,6523,3096,6530xe" filled="t" fillcolor="#FF00FF" stroked="f">
                <v:path arrowok="t"/>
                <v:fill type="solid"/>
              </v:shape>
            </v:group>
            <v:group style="position:absolute;left:3074;top:6502;width:29;height:29" coordorigin="3074,6502" coordsize="29,29">
              <v:shape style="position:absolute;left:3074;top:6502;width:29;height:29" coordorigin="3074,6502" coordsize="29,29" path="m3074,6516l3074,6509,3082,6502,3089,6502,3096,6502,3103,6509,3103,6516,3103,6523,3096,6530,3089,6530,3082,6530,3074,6523,3074,6516e" filled="f" stroked="t" strokeweight=".36pt" strokecolor="#FF00FF">
                <v:path arrowok="t"/>
              </v:shape>
            </v:group>
            <v:group style="position:absolute;left:4763;top:8784;width:7;height:2" coordorigin="4763,8784" coordsize="7,2">
              <v:shape style="position:absolute;left:4763;top:8784;width:7;height:2" coordorigin="4763,8784" coordsize="7,0" path="m4763,8784l4770,8784e" filled="f" stroked="t" strokeweight="1.44pt" strokecolor="#FF0000">
                <v:path arrowok="t"/>
              </v:shape>
            </v:group>
            <v:group style="position:absolute;left:4738;top:8719;width:43;height:43" coordorigin="4738,8719" coordsize="43,43">
              <v:shape style="position:absolute;left:4738;top:8719;width:43;height:43" coordorigin="4738,8719" coordsize="43,43" path="m4738,8741l4738,8734,4752,8719,4759,8719,4766,8719,4781,8734,4781,8741,4781,8748,4766,8762,4759,8762,4752,8762,4738,8748,4738,8741e" filled="f" stroked="t" strokeweight=".36pt" strokecolor="#FF0000">
                <v:path arrowok="t"/>
              </v:shape>
            </v:group>
            <v:group style="position:absolute;left:10037;top:9814;width:2;height:86" coordorigin="10037,9814" coordsize="2,86">
              <v:shape style="position:absolute;left:10037;top:9814;width:2;height:86" coordorigin="10037,9814" coordsize="0,86" path="m10037,9900l10037,9814,10037,9814e" filled="f" stroked="t" strokeweight=".36pt" strokecolor="#800040">
                <v:path arrowok="t"/>
              </v:shape>
            </v:group>
            <v:group style="position:absolute;left:7045;top:8784;width:7;height:2" coordorigin="7045,8784" coordsize="7,2">
              <v:shape style="position:absolute;left:7045;top:8784;width:7;height:2" coordorigin="7045,8784" coordsize="7,0" path="m7045,8784l7052,8784e" filled="f" stroked="t" strokeweight="1.44pt" strokecolor="#FF0000">
                <v:path arrowok="t"/>
              </v:shape>
            </v:group>
            <v:group style="position:absolute;left:7020;top:8719;width:50;height:43" coordorigin="7020,8719" coordsize="50,43">
              <v:shape style="position:absolute;left:7020;top:8719;width:50;height:43" coordorigin="7020,8719" coordsize="50,43" path="m7020,8741l7020,8734,7034,8719,7042,8719,7049,8719,7070,8734,7070,8741,7070,8748,7049,8762,7042,8762,7034,8762,7020,8748,7020,8741e" filled="f" stroked="t" strokeweight=".36pt" strokecolor="#FF0000">
                <v:path arrowok="t"/>
              </v:shape>
            </v:group>
            <v:group style="position:absolute;left:9421;top:8701;width:7;height:2" coordorigin="9421,8701" coordsize="7,2">
              <v:shape style="position:absolute;left:9421;top:8701;width:7;height:2" coordorigin="9421,8701" coordsize="7,0" path="m9421,8701l9428,8701e" filled="f" stroked="t" strokeweight="1.8pt" strokecolor="#FF0000">
                <v:path arrowok="t"/>
              </v:shape>
            </v:group>
            <v:group style="position:absolute;left:9396;top:8633;width:43;height:43" coordorigin="9396,8633" coordsize="43,43">
              <v:shape style="position:absolute;left:9396;top:8633;width:43;height:43" coordorigin="9396,8633" coordsize="43,43" path="m9396,8654l9396,8647,9410,8633,9418,8633,9425,8633,9439,8647,9439,8654,9439,8662,9425,8676,9418,8676,9410,8676,9396,8662,9396,8654e" filled="f" stroked="t" strokeweight=".36pt" strokecolor="#FF0000">
                <v:path arrowok="t"/>
              </v:shape>
            </v:group>
            <v:group style="position:absolute;left:12146;top:10066;width:94;height:2" coordorigin="12146,10066" coordsize="94,2">
              <v:shape style="position:absolute;left:12146;top:10066;width:94;height:2" coordorigin="12146,10066" coordsize="94,0" path="m12240,10066l12146,10066e" filled="f" stroked="t" strokeweight=".36pt" strokecolor="#FF0000">
                <v:path arrowok="t"/>
              </v:shape>
            </v:group>
            <v:group style="position:absolute;left:12413;top:9900;width:2;height:86" coordorigin="12413,9900" coordsize="2,86">
              <v:shape style="position:absolute;left:12413;top:9900;width:2;height:86" coordorigin="12413,9900" coordsize="0,86" path="m12413,9986l12413,9900e" filled="f" stroked="t" strokeweight=".36pt" strokecolor="#FF0000">
                <v:path arrowok="t"/>
              </v:shape>
            </v:group>
            <v:group style="position:absolute;left:12413;top:10152;width:2;height:86" coordorigin="12413,10152" coordsize="2,86">
              <v:shape style="position:absolute;left:12413;top:10152;width:2;height:86" coordorigin="12413,10152" coordsize="0,86" path="m12413,10152l12413,10238e" filled="f" stroked="t" strokeweight=".36pt" strokecolor="#FF0000">
                <v:path arrowok="t"/>
              </v:shape>
            </v:group>
            <v:group style="position:absolute;left:12326;top:9986;width:86;height:58" coordorigin="12326,9986" coordsize="86,58">
              <v:shape style="position:absolute;left:12326;top:9986;width:86;height:58" coordorigin="12326,9986" coordsize="86,58" path="m12413,9986l12326,10044,12326,10044e" filled="f" stroked="t" strokeweight=".36pt" strokecolor="#0000FF">
                <v:path arrowok="t"/>
              </v:shape>
            </v:group>
            <v:group style="position:absolute;left:12326;top:10094;width:86;height:58" coordorigin="12326,10094" coordsize="86,58">
              <v:shape style="position:absolute;left:12326;top:10094;width:86;height:58" coordorigin="12326,10094" coordsize="86,58" path="m12326,10094l12413,10152,12413,10152e" filled="f" stroked="t" strokeweight=".36pt" strokecolor="#0000FF">
                <v:path arrowok="t"/>
              </v:shape>
            </v:group>
            <v:group style="position:absolute;left:12326;top:9986;width:2;height:166" coordorigin="12326,9986" coordsize="2,166">
              <v:shape style="position:absolute;left:12326;top:9986;width:2;height:166" coordorigin="12326,9986" coordsize="0,166" path="m12326,9986l12326,10152,12326,10152e" filled="f" stroked="t" strokeweight=".36pt" strokecolor="#0000FF">
                <v:path arrowok="t"/>
              </v:shape>
            </v:group>
            <v:group style="position:absolute;left:12240;top:10066;width:86;height:2" coordorigin="12240,10066" coordsize="86,2">
              <v:shape style="position:absolute;left:12240;top:10066;width:86;height:2" coordorigin="12240,10066" coordsize="86,0" path="m12326,10066l12240,10066,12240,10066e" filled="f" stroked="t" strokeweight=".36pt" strokecolor="#0000FF">
                <v:path arrowok="t"/>
              </v:shape>
            </v:group>
            <v:group style="position:absolute;left:12362;top:10109;width:50;height:43" coordorigin="12362,10109" coordsize="50,43">
              <v:shape style="position:absolute;left:12362;top:10109;width:50;height:43" coordorigin="12362,10109" coordsize="50,43" path="m12413,10152l12362,10138,12377,10109,12413,10152xe" filled="t" fillcolor="#0000FF" stroked="f">
                <v:path arrowok="t"/>
                <v:fill type="solid"/>
              </v:shape>
            </v:group>
            <v:group style="position:absolute;left:12362;top:10109;width:50;height:43" coordorigin="12362,10109" coordsize="50,43">
              <v:shape style="position:absolute;left:12362;top:10109;width:50;height:43" coordorigin="12362,10109" coordsize="50,43" path="m12413,10152l12377,10109,12362,10138,12413,10152xe" filled="f" stroked="t" strokeweight=".36pt" strokecolor="#0000FF">
                <v:path arrowok="t"/>
              </v:shape>
            </v:group>
            <v:group style="position:absolute;left:2902;top:10476;width:22;height:22" coordorigin="2902,10476" coordsize="22,22">
              <v:shape style="position:absolute;left:2902;top:10476;width:22;height:22" coordorigin="2902,10476" coordsize="22,22" path="m2909,10498l2902,10483,2909,10476,2923,10483,2909,10498xe" filled="t" fillcolor="#FF00FF" stroked="f">
                <v:path arrowok="t"/>
                <v:fill type="solid"/>
              </v:shape>
            </v:group>
            <v:group style="position:absolute;left:2902;top:10476;width:22;height:22" coordorigin="2902,10476" coordsize="22,22">
              <v:shape style="position:absolute;left:2902;top:10476;width:22;height:22" coordorigin="2902,10476" coordsize="22,22" path="m2902,10483l2909,10476,2923,10483,2909,10498,2902,10483e" filled="f" stroked="t" strokeweight=".36pt" strokecolor="#FF00FF">
                <v:path arrowok="t"/>
              </v:shape>
            </v:group>
            <v:group style="position:absolute;left:2916;top:10577;width:2;height:79" coordorigin="2916,10577" coordsize="2,79">
              <v:shape style="position:absolute;left:2916;top:10577;width:2;height:79" coordorigin="2916,10577" coordsize="0,79" path="m2916,10656l2916,10577e" filled="f" stroked="t" strokeweight=".36pt" strokecolor="#FF0000">
                <v:path arrowok="t"/>
              </v:shape>
            </v:group>
            <v:group style="position:absolute;left:2916;top:10915;width:2;height:79" coordorigin="2916,10915" coordsize="2,79">
              <v:shape style="position:absolute;left:2916;top:10915;width:2;height:79" coordorigin="2916,10915" coordsize="0,79" path="m2916,10915l2916,10994e" filled="f" stroked="t" strokeweight=".36pt" strokecolor="#FF0000">
                <v:path arrowok="t"/>
              </v:shape>
            </v:group>
            <v:group style="position:absolute;left:2916;top:10656;width:29;height:29" coordorigin="2916,10656" coordsize="29,29">
              <v:shape style="position:absolute;left:2916;top:10656;width:29;height:29" coordorigin="2916,10656" coordsize="29,29" path="m2916,10656l2945,10685,2945,10685e" filled="f" stroked="t" strokeweight=".36pt" strokecolor="#0000FF">
                <v:path arrowok="t"/>
              </v:shape>
            </v:group>
            <v:group style="position:absolute;left:2894;top:10685;width:50;height:50" coordorigin="2894,10685" coordsize="50,50">
              <v:shape style="position:absolute;left:2894;top:10685;width:50;height:50" coordorigin="2894,10685" coordsize="50,50" path="m2945,10685l2894,10735,2894,10735e" filled="f" stroked="t" strokeweight=".36pt" strokecolor="#0000FF">
                <v:path arrowok="t"/>
              </v:shape>
            </v:group>
            <v:group style="position:absolute;left:2894;top:10735;width:50;height:50" coordorigin="2894,10735" coordsize="50,50">
              <v:shape style="position:absolute;left:2894;top:10735;width:50;height:50" coordorigin="2894,10735" coordsize="50,50" path="m2894,10735l2945,10786,2945,10786e" filled="f" stroked="t" strokeweight=".36pt" strokecolor="#0000FF">
                <v:path arrowok="t"/>
              </v:shape>
            </v:group>
            <v:group style="position:absolute;left:2894;top:10786;width:50;height:50" coordorigin="2894,10786" coordsize="50,50">
              <v:shape style="position:absolute;left:2894;top:10786;width:50;height:50" coordorigin="2894,10786" coordsize="50,50" path="m2945,10786l2894,10836,2894,10836e" filled="f" stroked="t" strokeweight=".36pt" strokecolor="#0000FF">
                <v:path arrowok="t"/>
              </v:shape>
            </v:group>
            <v:group style="position:absolute;left:2894;top:10836;width:50;height:50" coordorigin="2894,10836" coordsize="50,50">
              <v:shape style="position:absolute;left:2894;top:10836;width:50;height:50" coordorigin="2894,10836" coordsize="50,50" path="m2894,10836l2945,10886,2945,10886e" filled="f" stroked="t" strokeweight=".36pt" strokecolor="#0000FF">
                <v:path arrowok="t"/>
              </v:shape>
            </v:group>
            <v:group style="position:absolute;left:2916;top:10886;width:29;height:29" coordorigin="2916,10886" coordsize="29,29">
              <v:shape style="position:absolute;left:2916;top:10886;width:29;height:29" coordorigin="2916,10886" coordsize="29,29" path="m2945,10886l2916,10915,2916,10915e" filled="f" stroked="t" strokeweight=".36pt" strokecolor="#0000FF">
                <v:path arrowok="t"/>
              </v:shape>
            </v:group>
            <v:group style="position:absolute;left:3269;top:10577;width:2;height:79" coordorigin="3269,10577" coordsize="2,79">
              <v:shape style="position:absolute;left:3269;top:10577;width:2;height:79" coordorigin="3269,10577" coordsize="0,79" path="m3269,10656l3269,10577e" filled="f" stroked="t" strokeweight=".36pt" strokecolor="#FF0000">
                <v:path arrowok="t"/>
              </v:shape>
            </v:group>
            <v:group style="position:absolute;left:3269;top:10915;width:2;height:79" coordorigin="3269,10915" coordsize="2,79">
              <v:shape style="position:absolute;left:3269;top:10915;width:2;height:79" coordorigin="3269,10915" coordsize="0,79" path="m3269,10915l3269,10994e" filled="f" stroked="t" strokeweight=".36pt" strokecolor="#FF0000">
                <v:path arrowok="t"/>
              </v:shape>
            </v:group>
            <v:group style="position:absolute;left:3269;top:10656;width:29;height:29" coordorigin="3269,10656" coordsize="29,29">
              <v:shape style="position:absolute;left:3269;top:10656;width:29;height:29" coordorigin="3269,10656" coordsize="29,29" path="m3269,10656l3298,10685,3298,10685e" filled="f" stroked="t" strokeweight=".36pt" strokecolor="#0000FF">
                <v:path arrowok="t"/>
              </v:shape>
            </v:group>
            <v:group style="position:absolute;left:3240;top:10685;width:58;height:50" coordorigin="3240,10685" coordsize="58,50">
              <v:shape style="position:absolute;left:3240;top:10685;width:58;height:50" coordorigin="3240,10685" coordsize="58,50" path="m3298,10685l3240,10735,3240,10735e" filled="f" stroked="t" strokeweight=".36pt" strokecolor="#0000FF">
                <v:path arrowok="t"/>
              </v:shape>
            </v:group>
            <v:group style="position:absolute;left:3240;top:10735;width:58;height:50" coordorigin="3240,10735" coordsize="58,50">
              <v:shape style="position:absolute;left:3240;top:10735;width:58;height:50" coordorigin="3240,10735" coordsize="58,50" path="m3240,10735l3298,10786,3298,10786e" filled="f" stroked="t" strokeweight=".36pt" strokecolor="#0000FF">
                <v:path arrowok="t"/>
              </v:shape>
            </v:group>
            <v:group style="position:absolute;left:3240;top:10786;width:58;height:50" coordorigin="3240,10786" coordsize="58,50">
              <v:shape style="position:absolute;left:3240;top:10786;width:58;height:50" coordorigin="3240,10786" coordsize="58,50" path="m3298,10786l3240,10836,3240,10836e" filled="f" stroked="t" strokeweight=".36pt" strokecolor="#0000FF">
                <v:path arrowok="t"/>
              </v:shape>
            </v:group>
            <v:group style="position:absolute;left:3240;top:10836;width:58;height:50" coordorigin="3240,10836" coordsize="58,50">
              <v:shape style="position:absolute;left:3240;top:10836;width:58;height:50" coordorigin="3240,10836" coordsize="58,50" path="m3240,10836l3298,10886,3298,10886e" filled="f" stroked="t" strokeweight=".36pt" strokecolor="#0000FF">
                <v:path arrowok="t"/>
              </v:shape>
            </v:group>
            <v:group style="position:absolute;left:3269;top:10886;width:29;height:29" coordorigin="3269,10886" coordsize="29,29">
              <v:shape style="position:absolute;left:3269;top:10886;width:29;height:29" coordorigin="3269,10886" coordsize="29,29" path="m3298,10886l3269,10915,3269,10915e" filled="f" stroked="t" strokeweight=".36pt" strokecolor="#0000FF">
                <v:path arrowok="t"/>
              </v:shape>
            </v:group>
            <v:group style="position:absolute;left:11790;top:8701;width:7;height:2" coordorigin="11790,8701" coordsize="7,2">
              <v:shape style="position:absolute;left:11790;top:8701;width:7;height:2" coordorigin="11790,8701" coordsize="7,0" path="m11790,8701l11797,8701e" filled="f" stroked="t" strokeweight="1.8pt" strokecolor="#FF0000">
                <v:path arrowok="t"/>
              </v:shape>
            </v:group>
            <v:group style="position:absolute;left:11772;top:8633;width:43;height:43" coordorigin="11772,8633" coordsize="43,43">
              <v:shape style="position:absolute;left:11772;top:8633;width:43;height:43" coordorigin="11772,8633" coordsize="43,43" path="m11772,8654l11772,8647,11786,8633,11794,8633,11801,8633,11815,8647,11815,8654,11815,8662,11801,8676,11794,8676,11786,8676,11772,8662,11772,8654e" filled="f" stroked="t" strokeweight=".36pt" strokecolor="#FF0000">
                <v:path arrowok="t"/>
              </v:shape>
            </v:group>
            <v:group style="position:absolute;left:2916;top:4579;width:2;height:86" coordorigin="2916,4579" coordsize="2,86">
              <v:shape style="position:absolute;left:2916;top:4579;width:2;height:86" coordorigin="2916,4579" coordsize="0,86" path="m2916,4666l2916,4579,2916,4579e" filled="f" stroked="t" strokeweight=".36pt" strokecolor="#800040">
                <v:path arrowok="t"/>
              </v:shape>
            </v:group>
            <v:group style="position:absolute;left:13993;top:8701;width:7;height:2" coordorigin="13993,8701" coordsize="7,2">
              <v:shape style="position:absolute;left:13993;top:8701;width:7;height:2" coordorigin="13993,8701" coordsize="7,0" path="m13993,8701l14000,8701e" filled="f" stroked="t" strokeweight="1.8pt" strokecolor="#FF0000">
                <v:path arrowok="t"/>
              </v:shape>
            </v:group>
            <v:group style="position:absolute;left:13968;top:8633;width:43;height:43" coordorigin="13968,8633" coordsize="43,43">
              <v:shape style="position:absolute;left:13968;top:8633;width:43;height:43" coordorigin="13968,8633" coordsize="43,43" path="m13968,8654l13968,8647,13982,8633,13990,8633,13997,8633,14011,8647,14011,8654,14011,8662,13997,8676,13990,8676,13982,8676,13968,8662,13968,8654e" filled="f" stroked="t" strokeweight=".36pt" strokecolor="#FF0000">
                <v:path arrowok="t"/>
              </v:shape>
            </v:group>
            <v:group style="position:absolute;left:9684;top:7704;width:2;height:86" coordorigin="9684,7704" coordsize="2,86">
              <v:shape style="position:absolute;left:9684;top:7704;width:2;height:86" coordorigin="9684,7704" coordsize="0,86" path="m9684,7704l9684,7790e" filled="f" stroked="t" strokeweight=".36pt" strokecolor="#FF0000">
                <v:path arrowok="t"/>
              </v:shape>
            </v:group>
            <v:group style="position:absolute;left:9684;top:7452;width:2;height:79" coordorigin="9684,7452" coordsize="2,79">
              <v:shape style="position:absolute;left:9684;top:7452;width:2;height:79" coordorigin="9684,7452" coordsize="0,79" path="m9684,7531l9684,7452e" filled="f" stroked="t" strokeweight=".36pt" strokecolor="#FF0000">
                <v:path arrowok="t"/>
              </v:shape>
            </v:group>
            <v:group style="position:absolute;left:9684;top:7546;width:36;height:14" coordorigin="9684,7546" coordsize="36,14">
              <v:shape style="position:absolute;left:9684;top:7546;width:36;height:14" coordorigin="9684,7546" coordsize="36,14" path="m9684,7546l9720,7560,9720,7560e" filled="f" stroked="t" strokeweight=".36pt" strokecolor="#0000FF">
                <v:path arrowok="t"/>
              </v:shape>
            </v:group>
            <v:group style="position:absolute;left:9655;top:7560;width:65;height:22" coordorigin="9655,7560" coordsize="65,22">
              <v:shape style="position:absolute;left:9655;top:7560;width:65;height:22" coordorigin="9655,7560" coordsize="65,22" path="m9720,7560l9655,7582,9655,7582e" filled="f" stroked="t" strokeweight=".36pt" strokecolor="#0000FF">
                <v:path arrowok="t"/>
              </v:shape>
            </v:group>
            <v:group style="position:absolute;left:9655;top:7582;width:65;height:29" coordorigin="9655,7582" coordsize="65,29">
              <v:shape style="position:absolute;left:9655;top:7582;width:65;height:29" coordorigin="9655,7582" coordsize="65,29" path="m9655,7582l9720,7610,9720,7610e" filled="f" stroked="t" strokeweight=".36pt" strokecolor="#0000FF">
                <v:path arrowok="t"/>
              </v:shape>
            </v:group>
            <v:group style="position:absolute;left:9655;top:7610;width:65;height:29" coordorigin="9655,7610" coordsize="65,29">
              <v:shape style="position:absolute;left:9655;top:7610;width:65;height:29" coordorigin="9655,7610" coordsize="65,29" path="m9720,7610l9655,7639,9655,7639e" filled="f" stroked="t" strokeweight=".36pt" strokecolor="#0000FF">
                <v:path arrowok="t"/>
              </v:shape>
            </v:group>
            <v:group style="position:absolute;left:9655;top:7639;width:65;height:22" coordorigin="9655,7639" coordsize="65,22">
              <v:shape style="position:absolute;left:9655;top:7639;width:65;height:22" coordorigin="9655,7639" coordsize="65,22" path="m9655,7639l9720,7661,9720,7661e" filled="f" stroked="t" strokeweight=".36pt" strokecolor="#0000FF">
                <v:path arrowok="t"/>
              </v:shape>
            </v:group>
            <v:group style="position:absolute;left:9655;top:7661;width:65;height:29" coordorigin="9655,7661" coordsize="65,29">
              <v:shape style="position:absolute;left:9655;top:7661;width:65;height:29" coordorigin="9655,7661" coordsize="65,29" path="m9720,7661l9655,7690,9655,7690e" filled="f" stroked="t" strokeweight=".36pt" strokecolor="#0000FF">
                <v:path arrowok="t"/>
              </v:shape>
            </v:group>
            <v:group style="position:absolute;left:9655;top:7690;width:29;height:14" coordorigin="9655,7690" coordsize="29,14">
              <v:shape style="position:absolute;left:9655;top:7690;width:29;height:14" coordorigin="9655,7690" coordsize="29,14" path="m9655,7690l9684,7704,9684,7704e" filled="f" stroked="t" strokeweight=".36pt" strokecolor="#0000FF">
                <v:path arrowok="t"/>
              </v:shape>
            </v:group>
            <v:group style="position:absolute;left:9680;top:7538;width:7;height:2" coordorigin="9680,7538" coordsize="7,2">
              <v:shape style="position:absolute;left:9680;top:7538;width:7;height:2" coordorigin="9680,7538" coordsize="7,0" path="m9680,7538l9688,7538e" filled="f" stroked="t" strokeweight=".72pt" strokecolor="#0000FF">
                <v:path arrowok="t"/>
              </v:shape>
            </v:group>
            <v:group style="position:absolute;left:5206;top:10577;width:2;height:79" coordorigin="5206,10577" coordsize="2,79">
              <v:shape style="position:absolute;left:5206;top:10577;width:2;height:79" coordorigin="5206,10577" coordsize="0,79" path="m5206,10656l5206,10577e" filled="f" stroked="t" strokeweight=".36pt" strokecolor="#FF0000">
                <v:path arrowok="t"/>
              </v:shape>
            </v:group>
            <v:group style="position:absolute;left:5206;top:10915;width:2;height:79" coordorigin="5206,10915" coordsize="2,79">
              <v:shape style="position:absolute;left:5206;top:10915;width:2;height:79" coordorigin="5206,10915" coordsize="0,79" path="m5206,10915l5206,10994e" filled="f" stroked="t" strokeweight=".36pt" strokecolor="#FF0000">
                <v:path arrowok="t"/>
              </v:shape>
            </v:group>
            <v:group style="position:absolute;left:5206;top:10656;width:22;height:29" coordorigin="5206,10656" coordsize="22,29">
              <v:shape style="position:absolute;left:5206;top:10656;width:22;height:29" coordorigin="5206,10656" coordsize="22,29" path="m5206,10656l5227,10685,5227,10685e" filled="f" stroked="t" strokeweight=".36pt" strokecolor="#0000FF">
                <v:path arrowok="t"/>
              </v:shape>
            </v:group>
            <v:group style="position:absolute;left:5177;top:10685;width:50;height:50" coordorigin="5177,10685" coordsize="50,50">
              <v:shape style="position:absolute;left:5177;top:10685;width:50;height:50" coordorigin="5177,10685" coordsize="50,50" path="m5227,10685l5177,10735,5177,10735e" filled="f" stroked="t" strokeweight=".36pt" strokecolor="#0000FF">
                <v:path arrowok="t"/>
              </v:shape>
            </v:group>
            <v:group style="position:absolute;left:5177;top:10735;width:50;height:50" coordorigin="5177,10735" coordsize="50,50">
              <v:shape style="position:absolute;left:5177;top:10735;width:50;height:50" coordorigin="5177,10735" coordsize="50,50" path="m5177,10735l5227,10786,5227,10786e" filled="f" stroked="t" strokeweight=".36pt" strokecolor="#0000FF">
                <v:path arrowok="t"/>
              </v:shape>
            </v:group>
            <v:group style="position:absolute;left:5177;top:10786;width:50;height:50" coordorigin="5177,10786" coordsize="50,50">
              <v:shape style="position:absolute;left:5177;top:10786;width:50;height:50" coordorigin="5177,10786" coordsize="50,50" path="m5227,10786l5177,10836,5177,10836e" filled="f" stroked="t" strokeweight=".36pt" strokecolor="#0000FF">
                <v:path arrowok="t"/>
              </v:shape>
            </v:group>
            <v:group style="position:absolute;left:5177;top:10836;width:50;height:50" coordorigin="5177,10836" coordsize="50,50">
              <v:shape style="position:absolute;left:5177;top:10836;width:50;height:50" coordorigin="5177,10836" coordsize="50,50" path="m5177,10836l5227,10886,5227,10886e" filled="f" stroked="t" strokeweight=".36pt" strokecolor="#0000FF">
                <v:path arrowok="t"/>
              </v:shape>
            </v:group>
            <v:group style="position:absolute;left:5206;top:10886;width:22;height:29" coordorigin="5206,10886" coordsize="22,29">
              <v:shape style="position:absolute;left:5206;top:10886;width:22;height:29" coordorigin="5206,10886" coordsize="22,29" path="m5227,10886l5206,10915,5206,10915e" filled="f" stroked="t" strokeweight=".36pt" strokecolor="#0000FF">
                <v:path arrowok="t"/>
              </v:shape>
            </v:group>
            <v:group style="position:absolute;left:11621;top:7704;width:2;height:86" coordorigin="11621,7704" coordsize="2,86">
              <v:shape style="position:absolute;left:11621;top:7704;width:2;height:86" coordorigin="11621,7704" coordsize="0,86" path="m11621,7704l11621,7790e" filled="f" stroked="t" strokeweight=".36pt" strokecolor="#FF0000">
                <v:path arrowok="t"/>
              </v:shape>
            </v:group>
            <v:group style="position:absolute;left:11621;top:7452;width:2;height:79" coordorigin="11621,7452" coordsize="2,79">
              <v:shape style="position:absolute;left:11621;top:7452;width:2;height:79" coordorigin="11621,7452" coordsize="0,79" path="m11621,7531l11621,7452e" filled="f" stroked="t" strokeweight=".36pt" strokecolor="#FF0000">
                <v:path arrowok="t"/>
              </v:shape>
            </v:group>
            <v:group style="position:absolute;left:11621;top:7546;width:36;height:14" coordorigin="11621,7546" coordsize="36,14">
              <v:shape style="position:absolute;left:11621;top:7546;width:36;height:14" coordorigin="11621,7546" coordsize="36,14" path="m11621,7546l11657,7560,11657,7560e" filled="f" stroked="t" strokeweight=".36pt" strokecolor="#0000FF">
                <v:path arrowok="t"/>
              </v:shape>
            </v:group>
            <v:group style="position:absolute;left:11585;top:7560;width:72;height:22" coordorigin="11585,7560" coordsize="72,22">
              <v:shape style="position:absolute;left:11585;top:7560;width:72;height:22" coordorigin="11585,7560" coordsize="72,22" path="m11657,7560l11585,7582,11585,7582e" filled="f" stroked="t" strokeweight=".36pt" strokecolor="#0000FF">
                <v:path arrowok="t"/>
              </v:shape>
            </v:group>
            <v:group style="position:absolute;left:11585;top:7582;width:72;height:29" coordorigin="11585,7582" coordsize="72,29">
              <v:shape style="position:absolute;left:11585;top:7582;width:72;height:29" coordorigin="11585,7582" coordsize="72,29" path="m11585,7582l11657,7610,11657,7610e" filled="f" stroked="t" strokeweight=".36pt" strokecolor="#0000FF">
                <v:path arrowok="t"/>
              </v:shape>
            </v:group>
            <v:group style="position:absolute;left:11585;top:7610;width:72;height:29" coordorigin="11585,7610" coordsize="72,29">
              <v:shape style="position:absolute;left:11585;top:7610;width:72;height:29" coordorigin="11585,7610" coordsize="72,29" path="m11657,7610l11585,7639,11585,7639e" filled="f" stroked="t" strokeweight=".36pt" strokecolor="#0000FF">
                <v:path arrowok="t"/>
              </v:shape>
            </v:group>
            <v:group style="position:absolute;left:11585;top:7639;width:72;height:22" coordorigin="11585,7639" coordsize="72,22">
              <v:shape style="position:absolute;left:11585;top:7639;width:72;height:22" coordorigin="11585,7639" coordsize="72,22" path="m11585,7639l11657,7661,11657,7661e" filled="f" stroked="t" strokeweight=".36pt" strokecolor="#0000FF">
                <v:path arrowok="t"/>
              </v:shape>
            </v:group>
            <v:group style="position:absolute;left:11585;top:7661;width:72;height:29" coordorigin="11585,7661" coordsize="72,29">
              <v:shape style="position:absolute;left:11585;top:7661;width:72;height:29" coordorigin="11585,7661" coordsize="72,29" path="m11657,7661l11585,7690,11585,7690e" filled="f" stroked="t" strokeweight=".36pt" strokecolor="#0000FF">
                <v:path arrowok="t"/>
              </v:shape>
            </v:group>
            <v:group style="position:absolute;left:11585;top:7690;width:36;height:14" coordorigin="11585,7690" coordsize="36,14">
              <v:shape style="position:absolute;left:11585;top:7690;width:36;height:14" coordorigin="11585,7690" coordsize="36,14" path="m11585,7690l11621,7704,11621,7704e" filled="f" stroked="t" strokeweight=".36pt" strokecolor="#0000FF">
                <v:path arrowok="t"/>
              </v:shape>
            </v:group>
            <v:group style="position:absolute;left:11617;top:7538;width:7;height:2" coordorigin="11617,7538" coordsize="7,2">
              <v:shape style="position:absolute;left:11617;top:7538;width:7;height:2" coordorigin="11617,7538" coordsize="7,0" path="m11617,7538l11624,7538e" filled="f" stroked="t" strokeweight=".72pt" strokecolor="#0000FF">
                <v:path arrowok="t"/>
              </v:shape>
            </v:group>
            <v:group style="position:absolute;left:5184;top:10476;width:29;height:22" coordorigin="5184,10476" coordsize="29,22">
              <v:shape style="position:absolute;left:5184;top:10476;width:29;height:22" coordorigin="5184,10476" coordsize="29,22" path="m5206,10498l5191,10498,5184,10483,5191,10476,5206,10476,5213,10483,5206,10498xe" filled="t" fillcolor="#FF00FF" stroked="f">
                <v:path arrowok="t"/>
                <v:fill type="solid"/>
              </v:shape>
            </v:group>
            <v:group style="position:absolute;left:5184;top:10476;width:29;height:22" coordorigin="5184,10476" coordsize="29,22">
              <v:shape style="position:absolute;left:5184;top:10476;width:29;height:22" coordorigin="5184,10476" coordsize="29,22" path="m5184,10483l5191,10476,5198,10476,5206,10476,5213,10483,5206,10498,5198,10498,5191,10498,5184,10483e" filled="f" stroked="t" strokeweight=".36pt" strokecolor="#FF00FF">
                <v:path arrowok="t"/>
              </v:shape>
            </v:group>
            <v:group style="position:absolute;left:5558;top:10577;width:2;height:79" coordorigin="5558,10577" coordsize="2,79">
              <v:shape style="position:absolute;left:5558;top:10577;width:2;height:79" coordorigin="5558,10577" coordsize="0,79" path="m5558,10656l5558,10577e" filled="f" stroked="t" strokeweight=".36pt" strokecolor="#FF0000">
                <v:path arrowok="t"/>
              </v:shape>
            </v:group>
            <v:group style="position:absolute;left:5558;top:10915;width:2;height:79" coordorigin="5558,10915" coordsize="2,79">
              <v:shape style="position:absolute;left:5558;top:10915;width:2;height:79" coordorigin="5558,10915" coordsize="0,79" path="m5558,10915l5558,10994e" filled="f" stroked="t" strokeweight=".36pt" strokecolor="#FF0000">
                <v:path arrowok="t"/>
              </v:shape>
            </v:group>
            <v:group style="position:absolute;left:5558;top:10656;width:22;height:29" coordorigin="5558,10656" coordsize="22,29">
              <v:shape style="position:absolute;left:5558;top:10656;width:22;height:29" coordorigin="5558,10656" coordsize="22,29" path="m5558,10656l5580,10685,5580,10685e" filled="f" stroked="t" strokeweight=".36pt" strokecolor="#0000FF">
                <v:path arrowok="t"/>
              </v:shape>
            </v:group>
            <v:group style="position:absolute;left:5530;top:10685;width:50;height:50" coordorigin="5530,10685" coordsize="50,50">
              <v:shape style="position:absolute;left:5530;top:10685;width:50;height:50" coordorigin="5530,10685" coordsize="50,50" path="m5580,10685l5530,10735,5530,10735e" filled="f" stroked="t" strokeweight=".36pt" strokecolor="#0000FF">
                <v:path arrowok="t"/>
              </v:shape>
            </v:group>
            <v:group style="position:absolute;left:5530;top:10735;width:50;height:50" coordorigin="5530,10735" coordsize="50,50">
              <v:shape style="position:absolute;left:5530;top:10735;width:50;height:50" coordorigin="5530,10735" coordsize="50,50" path="m5530,10735l5580,10786,5580,10786e" filled="f" stroked="t" strokeweight=".36pt" strokecolor="#0000FF">
                <v:path arrowok="t"/>
              </v:shape>
            </v:group>
            <v:group style="position:absolute;left:5530;top:10786;width:50;height:50" coordorigin="5530,10786" coordsize="50,50">
              <v:shape style="position:absolute;left:5530;top:10786;width:50;height:50" coordorigin="5530,10786" coordsize="50,50" path="m5580,10786l5530,10836,5530,10836e" filled="f" stroked="t" strokeweight=".36pt" strokecolor="#0000FF">
                <v:path arrowok="t"/>
              </v:shape>
            </v:group>
            <v:group style="position:absolute;left:5530;top:10836;width:50;height:50" coordorigin="5530,10836" coordsize="50,50">
              <v:shape style="position:absolute;left:5530;top:10836;width:50;height:50" coordorigin="5530,10836" coordsize="50,50" path="m5530,10836l5580,10886,5580,10886e" filled="f" stroked="t" strokeweight=".36pt" strokecolor="#0000FF">
                <v:path arrowok="t"/>
              </v:shape>
            </v:group>
            <v:group style="position:absolute;left:5558;top:10886;width:22;height:29" coordorigin="5558,10886" coordsize="22,29">
              <v:shape style="position:absolute;left:5558;top:10886;width:22;height:29" coordorigin="5558,10886" coordsize="22,29" path="m5580,10886l5558,10915,5558,10915e" filled="f" stroked="t" strokeweight=".36pt" strokecolor="#0000FF">
                <v:path arrowok="t"/>
              </v:shape>
            </v:group>
            <v:group style="position:absolute;left:13730;top:7704;width:2;height:86" coordorigin="13730,7704" coordsize="2,86">
              <v:shape style="position:absolute;left:13730;top:7704;width:2;height:86" coordorigin="13730,7704" coordsize="0,86" path="m13730,7704l13730,7790e" filled="f" stroked="t" strokeweight=".36pt" strokecolor="#FF0000">
                <v:path arrowok="t"/>
              </v:shape>
            </v:group>
            <v:group style="position:absolute;left:13730;top:7452;width:2;height:79" coordorigin="13730,7452" coordsize="2,79">
              <v:shape style="position:absolute;left:13730;top:7452;width:2;height:79" coordorigin="13730,7452" coordsize="0,79" path="m13730,7531l13730,7452e" filled="f" stroked="t" strokeweight=".36pt" strokecolor="#FF0000">
                <v:path arrowok="t"/>
              </v:shape>
            </v:group>
            <v:group style="position:absolute;left:13730;top:7546;width:36;height:14" coordorigin="13730,7546" coordsize="36,14">
              <v:shape style="position:absolute;left:13730;top:7546;width:36;height:14" coordorigin="13730,7546" coordsize="36,14" path="m13730,7546l13766,7560,13766,7560e" filled="f" stroked="t" strokeweight=".36pt" strokecolor="#0000FF">
                <v:path arrowok="t"/>
              </v:shape>
            </v:group>
            <v:group style="position:absolute;left:13694;top:7560;width:72;height:22" coordorigin="13694,7560" coordsize="72,22">
              <v:shape style="position:absolute;left:13694;top:7560;width:72;height:22" coordorigin="13694,7560" coordsize="72,22" path="m13766,7560l13694,7582,13694,7582e" filled="f" stroked="t" strokeweight=".36pt" strokecolor="#0000FF">
                <v:path arrowok="t"/>
              </v:shape>
            </v:group>
            <v:group style="position:absolute;left:13694;top:7582;width:72;height:29" coordorigin="13694,7582" coordsize="72,29">
              <v:shape style="position:absolute;left:13694;top:7582;width:72;height:29" coordorigin="13694,7582" coordsize="72,29" path="m13694,7582l13766,7610,13766,7610e" filled="f" stroked="t" strokeweight=".36pt" strokecolor="#0000FF">
                <v:path arrowok="t"/>
              </v:shape>
            </v:group>
            <v:group style="position:absolute;left:13694;top:7610;width:72;height:29" coordorigin="13694,7610" coordsize="72,29">
              <v:shape style="position:absolute;left:13694;top:7610;width:72;height:29" coordorigin="13694,7610" coordsize="72,29" path="m13766,7610l13694,7639,13694,7639e" filled="f" stroked="t" strokeweight=".36pt" strokecolor="#0000FF">
                <v:path arrowok="t"/>
              </v:shape>
            </v:group>
            <v:group style="position:absolute;left:13694;top:7639;width:72;height:22" coordorigin="13694,7639" coordsize="72,22">
              <v:shape style="position:absolute;left:13694;top:7639;width:72;height:22" coordorigin="13694,7639" coordsize="72,22" path="m13694,7639l13766,7661,13766,7661e" filled="f" stroked="t" strokeweight=".36pt" strokecolor="#0000FF">
                <v:path arrowok="t"/>
              </v:shape>
            </v:group>
            <v:group style="position:absolute;left:13694;top:7661;width:72;height:29" coordorigin="13694,7661" coordsize="72,29">
              <v:shape style="position:absolute;left:13694;top:7661;width:72;height:29" coordorigin="13694,7661" coordsize="72,29" path="m13766,7661l13694,7690,13694,7690e" filled="f" stroked="t" strokeweight=".36pt" strokecolor="#0000FF">
                <v:path arrowok="t"/>
              </v:shape>
            </v:group>
            <v:group style="position:absolute;left:13694;top:7690;width:36;height:14" coordorigin="13694,7690" coordsize="36,14">
              <v:shape style="position:absolute;left:13694;top:7690;width:36;height:14" coordorigin="13694,7690" coordsize="36,14" path="m13694,7690l13730,7704,13730,7704e" filled="f" stroked="t" strokeweight=".36pt" strokecolor="#0000FF">
                <v:path arrowok="t"/>
              </v:shape>
            </v:group>
            <v:group style="position:absolute;left:13727;top:7538;width:7;height:2" coordorigin="13727,7538" coordsize="7,2">
              <v:shape style="position:absolute;left:13727;top:7538;width:7;height:2" coordorigin="13727,7538" coordsize="7,0" path="m13727,7538l13734,7538e" filled="f" stroked="t" strokeweight=".72pt" strokecolor="#0000FF">
                <v:path arrowok="t"/>
              </v:shape>
            </v:group>
            <v:group style="position:absolute;left:13644;top:7790;width:173;height:2" coordorigin="13644,7790" coordsize="173,2">
              <v:shape style="position:absolute;left:13644;top:7790;width:173;height:2" coordorigin="13644,7790" coordsize="173,0" path="m13644,7790l13817,7790,13817,7790e" filled="f" stroked="t" strokeweight=".36pt" strokecolor="#FF0000">
                <v:path arrowok="t"/>
              </v:shape>
            </v:group>
            <v:group style="position:absolute;left:13673;top:7812;width:122;height:2" coordorigin="13673,7812" coordsize="122,2">
              <v:shape style="position:absolute;left:13673;top:7812;width:122;height:2" coordorigin="13673,7812" coordsize="122,0" path="m13673,7812l13795,7812,13795,7812e" filled="f" stroked="t" strokeweight=".36pt" strokecolor="#FF0000">
                <v:path arrowok="t"/>
              </v:shape>
            </v:group>
            <v:group style="position:absolute;left:13694;top:7841;width:72;height:2" coordorigin="13694,7841" coordsize="72,2">
              <v:shape style="position:absolute;left:13694;top:7841;width:72;height:2" coordorigin="13694,7841" coordsize="72,0" path="m13766,7841l13694,7841,13694,7841e" filled="f" stroked="t" strokeweight=".36pt" strokecolor="#FF0000">
                <v:path arrowok="t"/>
              </v:shape>
            </v:group>
            <v:group style="position:absolute;left:13723;top:7862;width:14;height:2" coordorigin="13723,7862" coordsize="14,2">
              <v:shape style="position:absolute;left:13723;top:7862;width:14;height:2" coordorigin="13723,7862" coordsize="14,0" path="m13723,7862l13738,7862,13738,7862e" filled="f" stroked="t" strokeweight=".36pt" strokecolor="#FF0000">
                <v:path arrowok="t"/>
              </v:shape>
            </v:group>
            <v:group style="position:absolute;left:11534;top:7790;width:173;height:2" coordorigin="11534,7790" coordsize="173,2">
              <v:shape style="position:absolute;left:11534;top:7790;width:173;height:2" coordorigin="11534,7790" coordsize="173,0" path="m11534,7790l11707,7790,11707,7790e" filled="f" stroked="t" strokeweight=".36pt" strokecolor="#FF0000">
                <v:path arrowok="t"/>
              </v:shape>
            </v:group>
            <v:group style="position:absolute;left:11556;top:7812;width:130;height:2" coordorigin="11556,7812" coordsize="130,2">
              <v:shape style="position:absolute;left:11556;top:7812;width:130;height:2" coordorigin="11556,7812" coordsize="130,0" path="m11556,7812l11686,7812,11686,7812e" filled="f" stroked="t" strokeweight=".36pt" strokecolor="#FF0000">
                <v:path arrowok="t"/>
              </v:shape>
            </v:group>
            <v:group style="position:absolute;left:11585;top:7841;width:72;height:2" coordorigin="11585,7841" coordsize="72,2">
              <v:shape style="position:absolute;left:11585;top:7841;width:72;height:2" coordorigin="11585,7841" coordsize="72,0" path="m11657,7841l11585,7841,11585,7841e" filled="f" stroked="t" strokeweight=".36pt" strokecolor="#FF0000">
                <v:path arrowok="t"/>
              </v:shape>
            </v:group>
            <v:group style="position:absolute;left:11614;top:7862;width:14;height:2" coordorigin="11614,7862" coordsize="14,2">
              <v:shape style="position:absolute;left:11614;top:7862;width:14;height:2" coordorigin="11614,7862" coordsize="14,0" path="m11614,7862l11628,7862,11628,7862e" filled="f" stroked="t" strokeweight=".36pt" strokecolor="#FF0000">
                <v:path arrowok="t"/>
              </v:shape>
            </v:group>
            <v:group style="position:absolute;left:9598;top:7790;width:180;height:2" coordorigin="9598,7790" coordsize="180,2">
              <v:shape style="position:absolute;left:9598;top:7790;width:180;height:2" coordorigin="9598,7790" coordsize="180,0" path="m9598,7790l9778,7790,9778,7790e" filled="f" stroked="t" strokeweight=".36pt" strokecolor="#FF0000">
                <v:path arrowok="t"/>
              </v:shape>
            </v:group>
            <v:group style="position:absolute;left:9626;top:7812;width:122;height:2" coordorigin="9626,7812" coordsize="122,2">
              <v:shape style="position:absolute;left:9626;top:7812;width:122;height:2" coordorigin="9626,7812" coordsize="122,0" path="m9626,7812l9749,7812,9749,7812e" filled="f" stroked="t" strokeweight=".36pt" strokecolor="#FF0000">
                <v:path arrowok="t"/>
              </v:shape>
            </v:group>
            <v:group style="position:absolute;left:9655;top:7841;width:65;height:2" coordorigin="9655,7841" coordsize="65,2">
              <v:shape style="position:absolute;left:9655;top:7841;width:65;height:2" coordorigin="9655,7841" coordsize="65,0" path="m9720,7841l9655,7841,9655,7841e" filled="f" stroked="t" strokeweight=".36pt" strokecolor="#FF0000">
                <v:path arrowok="t"/>
              </v:shape>
            </v:group>
            <v:group style="position:absolute;left:9677;top:7862;width:22;height:2" coordorigin="9677,7862" coordsize="22,2">
              <v:shape style="position:absolute;left:9677;top:7862;width:22;height:2" coordorigin="9677,7862" coordsize="22,0" path="m9677,7862l9698,7862,9698,7862e" filled="f" stroked="t" strokeweight=".36pt" strokecolor="#FF0000">
                <v:path arrowok="t"/>
              </v:shape>
            </v:group>
            <v:group style="position:absolute;left:14350;top:10066;width:86;height:2" coordorigin="14350,10066" coordsize="86,2">
              <v:shape style="position:absolute;left:14350;top:10066;width:86;height:2" coordorigin="14350,10066" coordsize="86,0" path="m14436,10066l14350,10066e" filled="f" stroked="t" strokeweight=".36pt" strokecolor="#FF0000">
                <v:path arrowok="t"/>
              </v:shape>
            </v:group>
            <v:group style="position:absolute;left:14609;top:9900;width:2;height:86" coordorigin="14609,9900" coordsize="2,86">
              <v:shape style="position:absolute;left:14609;top:9900;width:2;height:86" coordorigin="14609,9900" coordsize="0,86" path="m14609,9986l14609,9900e" filled="f" stroked="t" strokeweight=".36pt" strokecolor="#FF0000">
                <v:path arrowok="t"/>
              </v:shape>
            </v:group>
            <v:group style="position:absolute;left:14609;top:10152;width:2;height:86" coordorigin="14609,10152" coordsize="2,86">
              <v:shape style="position:absolute;left:14609;top:10152;width:2;height:86" coordorigin="14609,10152" coordsize="0,86" path="m14609,10152l14609,10238e" filled="f" stroked="t" strokeweight=".36pt" strokecolor="#FF0000">
                <v:path arrowok="t"/>
              </v:shape>
            </v:group>
            <v:group style="position:absolute;left:14522;top:9986;width:86;height:58" coordorigin="14522,9986" coordsize="86,58">
              <v:shape style="position:absolute;left:14522;top:9986;width:86;height:58" coordorigin="14522,9986" coordsize="86,58" path="m14609,9986l14522,10044,14522,10044e" filled="f" stroked="t" strokeweight=".36pt" strokecolor="#0000FF">
                <v:path arrowok="t"/>
              </v:shape>
            </v:group>
            <v:group style="position:absolute;left:14522;top:10094;width:86;height:58" coordorigin="14522,10094" coordsize="86,58">
              <v:shape style="position:absolute;left:14522;top:10094;width:86;height:58" coordorigin="14522,10094" coordsize="86,58" path="m14522,10094l14609,10152,14609,10152e" filled="f" stroked="t" strokeweight=".36pt" strokecolor="#0000FF">
                <v:path arrowok="t"/>
              </v:shape>
            </v:group>
            <v:group style="position:absolute;left:14522;top:9986;width:2;height:166" coordorigin="14522,9986" coordsize="2,166">
              <v:shape style="position:absolute;left:14522;top:9986;width:2;height:166" coordorigin="14522,9986" coordsize="0,166" path="m14522,9986l14522,10152,14522,10152e" filled="f" stroked="t" strokeweight=".36pt" strokecolor="#0000FF">
                <v:path arrowok="t"/>
              </v:shape>
            </v:group>
            <v:group style="position:absolute;left:14436;top:10066;width:86;height:2" coordorigin="14436,10066" coordsize="86,2">
              <v:shape style="position:absolute;left:14436;top:10066;width:86;height:2" coordorigin="14436,10066" coordsize="86,0" path="m14522,10066l14436,10066,14436,10066e" filled="f" stroked="t" strokeweight=".36pt" strokecolor="#0000FF">
                <v:path arrowok="t"/>
              </v:shape>
            </v:group>
            <v:group style="position:absolute;left:14558;top:10109;width:50;height:43" coordorigin="14558,10109" coordsize="50,43">
              <v:shape style="position:absolute;left:14558;top:10109;width:50;height:43" coordorigin="14558,10109" coordsize="50,43" path="m14609,10152l14558,10138,14573,10109,14609,10152xe" filled="t" fillcolor="#0000FF" stroked="f">
                <v:path arrowok="t"/>
                <v:fill type="solid"/>
              </v:shape>
            </v:group>
            <v:group style="position:absolute;left:14558;top:10109;width:50;height:43" coordorigin="14558,10109" coordsize="50,43">
              <v:shape style="position:absolute;left:14558;top:10109;width:50;height:43" coordorigin="14558,10109" coordsize="50,43" path="m14609,10152l14573,10109,14558,10138,14609,10152xe" filled="f" stroked="t" strokeweight=".36pt" strokecolor="#0000FF">
                <v:path arrowok="t"/>
              </v:shape>
            </v:group>
            <v:group style="position:absolute;left:2916;top:10994;width:353;height:2" coordorigin="2916,10994" coordsize="353,2">
              <v:shape style="position:absolute;left:2916;top:10994;width:353;height:2" coordorigin="2916,10994" coordsize="353,0" path="m3269,10994l2916,10994,2916,10994e" filled="f" stroked="t" strokeweight=".36pt" strokecolor="#800040">
                <v:path arrowok="t"/>
              </v:shape>
            </v:group>
            <v:group style="position:absolute;left:13291;top:7114;width:86;height:2" coordorigin="13291,7114" coordsize="86,2">
              <v:shape style="position:absolute;left:13291;top:7114;width:86;height:2" coordorigin="13291,7114" coordsize="86,0" path="m13378,7114l13291,7114,13291,7114e" filled="f" stroked="t" strokeweight=".36pt" strokecolor="#800040">
                <v:path arrowok="t"/>
              </v:shape>
            </v:group>
            <v:group style="position:absolute;left:13378;top:6941;width:2;height:173" coordorigin="13378,6941" coordsize="2,173">
              <v:shape style="position:absolute;left:13378;top:6941;width:2;height:173" coordorigin="13378,6941" coordsize="0,173" path="m13378,7114l13378,6941e" filled="f" stroked="t" strokeweight=".36pt" strokecolor="#800040">
                <v:path arrowok="t"/>
              </v:shape>
            </v:group>
            <v:group style="position:absolute;left:13363;top:7013;width:22;height:22" coordorigin="13363,7013" coordsize="22,22">
              <v:shape style="position:absolute;left:13363;top:7013;width:22;height:22" coordorigin="13363,7013" coordsize="22,22" path="m13370,7034l13363,7020,13370,7013,13385,7020,13370,7034xe" filled="t" fillcolor="#FF00FF" stroked="f">
                <v:path arrowok="t"/>
                <v:fill type="solid"/>
              </v:shape>
            </v:group>
            <v:group style="position:absolute;left:13363;top:7013;width:22;height:22" coordorigin="13363,7013" coordsize="22,22">
              <v:shape style="position:absolute;left:13363;top:7013;width:22;height:22" coordorigin="13363,7013" coordsize="22,22" path="m13363,7020l13370,7013,13385,7020,13370,7034,13363,7020e" filled="f" stroked="t" strokeweight=".36pt" strokecolor="#FF00FF">
                <v:path arrowok="t"/>
              </v:shape>
            </v:group>
            <v:group style="position:absolute;left:13291;top:6941;width:86;height:2" coordorigin="13291,6941" coordsize="86,2">
              <v:shape style="position:absolute;left:13291;top:6941;width:86;height:2" coordorigin="13291,6941" coordsize="86,0" path="m13378,6941l13291,6941,13291,6941e" filled="f" stroked="t" strokeweight=".36pt" strokecolor="#800040">
                <v:path arrowok="t"/>
              </v:shape>
            </v:group>
            <v:group style="position:absolute;left:13730;top:7027;width:2;height:425" coordorigin="13730,7027" coordsize="2,425">
              <v:shape style="position:absolute;left:13730;top:7027;width:2;height:425" coordorigin="13730,7027" coordsize="0,425" path="m13730,7027l13730,7452,13730,7452e" filled="f" stroked="t" strokeweight=".36pt" strokecolor="#800040">
                <v:path arrowok="t"/>
              </v:shape>
            </v:group>
            <v:group style="position:absolute;left:11268;top:6941;width:2;height:173" coordorigin="11268,6941" coordsize="2,173">
              <v:shape style="position:absolute;left:11268;top:6941;width:2;height:173" coordorigin="11268,6941" coordsize="0,173" path="m11268,7114l11268,6941e" filled="f" stroked="t" strokeweight=".36pt" strokecolor="#800040">
                <v:path arrowok="t"/>
              </v:shape>
            </v:group>
            <v:group style="position:absolute;left:13558;top:7452;width:526;height:2" coordorigin="13558,7452" coordsize="526,2">
              <v:shape style="position:absolute;left:13558;top:7452;width:526;height:2" coordorigin="13558,7452" coordsize="526,0" path="m13558,7452l14083,7452e" filled="f" stroked="t" strokeweight=".36pt" strokecolor="#800040">
                <v:path arrowok="t"/>
              </v:shape>
            </v:group>
            <v:group style="position:absolute;left:9338;top:7027;width:86;height:2" coordorigin="9338,7027" coordsize="86,2">
              <v:shape style="position:absolute;left:9338;top:7027;width:86;height:2" coordorigin="9338,7027" coordsize="86,0" path="m9425,7027l9338,7027e" filled="f" stroked="t" strokeweight=".36pt" strokecolor="#FF0000">
                <v:path arrowok="t"/>
              </v:shape>
            </v:group>
            <v:group style="position:absolute;left:9598;top:7027;width:86;height:2" coordorigin="9598,7027" coordsize="86,2">
              <v:shape style="position:absolute;left:9598;top:7027;width:86;height:2" coordorigin="9598,7027" coordsize="86,0" path="m9598,7027l9684,7027e" filled="f" stroked="t" strokeweight=".36pt" strokecolor="#FF0000">
                <v:path arrowok="t"/>
              </v:shape>
            </v:group>
            <v:group style="position:absolute;left:9576;top:7027;width:14;height:36" coordorigin="9576,7027" coordsize="14,36">
              <v:shape style="position:absolute;left:9576;top:7027;width:14;height:36" coordorigin="9576,7027" coordsize="14,36" path="m9590,7027l9576,7063,9576,7063e" filled="f" stroked="t" strokeweight=".36pt" strokecolor="#0000FF">
                <v:path arrowok="t"/>
              </v:shape>
            </v:group>
            <v:group style="position:absolute;left:9547;top:6991;width:29;height:72" coordorigin="9547,6991" coordsize="29,72">
              <v:shape style="position:absolute;left:9547;top:6991;width:29;height:72" coordorigin="9547,6991" coordsize="29,72" path="m9576,7063l9547,6991,9547,6991e" filled="f" stroked="t" strokeweight=".36pt" strokecolor="#0000FF">
                <v:path arrowok="t"/>
              </v:shape>
            </v:group>
            <v:group style="position:absolute;left:9518;top:6991;width:29;height:72" coordorigin="9518,6991" coordsize="29,72">
              <v:shape style="position:absolute;left:9518;top:6991;width:29;height:72" coordorigin="9518,6991" coordsize="29,72" path="m9547,6991l9518,7063,9518,7063e" filled="f" stroked="t" strokeweight=".36pt" strokecolor="#0000FF">
                <v:path arrowok="t"/>
              </v:shape>
            </v:group>
            <v:group style="position:absolute;left:9497;top:6991;width:22;height:72" coordorigin="9497,6991" coordsize="22,72">
              <v:shape style="position:absolute;left:9497;top:6991;width:22;height:72" coordorigin="9497,6991" coordsize="22,72" path="m9518,7063l9497,6991,9497,6991e" filled="f" stroked="t" strokeweight=".36pt" strokecolor="#0000FF">
                <v:path arrowok="t"/>
              </v:shape>
            </v:group>
            <v:group style="position:absolute;left:9468;top:6991;width:29;height:72" coordorigin="9468,6991" coordsize="29,72">
              <v:shape style="position:absolute;left:9468;top:6991;width:29;height:72" coordorigin="9468,6991" coordsize="29,72" path="m9497,6991l9468,7063,9468,7063e" filled="f" stroked="t" strokeweight=".36pt" strokecolor="#0000FF">
                <v:path arrowok="t"/>
              </v:shape>
            </v:group>
            <v:group style="position:absolute;left:9439;top:6991;width:29;height:72" coordorigin="9439,6991" coordsize="29,72">
              <v:shape style="position:absolute;left:9439;top:6991;width:29;height:72" coordorigin="9439,6991" coordsize="29,72" path="m9468,7063l9439,6991,9439,6991e" filled="f" stroked="t" strokeweight=".36pt" strokecolor="#0000FF">
                <v:path arrowok="t"/>
              </v:shape>
            </v:group>
            <v:group style="position:absolute;left:9425;top:6991;width:14;height:36" coordorigin="9425,6991" coordsize="14,36">
              <v:shape style="position:absolute;left:9425;top:6991;width:14;height:36" coordorigin="9425,6991" coordsize="14,36" path="m9439,6991l9425,7027,9425,7027e" filled="f" stroked="t" strokeweight=".36pt" strokecolor="#0000FF">
                <v:path arrowok="t"/>
              </v:shape>
            </v:group>
            <v:group style="position:absolute;left:9590;top:7027;width:7;height:2" coordorigin="9590,7027" coordsize="7,2">
              <v:shape style="position:absolute;left:9590;top:7027;width:7;height:2" coordorigin="9590,7027" coordsize="7,0" path="m9598,7027l9590,7027,9590,7027e" filled="f" stroked="t" strokeweight=".36pt" strokecolor="#0000FF">
                <v:path arrowok="t"/>
              </v:shape>
            </v:group>
            <v:group style="position:absolute;left:11095;top:6941;width:86;height:2" coordorigin="11095,6941" coordsize="86,2">
              <v:shape style="position:absolute;left:11095;top:6941;width:86;height:2" coordorigin="11095,6941" coordsize="86,0" path="m11095,6941l11182,6941e" filled="f" stroked="t" strokeweight=".36pt" strokecolor="#FF0000">
                <v:path arrowok="t"/>
              </v:shape>
            </v:group>
            <v:group style="position:absolute;left:11095;top:7114;width:86;height:2" coordorigin="11095,7114" coordsize="86,2">
              <v:shape style="position:absolute;left:11095;top:7114;width:86;height:2" coordorigin="11095,7114" coordsize="86,0" path="m11095,7114l11182,7114e" filled="f" stroked="t" strokeweight=".36pt" strokecolor="#FF0000">
                <v:path arrowok="t"/>
              </v:shape>
            </v:group>
            <v:group style="position:absolute;left:10829;top:7027;width:86;height:2" coordorigin="10829,7027" coordsize="86,2">
              <v:shape style="position:absolute;left:10829;top:7027;width:86;height:2" coordorigin="10829,7027" coordsize="86,0" path="m10915,7027l10829,7027e" filled="f" stroked="t" strokeweight=".36pt" strokecolor="#FF0000">
                <v:path arrowok="t"/>
              </v:shape>
            </v:group>
            <v:group style="position:absolute;left:11009;top:6883;width:2;height:122" coordorigin="11009,6883" coordsize="2,122">
              <v:shape style="position:absolute;left:11009;top:6883;width:2;height:122" coordorigin="11009,6883" coordsize="0,122" path="m11009,6883l11009,7006,11009,7006e" filled="f" stroked="t" strokeweight=".36pt" strokecolor="#0000FF">
                <v:path arrowok="t"/>
              </v:shape>
            </v:group>
            <v:group style="position:absolute;left:11009;top:7056;width:2;height:115" coordorigin="11009,7056" coordsize="2,115">
              <v:shape style="position:absolute;left:11009;top:7056;width:2;height:115" coordorigin="11009,7056" coordsize="0,115" path="m11009,7056l11009,7171,11009,7171e" filled="f" stroked="t" strokeweight=".36pt" strokecolor="#0000FF">
                <v:path arrowok="t"/>
              </v:shape>
            </v:group>
            <v:group style="position:absolute;left:10915;top:7114;width:151;height:2" coordorigin="10915,7114" coordsize="151,2">
              <v:shape style="position:absolute;left:10915;top:7114;width:151;height:2" coordorigin="10915,7114" coordsize="151,0" path="m10915,7114l10915,7114,11066,7114e" filled="f" stroked="t" strokeweight=".36pt" strokecolor="#0000FF">
                <v:path arrowok="t"/>
              </v:shape>
            </v:group>
            <v:group style="position:absolute;left:11009;top:6876;width:65;height:137" coordorigin="11009,6876" coordsize="65,137">
              <v:shape style="position:absolute;left:11009;top:6876;width:65;height:137" coordorigin="11009,6876" coordsize="65,137" path="m11074,7013l11009,6941,11074,6876,11074,7013xe" filled="t" fillcolor="#0000FF" stroked="f">
                <v:path arrowok="t"/>
                <v:fill type="solid"/>
              </v:shape>
            </v:group>
            <v:group style="position:absolute;left:11009;top:6876;width:65;height:137" coordorigin="11009,6876" coordsize="65,137">
              <v:shape style="position:absolute;left:11009;top:6876;width:65;height:137" coordorigin="11009,6876" coordsize="65,137" path="m11009,6941l11074,6876,11074,7013,11009,6941xe" filled="f" stroked="t" strokeweight=".36pt" strokecolor="#0000FF">
                <v:path arrowok="t"/>
              </v:shape>
            </v:group>
            <v:group style="position:absolute;left:11009;top:7042;width:65;height:137" coordorigin="11009,7042" coordsize="65,137">
              <v:shape style="position:absolute;left:11009;top:7042;width:65;height:137" coordorigin="11009,7042" coordsize="65,137" path="m11074,7178l11009,7114,11074,7042,11074,7178xe" filled="t" fillcolor="#0000FF" stroked="f">
                <v:path arrowok="t"/>
                <v:fill type="solid"/>
              </v:shape>
            </v:group>
            <v:group style="position:absolute;left:11009;top:7042;width:65;height:137" coordorigin="11009,7042" coordsize="65,137">
              <v:shape style="position:absolute;left:11009;top:7042;width:65;height:137" coordorigin="11009,7042" coordsize="65,137" path="m11009,7114l11074,7042,11074,7178,11009,7114xe" filled="f" stroked="t" strokeweight=".36pt" strokecolor="#0000FF">
                <v:path arrowok="t"/>
              </v:shape>
            </v:group>
            <v:group style="position:absolute;left:10915;top:6941;width:180;height:173" coordorigin="10915,6941" coordsize="180,173">
              <v:shape style="position:absolute;left:10915;top:6941;width:180;height:173" coordorigin="10915,6941" coordsize="180,173" path="m11095,7114l10915,7114,10915,6941e" filled="f" stroked="t" strokeweight=".36pt" strokecolor="#0000FF">
                <v:path arrowok="t"/>
              </v:shape>
            </v:group>
            <v:group style="position:absolute;left:10915;top:6941;width:180;height:2" coordorigin="10915,6941" coordsize="180,2">
              <v:shape style="position:absolute;left:10915;top:6941;width:180;height:2" coordorigin="10915,6941" coordsize="180,0" path="m11095,6941l11095,6941,10915,6941e" filled="f" stroked="t" strokeweight=".36pt" strokecolor="#0000FF">
                <v:path arrowok="t"/>
              </v:shape>
            </v:group>
            <v:group style="position:absolute;left:7646;top:10476;width:29;height:22" coordorigin="7646,10476" coordsize="29,22">
              <v:shape style="position:absolute;left:7646;top:10476;width:29;height:22" coordorigin="7646,10476" coordsize="29,22" path="m7668,10498l7654,10498,7646,10483,7654,10476,7668,10476,7675,10483,7668,10498xe" filled="t" fillcolor="#FF00FF" stroked="f">
                <v:path arrowok="t"/>
                <v:fill type="solid"/>
              </v:shape>
            </v:group>
            <v:group style="position:absolute;left:7646;top:10476;width:29;height:22" coordorigin="7646,10476" coordsize="29,22">
              <v:shape style="position:absolute;left:7646;top:10476;width:29;height:22" coordorigin="7646,10476" coordsize="29,22" path="m7646,10483l7654,10476,7661,10476,7668,10476,7675,10483,7668,10498,7661,10498,7654,10498,7646,10483e" filled="f" stroked="t" strokeweight=".36pt" strokecolor="#FF00FF">
                <v:path arrowok="t"/>
              </v:shape>
            </v:group>
            <v:group style="position:absolute;left:7668;top:10577;width:2;height:79" coordorigin="7668,10577" coordsize="2,79">
              <v:shape style="position:absolute;left:7668;top:10577;width:2;height:79" coordorigin="7668,10577" coordsize="0,79" path="m7668,10656l7668,10577e" filled="f" stroked="t" strokeweight=".36pt" strokecolor="#FF0000">
                <v:path arrowok="t"/>
              </v:shape>
            </v:group>
            <v:group style="position:absolute;left:7668;top:10915;width:2;height:79" coordorigin="7668,10915" coordsize="2,79">
              <v:shape style="position:absolute;left:7668;top:10915;width:2;height:79" coordorigin="7668,10915" coordsize="0,79" path="m7668,10915l7668,10994e" filled="f" stroked="t" strokeweight=".36pt" strokecolor="#FF0000">
                <v:path arrowok="t"/>
              </v:shape>
            </v:group>
            <v:group style="position:absolute;left:7668;top:10656;width:22;height:29" coordorigin="7668,10656" coordsize="22,29">
              <v:shape style="position:absolute;left:7668;top:10656;width:22;height:29" coordorigin="7668,10656" coordsize="22,29" path="m7668,10656l7690,10685,7690,10685e" filled="f" stroked="t" strokeweight=".36pt" strokecolor="#0000FF">
                <v:path arrowok="t"/>
              </v:shape>
            </v:group>
            <v:group style="position:absolute;left:7639;top:10685;width:50;height:50" coordorigin="7639,10685" coordsize="50,50">
              <v:shape style="position:absolute;left:7639;top:10685;width:50;height:50" coordorigin="7639,10685" coordsize="50,50" path="m7690,10685l7639,10735,7639,10735e" filled="f" stroked="t" strokeweight=".36pt" strokecolor="#0000FF">
                <v:path arrowok="t"/>
              </v:shape>
            </v:group>
            <v:group style="position:absolute;left:7639;top:10735;width:50;height:50" coordorigin="7639,10735" coordsize="50,50">
              <v:shape style="position:absolute;left:7639;top:10735;width:50;height:50" coordorigin="7639,10735" coordsize="50,50" path="m7639,10735l7690,10786,7690,10786e" filled="f" stroked="t" strokeweight=".36pt" strokecolor="#0000FF">
                <v:path arrowok="t"/>
              </v:shape>
            </v:group>
            <v:group style="position:absolute;left:7639;top:10786;width:50;height:50" coordorigin="7639,10786" coordsize="50,50">
              <v:shape style="position:absolute;left:7639;top:10786;width:50;height:50" coordorigin="7639,10786" coordsize="50,50" path="m7690,10786l7639,10836,7639,10836e" filled="f" stroked="t" strokeweight=".36pt" strokecolor="#0000FF">
                <v:path arrowok="t"/>
              </v:shape>
            </v:group>
            <v:group style="position:absolute;left:7639;top:10836;width:50;height:50" coordorigin="7639,10836" coordsize="50,50">
              <v:shape style="position:absolute;left:7639;top:10836;width:50;height:50" coordorigin="7639,10836" coordsize="50,50" path="m7639,10836l7690,10886,7690,10886e" filled="f" stroked="t" strokeweight=".36pt" strokecolor="#0000FF">
                <v:path arrowok="t"/>
              </v:shape>
            </v:group>
            <v:group style="position:absolute;left:7668;top:10886;width:22;height:29" coordorigin="7668,10886" coordsize="22,29">
              <v:shape style="position:absolute;left:7668;top:10886;width:22;height:29" coordorigin="7668,10886" coordsize="22,29" path="m7690,10886l7668,10915,7668,10915e" filled="f" stroked="t" strokeweight=".36pt" strokecolor="#0000FF">
                <v:path arrowok="t"/>
              </v:shape>
            </v:group>
            <v:group style="position:absolute;left:11268;top:7027;width:86;height:2" coordorigin="11268,7027" coordsize="86,2">
              <v:shape style="position:absolute;left:11268;top:7027;width:86;height:2" coordorigin="11268,7027" coordsize="86,0" path="m11354,7027l11268,7027e" filled="f" stroked="t" strokeweight=".36pt" strokecolor="#FF0000">
                <v:path arrowok="t"/>
              </v:shape>
            </v:group>
            <v:group style="position:absolute;left:11534;top:7027;width:86;height:2" coordorigin="11534,7027" coordsize="86,2">
              <v:shape style="position:absolute;left:11534;top:7027;width:86;height:2" coordorigin="11534,7027" coordsize="86,0" path="m11534,7027l11621,7027e" filled="f" stroked="t" strokeweight=".36pt" strokecolor="#FF0000">
                <v:path arrowok="t"/>
              </v:shape>
            </v:group>
            <v:group style="position:absolute;left:11506;top:7027;width:22;height:36" coordorigin="11506,7027" coordsize="22,36">
              <v:shape style="position:absolute;left:11506;top:7027;width:22;height:36" coordorigin="11506,7027" coordsize="22,36" path="m11527,7027l11506,7063,11506,7063e" filled="f" stroked="t" strokeweight=".36pt" strokecolor="#0000FF">
                <v:path arrowok="t"/>
              </v:shape>
            </v:group>
            <v:group style="position:absolute;left:11484;top:6991;width:22;height:72" coordorigin="11484,6991" coordsize="22,72">
              <v:shape style="position:absolute;left:11484;top:6991;width:22;height:72" coordorigin="11484,6991" coordsize="22,72" path="m11506,7063l11484,6991,11484,6991e" filled="f" stroked="t" strokeweight=".36pt" strokecolor="#0000FF">
                <v:path arrowok="t"/>
              </v:shape>
            </v:group>
            <v:group style="position:absolute;left:11455;top:6991;width:29;height:72" coordorigin="11455,6991" coordsize="29,72">
              <v:shape style="position:absolute;left:11455;top:6991;width:29;height:72" coordorigin="11455,6991" coordsize="29,72" path="m11484,6991l11455,7063,11455,7063e" filled="f" stroked="t" strokeweight=".36pt" strokecolor="#0000FF">
                <v:path arrowok="t"/>
              </v:shape>
            </v:group>
            <v:group style="position:absolute;left:11426;top:6991;width:29;height:72" coordorigin="11426,6991" coordsize="29,72">
              <v:shape style="position:absolute;left:11426;top:6991;width:29;height:72" coordorigin="11426,6991" coordsize="29,72" path="m11455,7063l11426,6991,11426,6991e" filled="f" stroked="t" strokeweight=".36pt" strokecolor="#0000FF">
                <v:path arrowok="t"/>
              </v:shape>
            </v:group>
            <v:group style="position:absolute;left:11405;top:6991;width:22;height:72" coordorigin="11405,6991" coordsize="22,72">
              <v:shape style="position:absolute;left:11405;top:6991;width:22;height:72" coordorigin="11405,6991" coordsize="22,72" path="m11426,6991l11405,7063,11405,7063e" filled="f" stroked="t" strokeweight=".36pt" strokecolor="#0000FF">
                <v:path arrowok="t"/>
              </v:shape>
            </v:group>
            <v:group style="position:absolute;left:11376;top:6991;width:29;height:72" coordorigin="11376,6991" coordsize="29,72">
              <v:shape style="position:absolute;left:11376;top:6991;width:29;height:72" coordorigin="11376,6991" coordsize="29,72" path="m11405,7063l11376,6991,11376,6991e" filled="f" stroked="t" strokeweight=".36pt" strokecolor="#0000FF">
                <v:path arrowok="t"/>
              </v:shape>
            </v:group>
            <v:group style="position:absolute;left:11354;top:6991;width:22;height:36" coordorigin="11354,6991" coordsize="22,36">
              <v:shape style="position:absolute;left:11354;top:6991;width:22;height:36" coordorigin="11354,6991" coordsize="22,36" path="m11376,6991l11354,7027,11354,7027e" filled="f" stroked="t" strokeweight=".36pt" strokecolor="#0000FF">
                <v:path arrowok="t"/>
              </v:shape>
            </v:group>
            <v:group style="position:absolute;left:11527;top:7027;width:7;height:2" coordorigin="11527,7027" coordsize="7,2">
              <v:shape style="position:absolute;left:11527;top:7027;width:7;height:2" coordorigin="11527,7027" coordsize="7,0" path="m11534,7027l11527,7027,11527,7027e" filled="f" stroked="t" strokeweight=".36pt" strokecolor="#0000FF">
                <v:path arrowok="t"/>
              </v:shape>
            </v:group>
            <v:group style="position:absolute;left:13205;top:6941;width:86;height:2" coordorigin="13205,6941" coordsize="86,2">
              <v:shape style="position:absolute;left:13205;top:6941;width:86;height:2" coordorigin="13205,6941" coordsize="86,0" path="m13205,6941l13291,6941e" filled="f" stroked="t" strokeweight=".36pt" strokecolor="#FF0000">
                <v:path arrowok="t"/>
              </v:shape>
            </v:group>
            <v:group style="position:absolute;left:13205;top:7114;width:86;height:2" coordorigin="13205,7114" coordsize="86,2">
              <v:shape style="position:absolute;left:13205;top:7114;width:86;height:2" coordorigin="13205,7114" coordsize="86,0" path="m13205,7114l13291,7114e" filled="f" stroked="t" strokeweight=".36pt" strokecolor="#FF0000">
                <v:path arrowok="t"/>
              </v:shape>
            </v:group>
            <v:group style="position:absolute;left:12938;top:7027;width:86;height:2" coordorigin="12938,7027" coordsize="86,2">
              <v:shape style="position:absolute;left:12938;top:7027;width:86;height:2" coordorigin="12938,7027" coordsize="86,0" path="m13025,7027l12938,7027e" filled="f" stroked="t" strokeweight=".36pt" strokecolor="#FF0000">
                <v:path arrowok="t"/>
              </v:shape>
            </v:group>
            <v:group style="position:absolute;left:13118;top:6883;width:2;height:122" coordorigin="13118,6883" coordsize="2,122">
              <v:shape style="position:absolute;left:13118;top:6883;width:2;height:122" coordorigin="13118,6883" coordsize="0,122" path="m13118,6883l13118,7006,13118,7006e" filled="f" stroked="t" strokeweight=".36pt" strokecolor="#0000FF">
                <v:path arrowok="t"/>
              </v:shape>
            </v:group>
            <v:group style="position:absolute;left:13118;top:7056;width:2;height:115" coordorigin="13118,7056" coordsize="2,115">
              <v:shape style="position:absolute;left:13118;top:7056;width:2;height:115" coordorigin="13118,7056" coordsize="0,115" path="m13118,7056l13118,7171,13118,7171e" filled="f" stroked="t" strokeweight=".36pt" strokecolor="#0000FF">
                <v:path arrowok="t"/>
              </v:shape>
            </v:group>
            <v:group style="position:absolute;left:13025;top:7114;width:151;height:2" coordorigin="13025,7114" coordsize="151,2">
              <v:shape style="position:absolute;left:13025;top:7114;width:151;height:2" coordorigin="13025,7114" coordsize="151,0" path="m13025,7114l13025,7114,13176,7114e" filled="f" stroked="t" strokeweight=".36pt" strokecolor="#0000FF">
                <v:path arrowok="t"/>
              </v:shape>
            </v:group>
            <v:group style="position:absolute;left:13118;top:6876;width:65;height:137" coordorigin="13118,6876" coordsize="65,137">
              <v:shape style="position:absolute;left:13118;top:6876;width:65;height:137" coordorigin="13118,6876" coordsize="65,137" path="m13183,7013l13118,6941,13183,6876,13183,7013xe" filled="t" fillcolor="#0000FF" stroked="f">
                <v:path arrowok="t"/>
                <v:fill type="solid"/>
              </v:shape>
            </v:group>
            <v:group style="position:absolute;left:13118;top:6876;width:65;height:137" coordorigin="13118,6876" coordsize="65,137">
              <v:shape style="position:absolute;left:13118;top:6876;width:65;height:137" coordorigin="13118,6876" coordsize="65,137" path="m13118,6941l13183,6876,13183,7013,13118,6941xe" filled="f" stroked="t" strokeweight=".36pt" strokecolor="#0000FF">
                <v:path arrowok="t"/>
              </v:shape>
            </v:group>
            <v:group style="position:absolute;left:13118;top:7042;width:65;height:137" coordorigin="13118,7042" coordsize="65,137">
              <v:shape style="position:absolute;left:13118;top:7042;width:65;height:137" coordorigin="13118,7042" coordsize="65,137" path="m13183,7178l13118,7114,13183,7042,13183,7178xe" filled="t" fillcolor="#0000FF" stroked="f">
                <v:path arrowok="t"/>
                <v:fill type="solid"/>
              </v:shape>
            </v:group>
            <v:group style="position:absolute;left:13118;top:7042;width:65;height:137" coordorigin="13118,7042" coordsize="65,137">
              <v:shape style="position:absolute;left:13118;top:7042;width:65;height:137" coordorigin="13118,7042" coordsize="65,137" path="m13118,7114l13183,7042,13183,7178,13118,7114xe" filled="f" stroked="t" strokeweight=".36pt" strokecolor="#0000FF">
                <v:path arrowok="t"/>
              </v:shape>
            </v:group>
            <v:group style="position:absolute;left:13025;top:6941;width:180;height:173" coordorigin="13025,6941" coordsize="180,173">
              <v:shape style="position:absolute;left:13025;top:6941;width:180;height:173" coordorigin="13025,6941" coordsize="180,173" path="m13205,7114l13025,7114,13025,6941e" filled="f" stroked="t" strokeweight=".36pt" strokecolor="#0000FF">
                <v:path arrowok="t"/>
              </v:shape>
            </v:group>
            <v:group style="position:absolute;left:13025;top:6941;width:180;height:2" coordorigin="13025,6941" coordsize="180,2">
              <v:shape style="position:absolute;left:13025;top:6941;width:180;height:2" coordorigin="13025,6941" coordsize="180,0" path="m13205,6941l13205,6941,13025,6941e" filled="f" stroked="t" strokeweight=".36pt" strokecolor="#0000FF">
                <v:path arrowok="t"/>
              </v:shape>
            </v:group>
            <v:group style="position:absolute;left:8014;top:10577;width:2;height:79" coordorigin="8014,10577" coordsize="2,79">
              <v:shape style="position:absolute;left:8014;top:10577;width:2;height:79" coordorigin="8014,10577" coordsize="0,79" path="m8014,10656l8014,10577e" filled="f" stroked="t" strokeweight=".36pt" strokecolor="#FF0000">
                <v:path arrowok="t"/>
              </v:shape>
            </v:group>
            <v:group style="position:absolute;left:8014;top:10915;width:2;height:79" coordorigin="8014,10915" coordsize="2,79">
              <v:shape style="position:absolute;left:8014;top:10915;width:2;height:79" coordorigin="8014,10915" coordsize="0,79" path="m8014,10915l8014,10994e" filled="f" stroked="t" strokeweight=".36pt" strokecolor="#FF0000">
                <v:path arrowok="t"/>
              </v:shape>
            </v:group>
            <v:group style="position:absolute;left:8014;top:10656;width:29;height:29" coordorigin="8014,10656" coordsize="29,29">
              <v:shape style="position:absolute;left:8014;top:10656;width:29;height:29" coordorigin="8014,10656" coordsize="29,29" path="m8014,10656l8042,10685,8042,10685e" filled="f" stroked="t" strokeweight=".36pt" strokecolor="#0000FF">
                <v:path arrowok="t"/>
              </v:shape>
            </v:group>
            <v:group style="position:absolute;left:7992;top:10685;width:50;height:50" coordorigin="7992,10685" coordsize="50,50">
              <v:shape style="position:absolute;left:7992;top:10685;width:50;height:50" coordorigin="7992,10685" coordsize="50,50" path="m8042,10685l7992,10735,7992,10735e" filled="f" stroked="t" strokeweight=".36pt" strokecolor="#0000FF">
                <v:path arrowok="t"/>
              </v:shape>
            </v:group>
            <v:group style="position:absolute;left:7992;top:10735;width:50;height:50" coordorigin="7992,10735" coordsize="50,50">
              <v:shape style="position:absolute;left:7992;top:10735;width:50;height:50" coordorigin="7992,10735" coordsize="50,50" path="m7992,10735l8042,10786,8042,10786e" filled="f" stroked="t" strokeweight=".36pt" strokecolor="#0000FF">
                <v:path arrowok="t"/>
              </v:shape>
            </v:group>
            <v:group style="position:absolute;left:7992;top:10786;width:50;height:50" coordorigin="7992,10786" coordsize="50,50">
              <v:shape style="position:absolute;left:7992;top:10786;width:50;height:50" coordorigin="7992,10786" coordsize="50,50" path="m8042,10786l7992,10836,7992,10836e" filled="f" stroked="t" strokeweight=".36pt" strokecolor="#0000FF">
                <v:path arrowok="t"/>
              </v:shape>
            </v:group>
            <v:group style="position:absolute;left:7992;top:10836;width:50;height:50" coordorigin="7992,10836" coordsize="50,50">
              <v:shape style="position:absolute;left:7992;top:10836;width:50;height:50" coordorigin="7992,10836" coordsize="50,50" path="m7992,10836l8042,10886,8042,10886e" filled="f" stroked="t" strokeweight=".36pt" strokecolor="#0000FF">
                <v:path arrowok="t"/>
              </v:shape>
            </v:group>
            <v:group style="position:absolute;left:8014;top:10886;width:29;height:29" coordorigin="8014,10886" coordsize="29,29">
              <v:shape style="position:absolute;left:8014;top:10886;width:29;height:29" coordorigin="8014,10886" coordsize="29,29" path="m8042,10886l8014,10915,8014,10915e" filled="f" stroked="t" strokeweight=".36pt" strokecolor="#0000FF">
                <v:path arrowok="t"/>
              </v:shape>
            </v:group>
            <v:group style="position:absolute;left:13378;top:7027;width:86;height:2" coordorigin="13378,7027" coordsize="86,2">
              <v:shape style="position:absolute;left:13378;top:7027;width:86;height:2" coordorigin="13378,7027" coordsize="86,0" path="m13464,7027l13378,7027e" filled="f" stroked="t" strokeweight=".36pt" strokecolor="#FF0000">
                <v:path arrowok="t"/>
              </v:shape>
            </v:group>
            <v:group style="position:absolute;left:13644;top:7027;width:86;height:2" coordorigin="13644,7027" coordsize="86,2">
              <v:shape style="position:absolute;left:13644;top:7027;width:86;height:2" coordorigin="13644,7027" coordsize="86,0" path="m13644,7027l13730,7027e" filled="f" stroked="t" strokeweight=".36pt" strokecolor="#FF0000">
                <v:path arrowok="t"/>
              </v:shape>
            </v:group>
            <v:group style="position:absolute;left:13615;top:7027;width:22;height:36" coordorigin="13615,7027" coordsize="22,36">
              <v:shape style="position:absolute;left:13615;top:7027;width:22;height:36" coordorigin="13615,7027" coordsize="22,36" path="m13637,7027l13615,7063,13615,7063e" filled="f" stroked="t" strokeweight=".36pt" strokecolor="#0000FF">
                <v:path arrowok="t"/>
              </v:shape>
            </v:group>
            <v:group style="position:absolute;left:13594;top:6991;width:22;height:72" coordorigin="13594,6991" coordsize="22,72">
              <v:shape style="position:absolute;left:13594;top:6991;width:22;height:72" coordorigin="13594,6991" coordsize="22,72" path="m13615,7063l13594,6991,13594,6991e" filled="f" stroked="t" strokeweight=".36pt" strokecolor="#0000FF">
                <v:path arrowok="t"/>
              </v:shape>
            </v:group>
            <v:group style="position:absolute;left:13565;top:6991;width:29;height:72" coordorigin="13565,6991" coordsize="29,72">
              <v:shape style="position:absolute;left:13565;top:6991;width:29;height:72" coordorigin="13565,6991" coordsize="29,72" path="m13594,6991l13565,7063,13565,7063e" filled="f" stroked="t" strokeweight=".36pt" strokecolor="#0000FF">
                <v:path arrowok="t"/>
              </v:shape>
            </v:group>
            <v:group style="position:absolute;left:13536;top:6991;width:29;height:72" coordorigin="13536,6991" coordsize="29,72">
              <v:shape style="position:absolute;left:13536;top:6991;width:29;height:72" coordorigin="13536,6991" coordsize="29,72" path="m13565,7063l13536,6991,13536,6991e" filled="f" stroked="t" strokeweight=".36pt" strokecolor="#0000FF">
                <v:path arrowok="t"/>
              </v:shape>
            </v:group>
            <v:group style="position:absolute;left:13514;top:6991;width:22;height:72" coordorigin="13514,6991" coordsize="22,72">
              <v:shape style="position:absolute;left:13514;top:6991;width:22;height:72" coordorigin="13514,6991" coordsize="22,72" path="m13536,6991l13514,7063,13514,7063e" filled="f" stroked="t" strokeweight=".36pt" strokecolor="#0000FF">
                <v:path arrowok="t"/>
              </v:shape>
            </v:group>
            <v:group style="position:absolute;left:13486;top:6991;width:29;height:72" coordorigin="13486,6991" coordsize="29,72">
              <v:shape style="position:absolute;left:13486;top:6991;width:29;height:72" coordorigin="13486,6991" coordsize="29,72" path="m13514,7063l13486,6991,13486,6991e" filled="f" stroked="t" strokeweight=".36pt" strokecolor="#0000FF">
                <v:path arrowok="t"/>
              </v:shape>
            </v:group>
            <v:group style="position:absolute;left:13464;top:6991;width:22;height:36" coordorigin="13464,6991" coordsize="22,36">
              <v:shape style="position:absolute;left:13464;top:6991;width:22;height:36" coordorigin="13464,6991" coordsize="22,36" path="m13486,6991l13464,7027,13464,7027e" filled="f" stroked="t" strokeweight=".36pt" strokecolor="#0000FF">
                <v:path arrowok="t"/>
              </v:shape>
            </v:group>
            <v:group style="position:absolute;left:13637;top:7027;width:7;height:2" coordorigin="13637,7027" coordsize="7,2">
              <v:shape style="position:absolute;left:13637;top:7027;width:7;height:2" coordorigin="13637,7027" coordsize="7,0" path="m13644,7027l13637,7027,13637,7027e" filled="f" stroked="t" strokeweight=".36pt" strokecolor="#0000FF">
                <v:path arrowok="t"/>
              </v:shape>
            </v:group>
            <v:group style="position:absolute;left:8546;top:7452;width:526;height:2" coordorigin="8546,7452" coordsize="526,2">
              <v:shape style="position:absolute;left:8546;top:7452;width:526;height:2" coordorigin="8546,7452" coordsize="526,0" path="m8546,7452l9072,7452e" filled="f" stroked="t" strokeweight=".36pt" strokecolor="#800040">
                <v:path arrowok="t"/>
              </v:shape>
            </v:group>
            <v:group style="position:absolute;left:8899;top:7027;width:2;height:425" coordorigin="8899,7027" coordsize="2,425">
              <v:shape style="position:absolute;left:8899;top:7027;width:2;height:425" coordorigin="8899,7027" coordsize="0,425" path="m8899,7452l8899,7027,8899,7027e" filled="f" stroked="t" strokeweight=".36pt" strokecolor="#800040">
                <v:path arrowok="t"/>
              </v:shape>
            </v:group>
            <v:group style="position:absolute;left:9338;top:6941;width:2;height:173" coordorigin="9338,6941" coordsize="2,173">
              <v:shape style="position:absolute;left:9338;top:6941;width:2;height:173" coordorigin="9338,6941" coordsize="0,173" path="m9338,7114l9338,6941e" filled="f" stroked="t" strokeweight=".36pt" strokecolor="#800040">
                <v:path arrowok="t"/>
              </v:shape>
            </v:group>
            <v:group style="position:absolute;left:12586;top:7452;width:619;height:2" coordorigin="12586,7452" coordsize="619,2">
              <v:shape style="position:absolute;left:12586;top:7452;width:619;height:2" coordorigin="12586,7452" coordsize="619,0" path="m12586,7452l13205,7452e" filled="f" stroked="t" strokeweight=".36pt" strokecolor="#800040">
                <v:path arrowok="t"/>
              </v:shape>
            </v:group>
            <v:group style="position:absolute;left:9425;top:7452;width:526;height:2" coordorigin="9425,7452" coordsize="526,2">
              <v:shape style="position:absolute;left:9425;top:7452;width:526;height:2" coordorigin="9425,7452" coordsize="526,0" path="m9425,7452l9950,7452e" filled="f" stroked="t" strokeweight=".36pt" strokecolor="#800040">
                <v:path arrowok="t"/>
              </v:shape>
            </v:group>
            <v:group style="position:absolute;left:9684;top:7027;width:2;height:425" coordorigin="9684,7027" coordsize="2,425">
              <v:shape style="position:absolute;left:9684;top:7027;width:2;height:425" coordorigin="9684,7027" coordsize="0,425" path="m9684,7452l9684,7027,9684,7027e" filled="f" stroked="t" strokeweight=".36pt" strokecolor="#800040">
                <v:path arrowok="t"/>
              </v:shape>
            </v:group>
            <v:group style="position:absolute;left:13205;top:7452;width:86;height:2" coordorigin="13205,7452" coordsize="86,2">
              <v:shape style="position:absolute;left:13205;top:7452;width:86;height:2" coordorigin="13205,7452" coordsize="86,0" path="m13291,7452l13205,7452e" filled="f" stroked="t" strokeweight=".36pt" strokecolor="#FF0000">
                <v:path arrowok="t"/>
              </v:shape>
            </v:group>
            <v:group style="position:absolute;left:13464;top:7452;width:94;height:2" coordorigin="13464,7452" coordsize="94,2">
              <v:shape style="position:absolute;left:13464;top:7452;width:94;height:2" coordorigin="13464,7452" coordsize="94,0" path="m13464,7452l13558,7452e" filled="f" stroked="t" strokeweight=".36pt" strokecolor="#FF0000">
                <v:path arrowok="t"/>
              </v:shape>
            </v:group>
            <v:group style="position:absolute;left:13442;top:7452;width:14;height:29" coordorigin="13442,7452" coordsize="14,29">
              <v:shape style="position:absolute;left:13442;top:7452;width:14;height:29" coordorigin="13442,7452" coordsize="14,29" path="m13457,7452l13442,7481,13442,7481e" filled="f" stroked="t" strokeweight=".36pt" strokecolor="#0000FF">
                <v:path arrowok="t"/>
              </v:shape>
            </v:group>
            <v:group style="position:absolute;left:13414;top:7416;width:29;height:65" coordorigin="13414,7416" coordsize="29,65">
              <v:shape style="position:absolute;left:13414;top:7416;width:29;height:65" coordorigin="13414,7416" coordsize="29,65" path="m13442,7481l13414,7416,13414,7416e" filled="f" stroked="t" strokeweight=".36pt" strokecolor="#0000FF">
                <v:path arrowok="t"/>
              </v:shape>
            </v:group>
            <v:group style="position:absolute;left:13385;top:7416;width:29;height:65" coordorigin="13385,7416" coordsize="29,65">
              <v:shape style="position:absolute;left:13385;top:7416;width:29;height:65" coordorigin="13385,7416" coordsize="29,65" path="m13414,7416l13385,7481,13385,7481e" filled="f" stroked="t" strokeweight=".36pt" strokecolor="#0000FF">
                <v:path arrowok="t"/>
              </v:shape>
            </v:group>
            <v:group style="position:absolute;left:13363;top:7416;width:22;height:65" coordorigin="13363,7416" coordsize="22,65">
              <v:shape style="position:absolute;left:13363;top:7416;width:22;height:65" coordorigin="13363,7416" coordsize="22,65" path="m13385,7481l13363,7416,13363,7416e" filled="f" stroked="t" strokeweight=".36pt" strokecolor="#0000FF">
                <v:path arrowok="t"/>
              </v:shape>
            </v:group>
            <v:group style="position:absolute;left:13334;top:7416;width:29;height:65" coordorigin="13334,7416" coordsize="29,65">
              <v:shape style="position:absolute;left:13334;top:7416;width:29;height:65" coordorigin="13334,7416" coordsize="29,65" path="m13363,7416l13334,7481,13334,7481e" filled="f" stroked="t" strokeweight=".36pt" strokecolor="#0000FF">
                <v:path arrowok="t"/>
              </v:shape>
            </v:group>
            <v:group style="position:absolute;left:13306;top:7416;width:29;height:65" coordorigin="13306,7416" coordsize="29,65">
              <v:shape style="position:absolute;left:13306;top:7416;width:29;height:65" coordorigin="13306,7416" coordsize="29,65" path="m13334,7481l13306,7416,13306,7416e" filled="f" stroked="t" strokeweight=".36pt" strokecolor="#0000FF">
                <v:path arrowok="t"/>
              </v:shape>
            </v:group>
            <v:group style="position:absolute;left:13291;top:7416;width:14;height:36" coordorigin="13291,7416" coordsize="14,36">
              <v:shape style="position:absolute;left:13291;top:7416;width:14;height:36" coordorigin="13291,7416" coordsize="14,36" path="m13306,7416l13291,7452,13291,7452e" filled="f" stroked="t" strokeweight=".36pt" strokecolor="#0000FF">
                <v:path arrowok="t"/>
              </v:shape>
            </v:group>
            <v:group style="position:absolute;left:13457;top:7452;width:7;height:2" coordorigin="13457,7452" coordsize="7,2">
              <v:shape style="position:absolute;left:13457;top:7452;width:7;height:2" coordorigin="13457,7452" coordsize="7,0" path="m13464,7452l13457,7452,13457,7452e" filled="f" stroked="t" strokeweight=".36pt" strokecolor="#0000FF">
                <v:path arrowok="t"/>
              </v:shape>
            </v:group>
            <v:group style="position:absolute;left:13716;top:7430;width:22;height:29" coordorigin="13716,7430" coordsize="22,29">
              <v:shape style="position:absolute;left:13716;top:7430;width:22;height:29" coordorigin="13716,7430" coordsize="22,29" path="m13723,7459l13716,7452,13716,7438,13723,7430,13738,7438,13738,7452,13723,7459xe" filled="t" fillcolor="#FF00FF" stroked="f">
                <v:path arrowok="t"/>
                <v:fill type="solid"/>
              </v:shape>
            </v:group>
            <v:group style="position:absolute;left:13716;top:7430;width:22;height:29" coordorigin="13716,7430" coordsize="22,29">
              <v:shape style="position:absolute;left:13716;top:7430;width:22;height:29" coordorigin="13716,7430" coordsize="22,29" path="m13716,7445l13716,7438,13723,7430,13738,7438,13738,7445,13738,7452,13723,7459,13716,7452,13716,7445e" filled="f" stroked="t" strokeweight=".36pt" strokecolor="#FF00FF">
                <v:path arrowok="t"/>
              </v:shape>
            </v:group>
            <v:group style="position:absolute;left:9072;top:7452;width:86;height:2" coordorigin="9072,7452" coordsize="86,2">
              <v:shape style="position:absolute;left:9072;top:7452;width:86;height:2" coordorigin="9072,7452" coordsize="86,0" path="m9158,7452l9072,7452e" filled="f" stroked="t" strokeweight=".36pt" strokecolor="#FF0000">
                <v:path arrowok="t"/>
              </v:shape>
            </v:group>
            <v:group style="position:absolute;left:9338;top:7452;width:86;height:2" coordorigin="9338,7452" coordsize="86,2">
              <v:shape style="position:absolute;left:9338;top:7452;width:86;height:2" coordorigin="9338,7452" coordsize="86,0" path="m9338,7452l9425,7452e" filled="f" stroked="t" strokeweight=".36pt" strokecolor="#FF0000">
                <v:path arrowok="t"/>
              </v:shape>
            </v:group>
            <v:group style="position:absolute;left:9310;top:7452;width:14;height:29" coordorigin="9310,7452" coordsize="14,29">
              <v:shape style="position:absolute;left:9310;top:7452;width:14;height:29" coordorigin="9310,7452" coordsize="14,29" path="m9324,7452l9310,7481,9310,7481e" filled="f" stroked="t" strokeweight=".36pt" strokecolor="#0000FF">
                <v:path arrowok="t"/>
              </v:shape>
            </v:group>
            <v:group style="position:absolute;left:9281;top:7416;width:29;height:65" coordorigin="9281,7416" coordsize="29,65">
              <v:shape style="position:absolute;left:9281;top:7416;width:29;height:65" coordorigin="9281,7416" coordsize="29,65" path="m9310,7481l9281,7416,9281,7416e" filled="f" stroked="t" strokeweight=".36pt" strokecolor="#0000FF">
                <v:path arrowok="t"/>
              </v:shape>
            </v:group>
            <v:group style="position:absolute;left:9259;top:7416;width:22;height:65" coordorigin="9259,7416" coordsize="22,65">
              <v:shape style="position:absolute;left:9259;top:7416;width:22;height:65" coordorigin="9259,7416" coordsize="22,65" path="m9281,7416l9259,7481,9259,7481e" filled="f" stroked="t" strokeweight=".36pt" strokecolor="#0000FF">
                <v:path arrowok="t"/>
              </v:shape>
            </v:group>
            <v:group style="position:absolute;left:9230;top:7416;width:29;height:65" coordorigin="9230,7416" coordsize="29,65">
              <v:shape style="position:absolute;left:9230;top:7416;width:29;height:65" coordorigin="9230,7416" coordsize="29,65" path="m9259,7481l9230,7416,9230,7416e" filled="f" stroked="t" strokeweight=".36pt" strokecolor="#0000FF">
                <v:path arrowok="t"/>
              </v:shape>
            </v:group>
            <v:group style="position:absolute;left:9202;top:7416;width:29;height:65" coordorigin="9202,7416" coordsize="29,65">
              <v:shape style="position:absolute;left:9202;top:7416;width:29;height:65" coordorigin="9202,7416" coordsize="29,65" path="m9230,7416l9202,7481,9202,7481e" filled="f" stroked="t" strokeweight=".36pt" strokecolor="#0000FF">
                <v:path arrowok="t"/>
              </v:shape>
            </v:group>
            <v:group style="position:absolute;left:9180;top:7416;width:22;height:65" coordorigin="9180,7416" coordsize="22,65">
              <v:shape style="position:absolute;left:9180;top:7416;width:22;height:65" coordorigin="9180,7416" coordsize="22,65" path="m9202,7481l9180,7416,9180,7416e" filled="f" stroked="t" strokeweight=".36pt" strokecolor="#0000FF">
                <v:path arrowok="t"/>
              </v:shape>
            </v:group>
            <v:group style="position:absolute;left:9158;top:7416;width:22;height:36" coordorigin="9158,7416" coordsize="22,36">
              <v:shape style="position:absolute;left:9158;top:7416;width:22;height:36" coordorigin="9158,7416" coordsize="22,36" path="m9180,7416l9158,7452,9158,7452e" filled="f" stroked="t" strokeweight=".36pt" strokecolor="#0000FF">
                <v:path arrowok="t"/>
              </v:shape>
            </v:group>
            <v:group style="position:absolute;left:9324;top:7452;width:14;height:2" coordorigin="9324,7452" coordsize="14,2">
              <v:shape style="position:absolute;left:9324;top:7452;width:14;height:2" coordorigin="9324,7452" coordsize="14,0" path="m9338,7452l9324,7452,9324,7452e" filled="f" stroked="t" strokeweight=".36pt" strokecolor="#0000FF">
                <v:path arrowok="t"/>
              </v:shape>
            </v:group>
            <v:group style="position:absolute;left:8878;top:7430;width:29;height:29" coordorigin="8878,7430" coordsize="29,29">
              <v:shape style="position:absolute;left:8878;top:7430;width:29;height:29" coordorigin="8878,7430" coordsize="29,29" path="m8899,7459l8885,7459,8878,7452,8878,7438,8885,7430,8899,7430,8906,7438,8906,7452,8899,7459xe" filled="t" fillcolor="#FF00FF" stroked="f">
                <v:path arrowok="t"/>
                <v:fill type="solid"/>
              </v:shape>
            </v:group>
            <v:group style="position:absolute;left:8878;top:7430;width:29;height:29" coordorigin="8878,7430" coordsize="29,29">
              <v:shape style="position:absolute;left:8878;top:7430;width:29;height:29" coordorigin="8878,7430" coordsize="29,29" path="m8878,7445l8878,7438,8885,7430,8892,7430,8899,7430,8906,7438,8906,7445,8906,7452,8899,7459,8892,7459,8885,7459,8878,7452,8878,7445e" filled="f" stroked="t" strokeweight=".36pt" strokecolor="#FF00FF">
                <v:path arrowok="t"/>
              </v:shape>
            </v:group>
            <v:group style="position:absolute;left:5206;top:10994;width:353;height:2" coordorigin="5206,10994" coordsize="353,2">
              <v:shape style="position:absolute;left:5206;top:10994;width:353;height:2" coordorigin="5206,10994" coordsize="353,0" path="m5558,10994l5206,10994,5206,10994e" filled="f" stroked="t" strokeweight=".36pt" strokecolor="#800040">
                <v:path arrowok="t"/>
              </v:shape>
            </v:group>
            <v:group style="position:absolute;left:10476;top:7452;width:619;height:2" coordorigin="10476,7452" coordsize="619,2">
              <v:shape style="position:absolute;left:10476;top:7452;width:619;height:2" coordorigin="10476,7452" coordsize="619,0" path="m10476,7452l11095,7452e" filled="f" stroked="t" strokeweight=".36pt" strokecolor="#800040">
                <v:path arrowok="t"/>
              </v:shape>
            </v:group>
            <v:group style="position:absolute;left:10814;top:7430;width:22;height:29" coordorigin="10814,7430" coordsize="22,29">
              <v:shape style="position:absolute;left:10814;top:7430;width:22;height:29" coordorigin="10814,7430" coordsize="22,29" path="m10822,7459l10814,7452,10814,7438,10822,7430,10836,7438,10836,7452,10822,7459xe" filled="t" fillcolor="#FF00FF" stroked="f">
                <v:path arrowok="t"/>
                <v:fill type="solid"/>
              </v:shape>
            </v:group>
            <v:group style="position:absolute;left:10814;top:7430;width:22;height:29" coordorigin="10814,7430" coordsize="22,29">
              <v:shape style="position:absolute;left:10814;top:7430;width:22;height:29" coordorigin="10814,7430" coordsize="22,29" path="m10814,7445l10814,7438,10822,7430,10836,7438,10836,7445,10836,7452,10822,7459,10814,7452,10814,7445e" filled="f" stroked="t" strokeweight=".36pt" strokecolor="#FF00FF">
                <v:path arrowok="t"/>
              </v:shape>
            </v:group>
            <v:group style="position:absolute;left:9670;top:7430;width:29;height:29" coordorigin="9670,7430" coordsize="29,29">
              <v:shape style="position:absolute;left:9670;top:7430;width:29;height:29" coordorigin="9670,7430" coordsize="29,29" path="m9691,7459l9677,7459,9670,7452,9670,7438,9677,7430,9691,7430,9698,7438,9698,7452,9691,7459xe" filled="t" fillcolor="#FF00FF" stroked="f">
                <v:path arrowok="t"/>
                <v:fill type="solid"/>
              </v:shape>
            </v:group>
            <v:group style="position:absolute;left:9670;top:7430;width:29;height:29" coordorigin="9670,7430" coordsize="29,29">
              <v:shape style="position:absolute;left:9670;top:7430;width:29;height:29" coordorigin="9670,7430" coordsize="29,29" path="m9670,7445l9670,7438,9677,7430,9684,7430,9691,7430,9698,7438,9698,7445,9698,7452,9691,7459,9684,7459,9677,7459,9670,7452,9670,7445e" filled="f" stroked="t" strokeweight=".36pt" strokecolor="#FF00FF">
                <v:path arrowok="t"/>
              </v:shape>
            </v:group>
            <v:group style="position:absolute;left:11095;top:7452;width:86;height:2" coordorigin="11095,7452" coordsize="86,2">
              <v:shape style="position:absolute;left:11095;top:7452;width:86;height:2" coordorigin="11095,7452" coordsize="86,0" path="m11182,7452l11095,7452e" filled="f" stroked="t" strokeweight=".36pt" strokecolor="#FF0000">
                <v:path arrowok="t"/>
              </v:shape>
            </v:group>
            <v:group style="position:absolute;left:11354;top:7452;width:94;height:2" coordorigin="11354,7452" coordsize="94,2">
              <v:shape style="position:absolute;left:11354;top:7452;width:94;height:2" coordorigin="11354,7452" coordsize="94,0" path="m11354,7452l11448,7452e" filled="f" stroked="t" strokeweight=".36pt" strokecolor="#FF0000">
                <v:path arrowok="t"/>
              </v:shape>
            </v:group>
            <v:group style="position:absolute;left:11333;top:7452;width:14;height:29" coordorigin="11333,7452" coordsize="14,29">
              <v:shape style="position:absolute;left:11333;top:7452;width:14;height:29" coordorigin="11333,7452" coordsize="14,29" path="m11347,7452l11333,7481,11333,7481e" filled="f" stroked="t" strokeweight=".36pt" strokecolor="#0000FF">
                <v:path arrowok="t"/>
              </v:shape>
            </v:group>
            <v:group style="position:absolute;left:11304;top:7416;width:29;height:65" coordorigin="11304,7416" coordsize="29,65">
              <v:shape style="position:absolute;left:11304;top:7416;width:29;height:65" coordorigin="11304,7416" coordsize="29,65" path="m11333,7481l11304,7416,11304,7416e" filled="f" stroked="t" strokeweight=".36pt" strokecolor="#0000FF">
                <v:path arrowok="t"/>
              </v:shape>
            </v:group>
            <v:group style="position:absolute;left:11275;top:7416;width:29;height:65" coordorigin="11275,7416" coordsize="29,65">
              <v:shape style="position:absolute;left:11275;top:7416;width:29;height:65" coordorigin="11275,7416" coordsize="29,65" path="m11304,7416l11275,7481,11275,7481e" filled="f" stroked="t" strokeweight=".36pt" strokecolor="#0000FF">
                <v:path arrowok="t"/>
              </v:shape>
            </v:group>
            <v:group style="position:absolute;left:11254;top:7416;width:22;height:65" coordorigin="11254,7416" coordsize="22,65">
              <v:shape style="position:absolute;left:11254;top:7416;width:22;height:65" coordorigin="11254,7416" coordsize="22,65" path="m11275,7481l11254,7416,11254,7416e" filled="f" stroked="t" strokeweight=".36pt" strokecolor="#0000FF">
                <v:path arrowok="t"/>
              </v:shape>
            </v:group>
            <v:group style="position:absolute;left:11225;top:7416;width:29;height:65" coordorigin="11225,7416" coordsize="29,65">
              <v:shape style="position:absolute;left:11225;top:7416;width:29;height:65" coordorigin="11225,7416" coordsize="29,65" path="m11254,7416l11225,7481,11225,7481e" filled="f" stroked="t" strokeweight=".36pt" strokecolor="#0000FF">
                <v:path arrowok="t"/>
              </v:shape>
            </v:group>
            <v:group style="position:absolute;left:11196;top:7416;width:29;height:65" coordorigin="11196,7416" coordsize="29,65">
              <v:shape style="position:absolute;left:11196;top:7416;width:29;height:65" coordorigin="11196,7416" coordsize="29,65" path="m11225,7481l11196,7416,11196,7416e" filled="f" stroked="t" strokeweight=".36pt" strokecolor="#0000FF">
                <v:path arrowok="t"/>
              </v:shape>
            </v:group>
            <v:group style="position:absolute;left:11182;top:7416;width:14;height:36" coordorigin="11182,7416" coordsize="14,36">
              <v:shape style="position:absolute;left:11182;top:7416;width:14;height:36" coordorigin="11182,7416" coordsize="14,36" path="m11196,7416l11182,7452,11182,7452e" filled="f" stroked="t" strokeweight=".36pt" strokecolor="#0000FF">
                <v:path arrowok="t"/>
              </v:shape>
            </v:group>
            <v:group style="position:absolute;left:11347;top:7452;width:7;height:2" coordorigin="11347,7452" coordsize="7,2">
              <v:shape style="position:absolute;left:11347;top:7452;width:7;height:2" coordorigin="11347,7452" coordsize="7,0" path="m11354,7452l11347,7452,11347,7452e" filled="f" stroked="t" strokeweight=".36pt" strokecolor="#0000FF">
                <v:path arrowok="t"/>
              </v:shape>
            </v:group>
            <v:group style="position:absolute;left:11621;top:7027;width:2;height:425" coordorigin="11621,7027" coordsize="2,425">
              <v:shape style="position:absolute;left:11621;top:7027;width:2;height:425" coordorigin="11621,7027" coordsize="0,425" path="m11621,7452l11621,7027,11621,7027e" filled="f" stroked="t" strokeweight=".36pt" strokecolor="#800040">
                <v:path arrowok="t"/>
              </v:shape>
            </v:group>
            <v:group style="position:absolute;left:11448;top:7452;width:612;height:2" coordorigin="11448,7452" coordsize="612,2">
              <v:shape style="position:absolute;left:11448;top:7452;width:612;height:2" coordorigin="11448,7452" coordsize="612,0" path="m11448,7452l12060,7452e" filled="f" stroked="t" strokeweight=".36pt" strokecolor="#800040">
                <v:path arrowok="t"/>
              </v:shape>
            </v:group>
            <v:group style="position:absolute;left:11606;top:7430;width:22;height:29" coordorigin="11606,7430" coordsize="22,29">
              <v:shape style="position:absolute;left:11606;top:7430;width:22;height:29" coordorigin="11606,7430" coordsize="22,29" path="m11614,7459l11606,7452,11606,7438,11614,7430,11628,7438,11628,7452,11614,7459xe" filled="t" fillcolor="#FF00FF" stroked="f">
                <v:path arrowok="t"/>
                <v:fill type="solid"/>
              </v:shape>
            </v:group>
            <v:group style="position:absolute;left:11606;top:7430;width:22;height:29" coordorigin="11606,7430" coordsize="22,29">
              <v:shape style="position:absolute;left:11606;top:7430;width:22;height:29" coordorigin="11606,7430" coordsize="22,29" path="m11606,7445l11606,7438,11614,7430,11628,7438,11628,7445,11628,7452,11614,7459,11606,7452,11606,7445e" filled="f" stroked="t" strokeweight=".36pt" strokecolor="#FF00FF">
                <v:path arrowok="t"/>
              </v:shape>
            </v:group>
            <v:group style="position:absolute;left:9158;top:6941;width:86;height:2" coordorigin="9158,6941" coordsize="86,2">
              <v:shape style="position:absolute;left:9158;top:6941;width:86;height:2" coordorigin="9158,6941" coordsize="86,0" path="m9158,6941l9245,6941e" filled="f" stroked="t" strokeweight=".36pt" strokecolor="#FF0000">
                <v:path arrowok="t"/>
              </v:shape>
            </v:group>
            <v:group style="position:absolute;left:9158;top:7114;width:86;height:2" coordorigin="9158,7114" coordsize="86,2">
              <v:shape style="position:absolute;left:9158;top:7114;width:86;height:2" coordorigin="9158,7114" coordsize="86,0" path="m9158,7114l9245,7114e" filled="f" stroked="t" strokeweight=".36pt" strokecolor="#FF0000">
                <v:path arrowok="t"/>
              </v:shape>
            </v:group>
            <v:group style="position:absolute;left:8899;top:7027;width:86;height:2" coordorigin="8899,7027" coordsize="86,2">
              <v:shape style="position:absolute;left:8899;top:7027;width:86;height:2" coordorigin="8899,7027" coordsize="86,0" path="m8986,7027l8899,7027e" filled="f" stroked="t" strokeweight=".36pt" strokecolor="#FF0000">
                <v:path arrowok="t"/>
              </v:shape>
            </v:group>
            <v:group style="position:absolute;left:9072;top:6883;width:2;height:122" coordorigin="9072,6883" coordsize="2,122">
              <v:shape style="position:absolute;left:9072;top:6883;width:2;height:122" coordorigin="9072,6883" coordsize="0,122" path="m9072,6883l9072,7006,9072,7006e" filled="f" stroked="t" strokeweight=".36pt" strokecolor="#0000FF">
                <v:path arrowok="t"/>
              </v:shape>
            </v:group>
            <v:group style="position:absolute;left:9072;top:7056;width:2;height:115" coordorigin="9072,7056" coordsize="2,115">
              <v:shape style="position:absolute;left:9072;top:7056;width:2;height:115" coordorigin="9072,7056" coordsize="0,115" path="m9072,7056l9072,7171,9072,7171e" filled="f" stroked="t" strokeweight=".36pt" strokecolor="#0000FF">
                <v:path arrowok="t"/>
              </v:shape>
            </v:group>
            <v:group style="position:absolute;left:8986;top:7114;width:151;height:2" coordorigin="8986,7114" coordsize="151,2">
              <v:shape style="position:absolute;left:8986;top:7114;width:151;height:2" coordorigin="8986,7114" coordsize="151,0" path="m8986,7114l8986,7114,9137,7114e" filled="f" stroked="t" strokeweight=".36pt" strokecolor="#0000FF">
                <v:path arrowok="t"/>
              </v:shape>
            </v:group>
            <v:group style="position:absolute;left:9072;top:6876;width:72;height:137" coordorigin="9072,6876" coordsize="72,137">
              <v:shape style="position:absolute;left:9072;top:6876;width:72;height:137" coordorigin="9072,6876" coordsize="72,137" path="m9144,7013l9072,6941,9144,6876,9144,7013xe" filled="t" fillcolor="#0000FF" stroked="f">
                <v:path arrowok="t"/>
                <v:fill type="solid"/>
              </v:shape>
            </v:group>
            <v:group style="position:absolute;left:9072;top:6876;width:72;height:137" coordorigin="9072,6876" coordsize="72,137">
              <v:shape style="position:absolute;left:9072;top:6876;width:72;height:137" coordorigin="9072,6876" coordsize="72,137" path="m9072,6941l9144,6876,9144,7013,9072,6941xe" filled="f" stroked="t" strokeweight=".36pt" strokecolor="#0000FF">
                <v:path arrowok="t"/>
              </v:shape>
            </v:group>
            <v:group style="position:absolute;left:9072;top:7042;width:72;height:137" coordorigin="9072,7042" coordsize="72,137">
              <v:shape style="position:absolute;left:9072;top:7042;width:72;height:137" coordorigin="9072,7042" coordsize="72,137" path="m9144,7178l9072,7114,9144,7042,9144,7178xe" filled="t" fillcolor="#0000FF" stroked="f">
                <v:path arrowok="t"/>
                <v:fill type="solid"/>
              </v:shape>
            </v:group>
            <v:group style="position:absolute;left:9072;top:7042;width:72;height:137" coordorigin="9072,7042" coordsize="72,137">
              <v:shape style="position:absolute;left:9072;top:7042;width:72;height:137" coordorigin="9072,7042" coordsize="72,137" path="m9072,7114l9144,7042,9144,7178,9072,7114xe" filled="f" stroked="t" strokeweight=".36pt" strokecolor="#0000FF">
                <v:path arrowok="t"/>
              </v:shape>
            </v:group>
            <v:group style="position:absolute;left:8986;top:6941;width:173;height:173" coordorigin="8986,6941" coordsize="173,173">
              <v:shape style="position:absolute;left:8986;top:6941;width:173;height:173" coordorigin="8986,6941" coordsize="173,173" path="m9158,7114l8986,7114,8986,6941e" filled="f" stroked="t" strokeweight=".36pt" strokecolor="#0000FF">
                <v:path arrowok="t"/>
              </v:shape>
            </v:group>
            <v:group style="position:absolute;left:8986;top:6941;width:173;height:2" coordorigin="8986,6941" coordsize="173,2">
              <v:shape style="position:absolute;left:8986;top:6941;width:173;height:2" coordorigin="8986,6941" coordsize="173,0" path="m9158,6941l9158,6941,8986,6941e" filled="f" stroked="t" strokeweight=".36pt" strokecolor="#0000FF">
                <v:path arrowok="t"/>
              </v:shape>
            </v:group>
            <v:group style="position:absolute;left:2376;top:8784;width:22;height:29" coordorigin="2376,8784" coordsize="22,29">
              <v:shape style="position:absolute;left:2376;top:8784;width:22;height:29" coordorigin="2376,8784" coordsize="22,29" path="m2383,8813l2376,8806,2376,8791,2383,8784,2398,8791,2398,8806,2383,8813xe" filled="t" fillcolor="#FF00FF" stroked="f">
                <v:path arrowok="t"/>
                <v:fill type="solid"/>
              </v:shape>
            </v:group>
            <v:group style="position:absolute;left:2376;top:8784;width:22;height:29" coordorigin="2376,8784" coordsize="22,29">
              <v:shape style="position:absolute;left:2376;top:8784;width:22;height:29" coordorigin="2376,8784" coordsize="22,29" path="m2376,8798l2376,8791,2383,8784,2398,8791,2398,8798,2398,8806,2383,8813,2376,8806,2376,8798e" filled="f" stroked="t" strokeweight=".36pt" strokecolor="#FF00FF">
                <v:path arrowok="t"/>
              </v:shape>
            </v:group>
            <v:group style="position:absolute;left:14962;top:10404;width:2;height:86" coordorigin="14962,10404" coordsize="2,86">
              <v:shape style="position:absolute;left:14962;top:10404;width:2;height:86" coordorigin="14962,10404" coordsize="0,86" path="m14962,10404l14962,10490,14962,10490e" filled="f" stroked="t" strokeweight=".36pt" strokecolor="#800040">
                <v:path arrowok="t"/>
              </v:shape>
            </v:group>
            <v:group style="position:absolute;left:10829;top:7027;width:2;height:425" coordorigin="10829,7027" coordsize="2,425">
              <v:shape style="position:absolute;left:10829;top:7027;width:2;height:425" coordorigin="10829,7027" coordsize="0,425" path="m10829,7452l10829,7027,10829,7027e" filled="f" stroked="t" strokeweight=".36pt" strokecolor="#800040">
                <v:path arrowok="t"/>
              </v:shape>
            </v:group>
            <v:group style="position:absolute;left:11182;top:6941;width:86;height:2" coordorigin="11182,6941" coordsize="86,2">
              <v:shape style="position:absolute;left:11182;top:6941;width:86;height:2" coordorigin="11182,6941" coordsize="86,0" path="m11268,6941l11182,6941,11182,6941e" filled="f" stroked="t" strokeweight=".36pt" strokecolor="#800040">
                <v:path arrowok="t"/>
              </v:shape>
            </v:group>
            <v:group style="position:absolute;left:9245;top:7114;width:94;height:2" coordorigin="9245,7114" coordsize="94,2">
              <v:shape style="position:absolute;left:9245;top:7114;width:94;height:2" coordorigin="9245,7114" coordsize="94,0" path="m9338,7114l9245,7114,9245,7114e" filled="f" stroked="t" strokeweight=".36pt" strokecolor="#800040">
                <v:path arrowok="t"/>
              </v:shape>
            </v:group>
            <v:group style="position:absolute;left:9317;top:7013;width:29;height:22" coordorigin="9317,7013" coordsize="29,22">
              <v:shape style="position:absolute;left:9317;top:7013;width:29;height:22" coordorigin="9317,7013" coordsize="29,22" path="m9338,7034l9324,7034,9317,7020,9324,7013,9338,7013,9346,7020,9338,7034xe" filled="t" fillcolor="#FF00FF" stroked="f">
                <v:path arrowok="t"/>
                <v:fill type="solid"/>
              </v:shape>
            </v:group>
            <v:group style="position:absolute;left:9317;top:7013;width:29;height:22" coordorigin="9317,7013" coordsize="29,22">
              <v:shape style="position:absolute;left:9317;top:7013;width:29;height:22" coordorigin="9317,7013" coordsize="29,22" path="m9317,7020l9324,7013,9331,7013,9338,7013,9346,7020,9338,7034,9331,7034,9324,7034,9317,7020e" filled="f" stroked="t" strokeweight=".36pt" strokecolor="#FF00FF">
                <v:path arrowok="t"/>
              </v:shape>
            </v:group>
            <v:group style="position:absolute;left:9245;top:6941;width:94;height:2" coordorigin="9245,6941" coordsize="94,2">
              <v:shape style="position:absolute;left:9245;top:6941;width:94;height:2" coordorigin="9245,6941" coordsize="94,0" path="m9338,6941l9245,6941,9245,6941e" filled="f" stroked="t" strokeweight=".36pt" strokecolor="#800040">
                <v:path arrowok="t"/>
              </v:shape>
            </v:group>
            <v:group style="position:absolute;left:11182;top:7114;width:86;height:2" coordorigin="11182,7114" coordsize="86,2">
              <v:shape style="position:absolute;left:11182;top:7114;width:86;height:2" coordorigin="11182,7114" coordsize="86,0" path="m11268,7114l11182,7114,11182,7114e" filled="f" stroked="t" strokeweight=".36pt" strokecolor="#800040">
                <v:path arrowok="t"/>
              </v:shape>
            </v:group>
            <v:group style="position:absolute;left:12938;top:7027;width:2;height:425" coordorigin="12938,7027" coordsize="2,425">
              <v:shape style="position:absolute;left:12938;top:7027;width:2;height:425" coordorigin="12938,7027" coordsize="0,425" path="m12938,7452l12938,7027,12938,7027e" filled="f" stroked="t" strokeweight=".36pt" strokecolor="#800040">
                <v:path arrowok="t"/>
              </v:shape>
            </v:group>
            <v:group style="position:absolute;left:12924;top:7430;width:22;height:29" coordorigin="12924,7430" coordsize="22,29">
              <v:shape style="position:absolute;left:12924;top:7430;width:22;height:29" coordorigin="12924,7430" coordsize="22,29" path="m12931,7459l12924,7452,12924,7438,12931,7430,12946,7438,12946,7452,12931,7459xe" filled="t" fillcolor="#FF00FF" stroked="f">
                <v:path arrowok="t"/>
                <v:fill type="solid"/>
              </v:shape>
            </v:group>
            <v:group style="position:absolute;left:12924;top:7430;width:22;height:29" coordorigin="12924,7430" coordsize="22,29">
              <v:shape style="position:absolute;left:12924;top:7430;width:22;height:29" coordorigin="12924,7430" coordsize="22,29" path="m12924,7445l12924,7438,12931,7430,12946,7438,12946,7445,12946,7452,12931,7459,12924,7452,12924,7445e" filled="f" stroked="t" strokeweight=".36pt" strokecolor="#FF00FF">
                <v:path arrowok="t"/>
              </v:shape>
            </v:group>
            <v:group style="position:absolute;left:11254;top:7013;width:22;height:22" coordorigin="11254,7013" coordsize="22,22">
              <v:shape style="position:absolute;left:11254;top:7013;width:22;height:22" coordorigin="11254,7013" coordsize="22,22" path="m11261,7034l11254,7020,11261,7013,11275,7020,11261,7034xe" filled="t" fillcolor="#FF00FF" stroked="f">
                <v:path arrowok="t"/>
                <v:fill type="solid"/>
              </v:shape>
            </v:group>
            <v:group style="position:absolute;left:11254;top:7013;width:22;height:22" coordorigin="11254,7013" coordsize="22,22">
              <v:shape style="position:absolute;left:11254;top:7013;width:22;height:22" coordorigin="11254,7013" coordsize="22,22" path="m11254,7020l11261,7013,11275,7020,11261,7034,11254,7020e" filled="f" stroked="t" strokeweight=".36pt" strokecolor="#FF00FF">
                <v:path arrowok="t"/>
              </v:shape>
            </v:group>
            <v:group style="position:absolute;left:10022;top:10390;width:22;height:22" coordorigin="10022,10390" coordsize="22,22">
              <v:shape style="position:absolute;left:10022;top:10390;width:22;height:22" coordorigin="10022,10390" coordsize="22,22" path="m10030,10411l10022,10397,10030,10390,10044,10397,10030,10411xe" filled="t" fillcolor="#FF00FF" stroked="f">
                <v:path arrowok="t"/>
                <v:fill type="solid"/>
              </v:shape>
            </v:group>
            <v:group style="position:absolute;left:10022;top:10390;width:22;height:22" coordorigin="10022,10390" coordsize="22,22">
              <v:shape style="position:absolute;left:10022;top:10390;width:22;height:22" coordorigin="10022,10390" coordsize="22,22" path="m10022,10397l10030,10390,10044,10397,10030,10411,10022,10397e" filled="f" stroked="t" strokeweight=".36pt" strokecolor="#FF00FF">
                <v:path arrowok="t"/>
              </v:shape>
            </v:group>
            <v:group style="position:absolute;left:10037;top:10490;width:2;height:86" coordorigin="10037,10490" coordsize="2,86">
              <v:shape style="position:absolute;left:10037;top:10490;width:2;height:86" coordorigin="10037,10490" coordsize="0,86" path="m10037,10577l10037,10490e" filled="f" stroked="t" strokeweight=".36pt" strokecolor="#FF0000">
                <v:path arrowok="t"/>
              </v:shape>
            </v:group>
            <v:group style="position:absolute;left:10037;top:10829;width:2;height:86" coordorigin="10037,10829" coordsize="2,86">
              <v:shape style="position:absolute;left:10037;top:10829;width:2;height:86" coordorigin="10037,10829" coordsize="0,86" path="m10037,10829l10037,10915e" filled="f" stroked="t" strokeweight=".36pt" strokecolor="#FF0000">
                <v:path arrowok="t"/>
              </v:shape>
            </v:group>
            <v:group style="position:absolute;left:10037;top:10577;width:29;height:22" coordorigin="10037,10577" coordsize="29,22">
              <v:shape style="position:absolute;left:10037;top:10577;width:29;height:22" coordorigin="10037,10577" coordsize="29,22" path="m10037,10577l10066,10598,10066,10598e" filled="f" stroked="t" strokeweight=".36pt" strokecolor="#0000FF">
                <v:path arrowok="t"/>
              </v:shape>
            </v:group>
            <v:group style="position:absolute;left:10015;top:10598;width:50;height:50" coordorigin="10015,10598" coordsize="50,50">
              <v:shape style="position:absolute;left:10015;top:10598;width:50;height:50" coordorigin="10015,10598" coordsize="50,50" path="m10066,10598l10015,10649,10015,10649e" filled="f" stroked="t" strokeweight=".36pt" strokecolor="#0000FF">
                <v:path arrowok="t"/>
              </v:shape>
            </v:group>
            <v:group style="position:absolute;left:10015;top:10649;width:50;height:50" coordorigin="10015,10649" coordsize="50,50">
              <v:shape style="position:absolute;left:10015;top:10649;width:50;height:50" coordorigin="10015,10649" coordsize="50,50" path="m10015,10649l10066,10699,10066,10699e" filled="f" stroked="t" strokeweight=".36pt" strokecolor="#0000FF">
                <v:path arrowok="t"/>
              </v:shape>
            </v:group>
            <v:group style="position:absolute;left:10015;top:10699;width:50;height:50" coordorigin="10015,10699" coordsize="50,50">
              <v:shape style="position:absolute;left:10015;top:10699;width:50;height:50" coordorigin="10015,10699" coordsize="50,50" path="m10066,10699l10015,10750,10015,10750e" filled="f" stroked="t" strokeweight=".36pt" strokecolor="#0000FF">
                <v:path arrowok="t"/>
              </v:shape>
            </v:group>
            <v:group style="position:absolute;left:10015;top:10750;width:50;height:50" coordorigin="10015,10750" coordsize="50,50">
              <v:shape style="position:absolute;left:10015;top:10750;width:50;height:50" coordorigin="10015,10750" coordsize="50,50" path="m10015,10750l10066,10800,10066,10800e" filled="f" stroked="t" strokeweight=".36pt" strokecolor="#0000FF">
                <v:path arrowok="t"/>
              </v:shape>
            </v:group>
            <v:group style="position:absolute;left:10037;top:10800;width:29;height:29" coordorigin="10037,10800" coordsize="29,29">
              <v:shape style="position:absolute;left:10037;top:10800;width:29;height:29" coordorigin="10037,10800" coordsize="29,29" path="m10066,10800l10037,10829,10037,10829e" filled="f" stroked="t" strokeweight=".36pt" strokecolor="#0000FF">
                <v:path arrowok="t"/>
              </v:shape>
            </v:group>
            <v:group style="position:absolute;left:10390;top:10490;width:2;height:86" coordorigin="10390,10490" coordsize="2,86">
              <v:shape style="position:absolute;left:10390;top:10490;width:2;height:86" coordorigin="10390,10490" coordsize="0,86" path="m10390,10577l10390,10490e" filled="f" stroked="t" strokeweight=".36pt" strokecolor="#FF0000">
                <v:path arrowok="t"/>
              </v:shape>
            </v:group>
            <v:group style="position:absolute;left:10390;top:10829;width:2;height:86" coordorigin="10390,10829" coordsize="2,86">
              <v:shape style="position:absolute;left:10390;top:10829;width:2;height:86" coordorigin="10390,10829" coordsize="0,86" path="m10390,10829l10390,10915e" filled="f" stroked="t" strokeweight=".36pt" strokecolor="#FF0000">
                <v:path arrowok="t"/>
              </v:shape>
            </v:group>
            <v:group style="position:absolute;left:10390;top:10577;width:29;height:22" coordorigin="10390,10577" coordsize="29,22">
              <v:shape style="position:absolute;left:10390;top:10577;width:29;height:22" coordorigin="10390,10577" coordsize="29,22" path="m10390,10577l10418,10598,10418,10598e" filled="f" stroked="t" strokeweight=".36pt" strokecolor="#0000FF">
                <v:path arrowok="t"/>
              </v:shape>
            </v:group>
            <v:group style="position:absolute;left:10361;top:10598;width:58;height:50" coordorigin="10361,10598" coordsize="58,50">
              <v:shape style="position:absolute;left:10361;top:10598;width:58;height:50" coordorigin="10361,10598" coordsize="58,50" path="m10418,10598l10361,10649,10361,10649e" filled="f" stroked="t" strokeweight=".36pt" strokecolor="#0000FF">
                <v:path arrowok="t"/>
              </v:shape>
            </v:group>
            <v:group style="position:absolute;left:10361;top:10649;width:58;height:50" coordorigin="10361,10649" coordsize="58,50">
              <v:shape style="position:absolute;left:10361;top:10649;width:58;height:50" coordorigin="10361,10649" coordsize="58,50" path="m10361,10649l10418,10699,10418,10699e" filled="f" stroked="t" strokeweight=".36pt" strokecolor="#0000FF">
                <v:path arrowok="t"/>
              </v:shape>
            </v:group>
            <v:group style="position:absolute;left:10361;top:10699;width:58;height:50" coordorigin="10361,10699" coordsize="58,50">
              <v:shape style="position:absolute;left:10361;top:10699;width:58;height:50" coordorigin="10361,10699" coordsize="58,50" path="m10418,10699l10361,10750,10361,10750e" filled="f" stroked="t" strokeweight=".36pt" strokecolor="#0000FF">
                <v:path arrowok="t"/>
              </v:shape>
            </v:group>
            <v:group style="position:absolute;left:10361;top:10750;width:58;height:50" coordorigin="10361,10750" coordsize="58,50">
              <v:shape style="position:absolute;left:10361;top:10750;width:58;height:50" coordorigin="10361,10750" coordsize="58,50" path="m10361,10750l10418,10800,10418,10800e" filled="f" stroked="t" strokeweight=".36pt" strokecolor="#0000FF">
                <v:path arrowok="t"/>
              </v:shape>
            </v:group>
            <v:group style="position:absolute;left:10390;top:10800;width:29;height:29" coordorigin="10390,10800" coordsize="29,29">
              <v:shape style="position:absolute;left:10390;top:10800;width:29;height:29" coordorigin="10390,10800" coordsize="29,29" path="m10418,10800l10390,10829,10390,10829e" filled="f" stroked="t" strokeweight=".36pt" strokecolor="#0000FF">
                <v:path arrowok="t"/>
              </v:shape>
            </v:group>
            <v:group style="position:absolute;left:7668;top:10994;width:346;height:2" coordorigin="7668,10994" coordsize="346,2">
              <v:shape style="position:absolute;left:7668;top:10994;width:346;height:2" coordorigin="7668,10994" coordsize="346,0" path="m8014,10994l7668,10994,7668,10994e" filled="f" stroked="t" strokeweight=".36pt" strokecolor="#800040">
                <v:path arrowok="t"/>
              </v:shape>
            </v:group>
            <v:group style="position:absolute;left:12766;top:10404;width:2;height:86" coordorigin="12766,10404" coordsize="2,86">
              <v:shape style="position:absolute;left:12766;top:10404;width:2;height:86" coordorigin="12766,10404" coordsize="0,86" path="m12766,10490l12766,10404,12766,10404e" filled="f" stroked="t" strokeweight=".36pt" strokecolor="#800040">
                <v:path arrowok="t"/>
              </v:shape>
            </v:group>
            <v:group style="position:absolute;left:13378;top:4154;width:2;height:86" coordorigin="13378,4154" coordsize="2,86">
              <v:shape style="position:absolute;left:13378;top:4154;width:2;height:86" coordorigin="13378,4154" coordsize="0,86" path="m13378,4154l13378,4241e" filled="f" stroked="t" strokeweight=".36pt" strokecolor="#FF0000">
                <v:path arrowok="t"/>
              </v:shape>
            </v:group>
            <v:group style="position:absolute;left:13356;top:4133;width:22;height:22" coordorigin="13356,4133" coordsize="22,22">
              <v:shape style="position:absolute;left:13356;top:4133;width:22;height:22" coordorigin="13356,4133" coordsize="22,22" path="m13378,4154l13356,4133,13356,4133e" filled="f" stroked="t" strokeweight=".36pt" strokecolor="#0000FF">
                <v:path arrowok="t"/>
              </v:shape>
            </v:group>
            <v:group style="position:absolute;left:13356;top:4082;width:50;height:50" coordorigin="13356,4082" coordsize="50,50">
              <v:shape style="position:absolute;left:13356;top:4082;width:50;height:50" coordorigin="13356,4082" coordsize="50,50" path="m13356,4133l13406,4082,13406,4082e" filled="f" stroked="t" strokeweight=".36pt" strokecolor="#0000FF">
                <v:path arrowok="t"/>
              </v:shape>
            </v:group>
            <v:group style="position:absolute;left:13356;top:4032;width:50;height:50" coordorigin="13356,4032" coordsize="50,50">
              <v:shape style="position:absolute;left:13356;top:4032;width:50;height:50" coordorigin="13356,4032" coordsize="50,50" path="m13406,4082l13356,4032,13356,4032e" filled="f" stroked="t" strokeweight=".36pt" strokecolor="#0000FF">
                <v:path arrowok="t"/>
              </v:shape>
            </v:group>
            <v:group style="position:absolute;left:13356;top:3982;width:50;height:50" coordorigin="13356,3982" coordsize="50,50">
              <v:shape style="position:absolute;left:13356;top:3982;width:50;height:50" coordorigin="13356,3982" coordsize="50,50" path="m13356,4032l13406,3982,13406,3982e" filled="f" stroked="t" strokeweight=".36pt" strokecolor="#0000FF">
                <v:path arrowok="t"/>
              </v:shape>
            </v:group>
            <v:group style="position:absolute;left:13356;top:3931;width:50;height:50" coordorigin="13356,3931" coordsize="50,50">
              <v:shape style="position:absolute;left:13356;top:3931;width:50;height:50" coordorigin="13356,3931" coordsize="50,50" path="m13406,3982l13356,3931,13356,3931e" filled="f" stroked="t" strokeweight=".36pt" strokecolor="#0000FF">
                <v:path arrowok="t"/>
              </v:shape>
            </v:group>
            <v:group style="position:absolute;left:13356;top:3902;width:22;height:29" coordorigin="13356,3902" coordsize="22,29">
              <v:shape style="position:absolute;left:13356;top:3902;width:22;height:29" coordorigin="13356,3902" coordsize="22,29" path="m13356,3931l13378,3902,13378,3902e" filled="f" stroked="t" strokeweight=".36pt" strokecolor="#0000FF">
                <v:path arrowok="t"/>
              </v:shape>
            </v:group>
            <v:group style="position:absolute;left:10037;top:10915;width:353;height:2" coordorigin="10037,10915" coordsize="353,2">
              <v:shape style="position:absolute;left:10037;top:10915;width:353;height:2" coordorigin="10037,10915" coordsize="353,0" path="m10390,10915l10037,10915,10037,10915e" filled="f" stroked="t" strokeweight=".36pt" strokecolor="#800040">
                <v:path arrowok="t"/>
              </v:shape>
            </v:group>
            <v:group style="position:absolute;left:12413;top:10490;width:2;height:86" coordorigin="12413,10490" coordsize="2,86">
              <v:shape style="position:absolute;left:12413;top:10490;width:2;height:86" coordorigin="12413,10490" coordsize="0,86" path="m12413,10577l12413,10490e" filled="f" stroked="t" strokeweight=".36pt" strokecolor="#FF0000">
                <v:path arrowok="t"/>
              </v:shape>
            </v:group>
            <v:group style="position:absolute;left:12413;top:10829;width:2;height:86" coordorigin="12413,10829" coordsize="2,86">
              <v:shape style="position:absolute;left:12413;top:10829;width:2;height:86" coordorigin="12413,10829" coordsize="0,86" path="m12413,10829l12413,10915e" filled="f" stroked="t" strokeweight=".36pt" strokecolor="#FF0000">
                <v:path arrowok="t"/>
              </v:shape>
            </v:group>
            <v:group style="position:absolute;left:12413;top:10577;width:29;height:22" coordorigin="12413,10577" coordsize="29,22">
              <v:shape style="position:absolute;left:12413;top:10577;width:29;height:22" coordorigin="12413,10577" coordsize="29,22" path="m12413,10577l12442,10598,12442,10598e" filled="f" stroked="t" strokeweight=".36pt" strokecolor="#0000FF">
                <v:path arrowok="t"/>
              </v:shape>
            </v:group>
            <v:group style="position:absolute;left:12384;top:10598;width:58;height:50" coordorigin="12384,10598" coordsize="58,50">
              <v:shape style="position:absolute;left:12384;top:10598;width:58;height:50" coordorigin="12384,10598" coordsize="58,50" path="m12442,10598l12384,10649,12384,10649e" filled="f" stroked="t" strokeweight=".36pt" strokecolor="#0000FF">
                <v:path arrowok="t"/>
              </v:shape>
            </v:group>
            <v:group style="position:absolute;left:12384;top:10649;width:58;height:50" coordorigin="12384,10649" coordsize="58,50">
              <v:shape style="position:absolute;left:12384;top:10649;width:58;height:50" coordorigin="12384,10649" coordsize="58,50" path="m12384,10649l12442,10699,12442,10699e" filled="f" stroked="t" strokeweight=".36pt" strokecolor="#0000FF">
                <v:path arrowok="t"/>
              </v:shape>
            </v:group>
            <v:group style="position:absolute;left:12384;top:10699;width:58;height:50" coordorigin="12384,10699" coordsize="58,50">
              <v:shape style="position:absolute;left:12384;top:10699;width:58;height:50" coordorigin="12384,10699" coordsize="58,50" path="m12442,10699l12384,10750,12384,10750e" filled="f" stroked="t" strokeweight=".36pt" strokecolor="#0000FF">
                <v:path arrowok="t"/>
              </v:shape>
            </v:group>
            <v:group style="position:absolute;left:12384;top:10750;width:58;height:50" coordorigin="12384,10750" coordsize="58,50">
              <v:shape style="position:absolute;left:12384;top:10750;width:58;height:50" coordorigin="12384,10750" coordsize="58,50" path="m12384,10750l12442,10800,12442,10800e" filled="f" stroked="t" strokeweight=".36pt" strokecolor="#0000FF">
                <v:path arrowok="t"/>
              </v:shape>
            </v:group>
            <v:group style="position:absolute;left:12413;top:10800;width:29;height:29" coordorigin="12413,10800" coordsize="29,29">
              <v:shape style="position:absolute;left:12413;top:10800;width:29;height:29" coordorigin="12413,10800" coordsize="29,29" path="m12442,10800l12413,10829,12413,10829e" filled="f" stroked="t" strokeweight=".36pt" strokecolor="#0000FF">
                <v:path arrowok="t"/>
              </v:shape>
            </v:group>
            <v:group style="position:absolute;left:12766;top:10490;width:2;height:86" coordorigin="12766,10490" coordsize="2,86">
              <v:shape style="position:absolute;left:12766;top:10490;width:2;height:86" coordorigin="12766,10490" coordsize="0,86" path="m12766,10577l12766,10490e" filled="f" stroked="t" strokeweight=".36pt" strokecolor="#FF0000">
                <v:path arrowok="t"/>
              </v:shape>
            </v:group>
            <v:group style="position:absolute;left:12766;top:10829;width:2;height:86" coordorigin="12766,10829" coordsize="2,86">
              <v:shape style="position:absolute;left:12766;top:10829;width:2;height:86" coordorigin="12766,10829" coordsize="0,86" path="m12766,10829l12766,10915e" filled="f" stroked="t" strokeweight=".36pt" strokecolor="#FF0000">
                <v:path arrowok="t"/>
              </v:shape>
            </v:group>
            <v:group style="position:absolute;left:12766;top:10577;width:22;height:22" coordorigin="12766,10577" coordsize="22,22">
              <v:shape style="position:absolute;left:12766;top:10577;width:22;height:22" coordorigin="12766,10577" coordsize="22,22" path="m12766,10577l12787,10598,12787,10598e" filled="f" stroked="t" strokeweight=".36pt" strokecolor="#0000FF">
                <v:path arrowok="t"/>
              </v:shape>
            </v:group>
            <v:group style="position:absolute;left:12737;top:10598;width:50;height:50" coordorigin="12737,10598" coordsize="50,50">
              <v:shape style="position:absolute;left:12737;top:10598;width:50;height:50" coordorigin="12737,10598" coordsize="50,50" path="m12787,10598l12737,10649,12737,10649e" filled="f" stroked="t" strokeweight=".36pt" strokecolor="#0000FF">
                <v:path arrowok="t"/>
              </v:shape>
            </v:group>
            <v:group style="position:absolute;left:12737;top:10649;width:50;height:50" coordorigin="12737,10649" coordsize="50,50">
              <v:shape style="position:absolute;left:12737;top:10649;width:50;height:50" coordorigin="12737,10649" coordsize="50,50" path="m12737,10649l12787,10699,12787,10699e" filled="f" stroked="t" strokeweight=".36pt" strokecolor="#0000FF">
                <v:path arrowok="t"/>
              </v:shape>
            </v:group>
            <v:group style="position:absolute;left:12737;top:10699;width:50;height:50" coordorigin="12737,10699" coordsize="50,50">
              <v:shape style="position:absolute;left:12737;top:10699;width:50;height:50" coordorigin="12737,10699" coordsize="50,50" path="m12787,10699l12737,10750,12737,10750e" filled="f" stroked="t" strokeweight=".36pt" strokecolor="#0000FF">
                <v:path arrowok="t"/>
              </v:shape>
            </v:group>
            <v:group style="position:absolute;left:12737;top:10750;width:50;height:50" coordorigin="12737,10750" coordsize="50,50">
              <v:shape style="position:absolute;left:12737;top:10750;width:50;height:50" coordorigin="12737,10750" coordsize="50,50" path="m12737,10750l12787,10800,12787,10800e" filled="f" stroked="t" strokeweight=".36pt" strokecolor="#0000FF">
                <v:path arrowok="t"/>
              </v:shape>
            </v:group>
            <v:group style="position:absolute;left:12766;top:10800;width:22;height:29" coordorigin="12766,10800" coordsize="22,29">
              <v:shape style="position:absolute;left:12766;top:10800;width:22;height:29" coordorigin="12766,10800" coordsize="22,29" path="m12787,10800l12766,10829,12766,10829e" filled="f" stroked="t" strokeweight=".36pt" strokecolor="#0000FF">
                <v:path arrowok="t"/>
              </v:shape>
            </v:group>
            <v:group style="position:absolute;left:2657;top:4406;width:2;height:86" coordorigin="2657,4406" coordsize="2,86">
              <v:shape style="position:absolute;left:2657;top:4406;width:2;height:86" coordorigin="2657,4406" coordsize="0,86" path="m2657,4406l2657,4493e" filled="f" stroked="t" strokeweight=".36pt" strokecolor="#FF0000">
                <v:path arrowok="t"/>
              </v:shape>
            </v:group>
            <v:group style="position:absolute;left:2628;top:4385;width:29;height:22" coordorigin="2628,4385" coordsize="29,22">
              <v:shape style="position:absolute;left:2628;top:4385;width:29;height:22" coordorigin="2628,4385" coordsize="29,22" path="m2657,4406l2628,4385,2628,4385e" filled="f" stroked="t" strokeweight=".36pt" strokecolor="#0000FF">
                <v:path arrowok="t"/>
              </v:shape>
            </v:group>
            <v:group style="position:absolute;left:2628;top:4334;width:50;height:50" coordorigin="2628,4334" coordsize="50,50">
              <v:shape style="position:absolute;left:2628;top:4334;width:50;height:50" coordorigin="2628,4334" coordsize="50,50" path="m2628,4385l2678,4334,2678,4334e" filled="f" stroked="t" strokeweight=".36pt" strokecolor="#0000FF">
                <v:path arrowok="t"/>
              </v:shape>
            </v:group>
            <v:group style="position:absolute;left:2628;top:4284;width:50;height:50" coordorigin="2628,4284" coordsize="50,50">
              <v:shape style="position:absolute;left:2628;top:4284;width:50;height:50" coordorigin="2628,4284" coordsize="50,50" path="m2678,4334l2628,4284,2628,4284e" filled="f" stroked="t" strokeweight=".36pt" strokecolor="#0000FF">
                <v:path arrowok="t"/>
              </v:shape>
            </v:group>
            <v:group style="position:absolute;left:2628;top:4234;width:50;height:50" coordorigin="2628,4234" coordsize="50,50">
              <v:shape style="position:absolute;left:2628;top:4234;width:50;height:50" coordorigin="2628,4234" coordsize="50,50" path="m2628,4284l2678,4234,2678,4234e" filled="f" stroked="t" strokeweight=".36pt" strokecolor="#0000FF">
                <v:path arrowok="t"/>
              </v:shape>
            </v:group>
            <v:group style="position:absolute;left:2628;top:4183;width:50;height:50" coordorigin="2628,4183" coordsize="50,50">
              <v:shape style="position:absolute;left:2628;top:4183;width:50;height:50" coordorigin="2628,4183" coordsize="50,50" path="m2678,4234l2628,4183,2628,4183e" filled="f" stroked="t" strokeweight=".36pt" strokecolor="#0000FF">
                <v:path arrowok="t"/>
              </v:shape>
            </v:group>
            <v:group style="position:absolute;left:2628;top:4154;width:29;height:29" coordorigin="2628,4154" coordsize="29,29">
              <v:shape style="position:absolute;left:2628;top:4154;width:29;height:29" coordorigin="2628,4154" coordsize="29,29" path="m2628,4183l2657,4154,2657,4154e" filled="f" stroked="t" strokeweight=".36pt" strokecolor="#0000FF">
                <v:path arrowok="t"/>
              </v:shape>
            </v:group>
            <v:group style="position:absolute;left:10390;top:10404;width:2;height:86" coordorigin="10390,10404" coordsize="2,86">
              <v:shape style="position:absolute;left:10390;top:10404;width:2;height:86" coordorigin="10390,10404" coordsize="0,86" path="m10390,10490l10390,10404,10390,10404e" filled="f" stroked="t" strokeweight=".36pt" strokecolor="#800040">
                <v:path arrowok="t"/>
              </v:shape>
            </v:group>
            <v:group style="position:absolute;left:12413;top:10915;width:353;height:2" coordorigin="12413,10915" coordsize="353,2">
              <v:shape style="position:absolute;left:12413;top:10915;width:353;height:2" coordorigin="12413,10915" coordsize="353,0" path="m12766,10915l12413,10915,12413,10915e" filled="f" stroked="t" strokeweight=".36pt" strokecolor="#800040">
                <v:path arrowok="t"/>
              </v:shape>
            </v:group>
            <v:group style="position:absolute;left:14594;top:10390;width:22;height:22" coordorigin="14594,10390" coordsize="22,22">
              <v:shape style="position:absolute;left:14594;top:10390;width:22;height:22" coordorigin="14594,10390" coordsize="22,22" path="m14602,10411l14594,10397,14602,10390,14616,10397,14602,10411xe" filled="t" fillcolor="#FF00FF" stroked="f">
                <v:path arrowok="t"/>
                <v:fill type="solid"/>
              </v:shape>
            </v:group>
            <v:group style="position:absolute;left:14594;top:10390;width:22;height:22" coordorigin="14594,10390" coordsize="22,22">
              <v:shape style="position:absolute;left:14594;top:10390;width:22;height:22" coordorigin="14594,10390" coordsize="22,22" path="m14594,10397l14602,10390,14616,10397,14602,10411,14594,10397e" filled="f" stroked="t" strokeweight=".36pt" strokecolor="#FF00FF">
                <v:path arrowok="t"/>
              </v:shape>
            </v:group>
            <v:group style="position:absolute;left:14609;top:10490;width:2;height:86" coordorigin="14609,10490" coordsize="2,86">
              <v:shape style="position:absolute;left:14609;top:10490;width:2;height:86" coordorigin="14609,10490" coordsize="0,86" path="m14609,10577l14609,10490e" filled="f" stroked="t" strokeweight=".36pt" strokecolor="#FF0000">
                <v:path arrowok="t"/>
              </v:shape>
            </v:group>
            <v:group style="position:absolute;left:14609;top:10829;width:2;height:86" coordorigin="14609,10829" coordsize="2,86">
              <v:shape style="position:absolute;left:14609;top:10829;width:2;height:86" coordorigin="14609,10829" coordsize="0,86" path="m14609,10829l14609,10915e" filled="f" stroked="t" strokeweight=".36pt" strokecolor="#FF0000">
                <v:path arrowok="t"/>
              </v:shape>
            </v:group>
            <v:group style="position:absolute;left:14609;top:10577;width:29;height:22" coordorigin="14609,10577" coordsize="29,22">
              <v:shape style="position:absolute;left:14609;top:10577;width:29;height:22" coordorigin="14609,10577" coordsize="29,22" path="m14609,10577l14638,10598,14638,10598e" filled="f" stroked="t" strokeweight=".36pt" strokecolor="#0000FF">
                <v:path arrowok="t"/>
              </v:shape>
            </v:group>
            <v:group style="position:absolute;left:14587;top:10598;width:50;height:50" coordorigin="14587,10598" coordsize="50,50">
              <v:shape style="position:absolute;left:14587;top:10598;width:50;height:50" coordorigin="14587,10598" coordsize="50,50" path="m14638,10598l14587,10649,14587,10649e" filled="f" stroked="t" strokeweight=".36pt" strokecolor="#0000FF">
                <v:path arrowok="t"/>
              </v:shape>
            </v:group>
            <v:group style="position:absolute;left:14587;top:10649;width:50;height:50" coordorigin="14587,10649" coordsize="50,50">
              <v:shape style="position:absolute;left:14587;top:10649;width:50;height:50" coordorigin="14587,10649" coordsize="50,50" path="m14587,10649l14638,10699,14638,10699e" filled="f" stroked="t" strokeweight=".36pt" strokecolor="#0000FF">
                <v:path arrowok="t"/>
              </v:shape>
            </v:group>
            <v:group style="position:absolute;left:14587;top:10699;width:50;height:50" coordorigin="14587,10699" coordsize="50,50">
              <v:shape style="position:absolute;left:14587;top:10699;width:50;height:50" coordorigin="14587,10699" coordsize="50,50" path="m14638,10699l14587,10750,14587,10750e" filled="f" stroked="t" strokeweight=".36pt" strokecolor="#0000FF">
                <v:path arrowok="t"/>
              </v:shape>
            </v:group>
            <v:group style="position:absolute;left:14587;top:10750;width:50;height:50" coordorigin="14587,10750" coordsize="50,50">
              <v:shape style="position:absolute;left:14587;top:10750;width:50;height:50" coordorigin="14587,10750" coordsize="50,50" path="m14587,10750l14638,10800,14638,10800e" filled="f" stroked="t" strokeweight=".36pt" strokecolor="#0000FF">
                <v:path arrowok="t"/>
              </v:shape>
            </v:group>
            <v:group style="position:absolute;left:14609;top:10800;width:29;height:29" coordorigin="14609,10800" coordsize="29,29">
              <v:shape style="position:absolute;left:14609;top:10800;width:29;height:29" coordorigin="14609,10800" coordsize="29,29" path="m14638,10800l14609,10829,14609,10829e" filled="f" stroked="t" strokeweight=".36pt" strokecolor="#0000FF">
                <v:path arrowok="t"/>
              </v:shape>
            </v:group>
            <v:group style="position:absolute;left:3449;top:9223;width:2;height:86" coordorigin="3449,9223" coordsize="2,86">
              <v:shape style="position:absolute;left:3449;top:9223;width:2;height:86" coordorigin="3449,9223" coordsize="0,86" path="m3449,9223l3449,9310e" filled="f" stroked="t" strokeweight=".36pt" strokecolor="#FF0000">
                <v:path arrowok="t"/>
              </v:shape>
            </v:group>
            <v:group style="position:absolute;left:3449;top:9058;width:2;height:79" coordorigin="3449,9058" coordsize="2,79">
              <v:shape style="position:absolute;left:3449;top:9058;width:2;height:79" coordorigin="3449,9058" coordsize="0,79" path="m3449,9137l3449,9058e" filled="f" stroked="t" strokeweight=".36pt" strokecolor="#FF0000">
                <v:path arrowok="t"/>
              </v:shape>
            </v:group>
            <v:group style="position:absolute;left:3398;top:9202;width:94;height:2" coordorigin="3398,9202" coordsize="94,2">
              <v:shape style="position:absolute;left:3398;top:9202;width:94;height:2" coordorigin="3398,9202" coordsize="94,0" path="m3398,9202l3492,9202,3492,9202e" filled="f" stroked="t" strokeweight=".36pt" strokecolor="#0000FF">
                <v:path arrowok="t"/>
              </v:shape>
            </v:group>
            <v:group style="position:absolute;left:3398;top:9166;width:94;height:2" coordorigin="3398,9166" coordsize="94,2">
              <v:shape style="position:absolute;left:3398;top:9166;width:94;height:2" coordorigin="3398,9166" coordsize="94,0" path="m3398,9166l3492,9166,3492,9166e" filled="f" stroked="t" strokeweight=".36pt" strokecolor="#0000FF">
                <v:path arrowok="t"/>
              </v:shape>
            </v:group>
            <v:group style="position:absolute;left:3445;top:9151;width:7;height:2" coordorigin="3445,9151" coordsize="7,2">
              <v:shape style="position:absolute;left:3445;top:9151;width:7;height:2" coordorigin="3445,9151" coordsize="7,0" path="m3445,9151l3452,9151e" filled="f" stroked="t" strokeweight="1.44pt" strokecolor="#0000FF">
                <v:path arrowok="t"/>
              </v:shape>
            </v:group>
            <v:group style="position:absolute;left:3445;top:9212;width:7;height:2" coordorigin="3445,9212" coordsize="7,2">
              <v:shape style="position:absolute;left:3445;top:9212;width:7;height:2" coordorigin="3445,9212" coordsize="7,0" path="m3445,9212l3452,9212e" filled="f" stroked="t" strokeweight="1.08pt" strokecolor="#0000FF">
                <v:path arrowok="t"/>
              </v:shape>
            </v:group>
            <v:group style="position:absolute;left:14962;top:10490;width:2;height:86" coordorigin="14962,10490" coordsize="2,86">
              <v:shape style="position:absolute;left:14962;top:10490;width:2;height:86" coordorigin="14962,10490" coordsize="0,86" path="m14962,10577l14962,10490e" filled="f" stroked="t" strokeweight=".36pt" strokecolor="#FF0000">
                <v:path arrowok="t"/>
              </v:shape>
            </v:group>
            <v:group style="position:absolute;left:14962;top:10829;width:2;height:86" coordorigin="14962,10829" coordsize="2,86">
              <v:shape style="position:absolute;left:14962;top:10829;width:2;height:86" coordorigin="14962,10829" coordsize="0,86" path="m14962,10829l14962,10915e" filled="f" stroked="t" strokeweight=".36pt" strokecolor="#FF0000">
                <v:path arrowok="t"/>
              </v:shape>
            </v:group>
            <v:group style="position:absolute;left:14962;top:10577;width:29;height:22" coordorigin="14962,10577" coordsize="29,22">
              <v:shape style="position:absolute;left:14962;top:10577;width:29;height:22" coordorigin="14962,10577" coordsize="29,22" path="m14962,10577l14990,10598,14990,10598e" filled="f" stroked="t" strokeweight=".36pt" strokecolor="#0000FF">
                <v:path arrowok="t"/>
              </v:shape>
            </v:group>
            <v:group style="position:absolute;left:14933;top:10598;width:58;height:50" coordorigin="14933,10598" coordsize="58,50">
              <v:shape style="position:absolute;left:14933;top:10598;width:58;height:50" coordorigin="14933,10598" coordsize="58,50" path="m14990,10598l14933,10649,14933,10649e" filled="f" stroked="t" strokeweight=".36pt" strokecolor="#0000FF">
                <v:path arrowok="t"/>
              </v:shape>
            </v:group>
            <v:group style="position:absolute;left:14933;top:10649;width:58;height:50" coordorigin="14933,10649" coordsize="58,50">
              <v:shape style="position:absolute;left:14933;top:10649;width:58;height:50" coordorigin="14933,10649" coordsize="58,50" path="m14933,10649l14990,10699,14990,10699e" filled="f" stroked="t" strokeweight=".36pt" strokecolor="#0000FF">
                <v:path arrowok="t"/>
              </v:shape>
            </v:group>
            <v:group style="position:absolute;left:14933;top:10699;width:58;height:50" coordorigin="14933,10699" coordsize="58,50">
              <v:shape style="position:absolute;left:14933;top:10699;width:58;height:50" coordorigin="14933,10699" coordsize="58,50" path="m14990,10699l14933,10750,14933,10750e" filled="f" stroked="t" strokeweight=".36pt" strokecolor="#0000FF">
                <v:path arrowok="t"/>
              </v:shape>
            </v:group>
            <v:group style="position:absolute;left:14933;top:10750;width:58;height:50" coordorigin="14933,10750" coordsize="58,50">
              <v:shape style="position:absolute;left:14933;top:10750;width:58;height:50" coordorigin="14933,10750" coordsize="58,50" path="m14933,10750l14990,10800,14990,10800e" filled="f" stroked="t" strokeweight=".36pt" strokecolor="#0000FF">
                <v:path arrowok="t"/>
              </v:shape>
            </v:group>
            <v:group style="position:absolute;left:14962;top:10800;width:29;height:29" coordorigin="14962,10800" coordsize="29,29">
              <v:shape style="position:absolute;left:14962;top:10800;width:29;height:29" coordorigin="14962,10800" coordsize="29,29" path="m14990,10800l14962,10829,14962,10829e" filled="f" stroked="t" strokeweight=".36pt" strokecolor="#0000FF">
                <v:path arrowok="t"/>
              </v:shape>
            </v:group>
            <v:group style="position:absolute;left:2390;top:8885;width:1058;height:2" coordorigin="2390,8885" coordsize="1058,2">
              <v:shape style="position:absolute;left:2390;top:8885;width:1058;height:2" coordorigin="2390,8885" coordsize="1058,0" path="m3449,8885l2390,8885,2390,8885e" filled="f" stroked="t" strokeweight=".36pt" strokecolor="#800040">
                <v:path arrowok="t"/>
              </v:shape>
            </v:group>
            <v:group style="position:absolute;left:2376;top:8870;width:22;height:22" coordorigin="2376,8870" coordsize="22,22">
              <v:shape style="position:absolute;left:2376;top:8870;width:22;height:22" coordorigin="2376,8870" coordsize="22,22" path="m2383,8892l2376,8878,2383,8870,2398,8878,2383,8892xe" filled="t" fillcolor="#FF00FF" stroked="f">
                <v:path arrowok="t"/>
                <v:fill type="solid"/>
              </v:shape>
            </v:group>
            <v:group style="position:absolute;left:2376;top:8870;width:22;height:22" coordorigin="2376,8870" coordsize="22,22">
              <v:shape style="position:absolute;left:2376;top:8870;width:22;height:22" coordorigin="2376,8870" coordsize="22,22" path="m2376,8878l2383,8870,2398,8878,2383,8892,2376,8878e" filled="f" stroked="t" strokeweight=".36pt" strokecolor="#FF00FF">
                <v:path arrowok="t"/>
              </v:shape>
            </v:group>
            <v:group style="position:absolute;left:3449;top:8885;width:2;height:173" coordorigin="3449,8885" coordsize="2,173">
              <v:shape style="position:absolute;left:3449;top:8885;width:2;height:173" coordorigin="3449,8885" coordsize="0,173" path="m3449,9058l3449,8885,3449,8885e" filled="f" stroked="t" strokeweight=".36pt" strokecolor="#800040">
                <v:path arrowok="t"/>
              </v:shape>
            </v:group>
            <v:group style="position:absolute;left:8014;top:10490;width:2;height:86" coordorigin="8014,10490" coordsize="2,86">
              <v:shape style="position:absolute;left:8014;top:10490;width:2;height:86" coordorigin="8014,10490" coordsize="0,86" path="m8014,10577l8014,10490,8014,10490e" filled="f" stroked="t" strokeweight=".36pt" strokecolor="#800040">
                <v:path arrowok="t"/>
              </v:shape>
            </v:group>
            <v:group style="position:absolute;left:14609;top:10915;width:353;height:2" coordorigin="14609,10915" coordsize="353,2">
              <v:shape style="position:absolute;left:14609;top:10915;width:353;height:2" coordorigin="14609,10915" coordsize="353,0" path="m14962,10915l14609,10915,14609,10915e" filled="f" stroked="t" strokeweight=".36pt" strokecolor="#800040">
                <v:path arrowok="t"/>
              </v:shape>
            </v:group>
            <w10:wrap type="none"/>
          </v:group>
        </w:pict>
      </w:r>
    </w:p>
    <w:p>
      <w:pPr>
        <w:pStyle w:val="BodyText"/>
        <w:spacing w:line="240" w:lineRule="auto"/>
        <w:ind w:right="0"/>
        <w:jc w:val="righ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pStyle w:val="BodyText"/>
        <w:spacing w:line="240" w:lineRule="auto" w:before="9"/>
        <w:ind w:right="103"/>
        <w:jc w:val="righ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78" w:lineRule="exact"/>
        <w:ind w:left="376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pStyle w:val="BodyText"/>
        <w:spacing w:line="89" w:lineRule="exact"/>
        <w:ind w:left="117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81" w:lineRule="exact"/>
        <w:ind w:left="543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1</w:t>
      </w:r>
      <w:r>
        <w:rPr>
          <w:color w:val="000000"/>
        </w:rPr>
      </w:r>
    </w:p>
    <w:p>
      <w:pPr>
        <w:pStyle w:val="BodyText"/>
        <w:spacing w:line="240" w:lineRule="auto" w:before="16"/>
        <w:ind w:left="543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70" w:lineRule="exact" w:before="6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pStyle w:val="BodyText"/>
        <w:spacing w:line="240" w:lineRule="auto"/>
        <w:ind w:left="179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9"/>
        <w:ind w:left="179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78" w:lineRule="exact"/>
        <w:ind w:left="470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9" w:lineRule="exact"/>
        <w:ind w:left="204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81" w:lineRule="exact"/>
        <w:ind w:left="543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240" w:lineRule="auto" w:before="16"/>
        <w:ind w:left="543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70" w:lineRule="exact" w:before="6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pStyle w:val="BodyText"/>
        <w:spacing w:line="240" w:lineRule="auto"/>
        <w:ind w:left="359" w:right="0"/>
        <w:jc w:val="left"/>
      </w:pP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9"/>
        <w:ind w:left="359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78" w:lineRule="exact"/>
        <w:ind w:left="470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89" w:lineRule="exact"/>
        <w:ind w:left="204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81" w:lineRule="exact"/>
        <w:ind w:left="493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R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00"/>
        </w:rPr>
      </w:r>
    </w:p>
    <w:p>
      <w:pPr>
        <w:pStyle w:val="BodyText"/>
        <w:spacing w:line="240" w:lineRule="auto" w:before="16"/>
        <w:ind w:left="493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81" w:lineRule="exact"/>
        <w:ind w:left="237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4</w:t>
      </w:r>
      <w:r>
        <w:rPr>
          <w:color w:val="000000"/>
        </w:rPr>
      </w:r>
    </w:p>
    <w:p>
      <w:pPr>
        <w:pStyle w:val="BodyText"/>
        <w:spacing w:line="240" w:lineRule="auto" w:before="16"/>
        <w:ind w:left="237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1" w:lineRule="exact"/>
        <w:ind w:left="290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81" w:lineRule="exact"/>
        <w:ind w:left="486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81" w:lineRule="exact"/>
        <w:ind w:left="237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240" w:lineRule="auto" w:before="16"/>
        <w:ind w:left="237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1" w:lineRule="exact"/>
        <w:ind w:left="290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70" w:lineRule="exact" w:before="6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pStyle w:val="BodyText"/>
        <w:spacing w:line="240" w:lineRule="auto"/>
        <w:ind w:left="407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pStyle w:val="BodyText"/>
        <w:spacing w:line="81" w:lineRule="exact"/>
        <w:ind w:left="237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C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7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6</w:t>
      </w:r>
      <w:r>
        <w:rPr>
          <w:color w:val="000000"/>
        </w:rPr>
      </w:r>
    </w:p>
    <w:p>
      <w:pPr>
        <w:pStyle w:val="BodyText"/>
        <w:spacing w:line="240" w:lineRule="auto" w:before="16"/>
        <w:ind w:left="237" w:right="0"/>
        <w:jc w:val="left"/>
      </w:pPr>
      <w:r>
        <w:rPr>
          <w:color w:val="000080"/>
          <w:w w:val="80"/>
        </w:rPr>
        <w:t>1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2</w:t>
      </w:r>
      <w:r>
        <w:rPr>
          <w:color w:val="000000"/>
        </w:rPr>
      </w:r>
    </w:p>
    <w:p>
      <w:pPr>
        <w:pStyle w:val="BodyText"/>
        <w:spacing w:line="81" w:lineRule="exact"/>
        <w:ind w:left="204" w:right="0"/>
        <w:jc w:val="left"/>
      </w:pPr>
      <w:r>
        <w:rPr>
          <w:w w:val="80"/>
        </w:rPr>
        <w:br w:type="column"/>
      </w: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9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line="70" w:lineRule="exact" w:before="6"/>
        <w:rPr>
          <w:sz w:val="7"/>
          <w:szCs w:val="7"/>
        </w:rPr>
      </w:pPr>
      <w:r>
        <w:rPr/>
        <w:br w:type="column"/>
      </w:r>
      <w:r>
        <w:rPr>
          <w:sz w:val="7"/>
        </w:rPr>
      </w:r>
    </w:p>
    <w:p>
      <w:pPr>
        <w:pStyle w:val="BodyText"/>
        <w:spacing w:line="240" w:lineRule="auto"/>
        <w:ind w:left="399" w:right="0"/>
        <w:jc w:val="left"/>
      </w:pPr>
      <w:r>
        <w:rPr>
          <w:color w:val="000080"/>
          <w:w w:val="80"/>
        </w:rPr>
        <w:t>4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R</w:t>
      </w:r>
      <w:r>
        <w:rPr>
          <w:color w:val="000080"/>
          <w:spacing w:val="-7"/>
          <w:w w:val="80"/>
        </w:rPr>
        <w:t> </w:t>
      </w:r>
      <w:r>
        <w:rPr>
          <w:color w:val="000080"/>
          <w:w w:val="80"/>
        </w:rPr>
        <w:t>3</w:t>
      </w:r>
      <w:r>
        <w:rPr>
          <w:color w:val="000080"/>
          <w:spacing w:val="-8"/>
          <w:w w:val="80"/>
        </w:rPr>
        <w:t> </w:t>
      </w:r>
      <w:r>
        <w:rPr>
          <w:color w:val="000080"/>
          <w:spacing w:val="2"/>
          <w:w w:val="80"/>
        </w:rPr>
        <w:t>,1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%</w:t>
      </w:r>
      <w:r>
        <w:rPr>
          <w:color w:val="000080"/>
          <w:spacing w:val="-12"/>
          <w:w w:val="80"/>
        </w:rPr>
        <w:t> </w:t>
      </w:r>
      <w:r>
        <w:rPr>
          <w:color w:val="000080"/>
          <w:spacing w:val="2"/>
          <w:w w:val="80"/>
        </w:rPr>
        <w:t>/0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8</w:t>
      </w:r>
      <w:r>
        <w:rPr>
          <w:color w:val="000080"/>
          <w:spacing w:val="-9"/>
          <w:w w:val="80"/>
        </w:rPr>
        <w:t> </w:t>
      </w:r>
      <w:r>
        <w:rPr>
          <w:color w:val="000080"/>
          <w:w w:val="80"/>
        </w:rPr>
        <w:t>0</w:t>
      </w:r>
      <w:r>
        <w:rPr>
          <w:color w:val="000080"/>
          <w:spacing w:val="-8"/>
          <w:w w:val="80"/>
        </w:rPr>
        <w:t> </w:t>
      </w:r>
      <w:r>
        <w:rPr>
          <w:color w:val="000080"/>
          <w:w w:val="80"/>
        </w:rPr>
        <w:t>5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6838" w:h="11920" w:orient="landscape"/>
          <w:pgMar w:top="1100" w:bottom="280" w:left="1240" w:right="1200"/>
          <w:cols w:num="18" w:equalWidth="0">
            <w:col w:w="907" w:space="40"/>
            <w:col w:w="643" w:space="40"/>
            <w:col w:w="1023" w:space="40"/>
            <w:col w:w="411" w:space="40"/>
            <w:col w:w="729" w:space="40"/>
            <w:col w:w="1023" w:space="40"/>
            <w:col w:w="591" w:space="40"/>
            <w:col w:w="729" w:space="40"/>
            <w:col w:w="973" w:space="40"/>
            <w:col w:w="469" w:space="40"/>
            <w:col w:w="816" w:space="40"/>
            <w:col w:w="966" w:space="40"/>
            <w:col w:w="469" w:space="40"/>
            <w:col w:w="816" w:space="40"/>
            <w:col w:w="886" w:space="40"/>
            <w:col w:w="469" w:space="40"/>
            <w:col w:w="729" w:space="40"/>
            <w:col w:w="1069"/>
          </w:cols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shape style="position:absolute;margin-left:63.000004pt;margin-top:29.159988pt;width:716.039997pt;height:537.119999pt;mso-position-horizontal-relative:page;mso-position-vertical-relative:page;z-index:-12085" type="#_x0000_t75" stroked="false">
            <v:imagedata r:id="rId6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60" w:lineRule="exact" w:before="13"/>
        <w:rPr>
          <w:sz w:val="26"/>
          <w:szCs w:val="26"/>
        </w:rPr>
      </w:pPr>
    </w:p>
    <w:p>
      <w:pPr>
        <w:spacing w:line="1057" w:lineRule="exact" w:before="0"/>
        <w:ind w:left="116" w:right="0" w:firstLine="0"/>
        <w:jc w:val="left"/>
        <w:rPr>
          <w:rFonts w:ascii="SimSun" w:hAnsi="SimSun" w:cs="SimSun" w:eastAsia="SimSun"/>
          <w:sz w:val="95"/>
          <w:szCs w:val="95"/>
        </w:rPr>
      </w:pPr>
      <w:r>
        <w:rPr>
          <w:rFonts w:ascii="SimSun" w:hAnsi="SimSun" w:cs="SimSun" w:eastAsia="SimSun"/>
          <w:sz w:val="95"/>
          <w:szCs w:val="95"/>
        </w:rPr>
        <w:t>单元电路介绍</w:t>
      </w:r>
    </w:p>
    <w:p>
      <w:pPr>
        <w:spacing w:after="0" w:line="1057" w:lineRule="exact"/>
        <w:jc w:val="left"/>
        <w:rPr>
          <w:rFonts w:ascii="SimSun" w:hAnsi="SimSun" w:cs="SimSun" w:eastAsia="SimSun"/>
          <w:sz w:val="95"/>
          <w:szCs w:val="95"/>
        </w:rPr>
        <w:sectPr>
          <w:pgSz w:w="16838" w:h="11920" w:orient="landscape"/>
          <w:pgMar w:top="1100" w:bottom="280" w:left="2000" w:right="242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400028pt;height:537.119999pt;mso-position-horizontal-relative:page;mso-position-vertical-relative:page;z-index:-12084" coordorigin="1260,583" coordsize="14328,10742">
            <v:shape style="position:absolute;left:1260;top:583;width:14321;height:10742" type="#_x0000_t75" stroked="false">
              <v:imagedata r:id="rId6" o:title=""/>
            </v:shape>
            <v:shape style="position:absolute;left:1541;top:3089;width:14047;height:5047" type="#_x0000_t75" stroked="false">
              <v:imagedata r:id="rId37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60" w:lineRule="exact" w:before="9"/>
        <w:rPr>
          <w:sz w:val="26"/>
          <w:szCs w:val="26"/>
        </w:rPr>
      </w:pPr>
    </w:p>
    <w:p>
      <w:pPr>
        <w:spacing w:line="1045" w:lineRule="exact" w:before="0"/>
        <w:ind w:left="1295" w:right="0" w:firstLine="0"/>
        <w:jc w:val="left"/>
        <w:rPr>
          <w:rFonts w:ascii="SimSun" w:hAnsi="SimSun" w:cs="SimSun" w:eastAsia="SimSun"/>
          <w:sz w:val="88"/>
          <w:szCs w:val="88"/>
        </w:rPr>
      </w:pPr>
      <w:r>
        <w:rPr>
          <w:rFonts w:ascii="Times New Roman" w:hAnsi="Times New Roman" w:cs="Times New Roman" w:eastAsia="Times New Roman"/>
          <w:spacing w:val="-2"/>
          <w:sz w:val="88"/>
          <w:szCs w:val="88"/>
        </w:rPr>
        <w:t>OZ9986</w:t>
      </w:r>
      <w:r>
        <w:rPr>
          <w:rFonts w:ascii="SimSun" w:hAnsi="SimSun" w:cs="SimSun" w:eastAsia="SimSun"/>
          <w:spacing w:val="-2"/>
          <w:sz w:val="88"/>
          <w:szCs w:val="88"/>
        </w:rPr>
        <w:t>供电稳压电路</w:t>
      </w:r>
      <w:r>
        <w:rPr>
          <w:rFonts w:ascii="SimSun" w:hAnsi="SimSun" w:cs="SimSun" w:eastAsia="SimSun"/>
          <w:sz w:val="88"/>
          <w:szCs w:val="88"/>
        </w:rPr>
      </w:r>
    </w:p>
    <w:p>
      <w:pPr>
        <w:spacing w:after="0" w:line="1045" w:lineRule="exact"/>
        <w:jc w:val="left"/>
        <w:rPr>
          <w:rFonts w:ascii="SimSun" w:hAnsi="SimSun" w:cs="SimSun" w:eastAsia="SimSun"/>
          <w:sz w:val="88"/>
          <w:szCs w:val="88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pt;margin-top:29.159988pt;width:716.04pt;height:537.119999pt;mso-position-horizontal-relative:page;mso-position-vertical-relative:page;z-index:-12083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1260;top:4039;width:7049;height:4918" type="#_x0000_t75" stroked="false">
              <v:imagedata r:id="rId38" o:title=""/>
            </v:shape>
            <v:shape style="position:absolute;left:8532;top:4284;width:6703;height:5753" type="#_x0000_t75" stroked="false">
              <v:imagedata r:id="rId39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20" w:lineRule="exact" w:before="10"/>
        <w:rPr>
          <w:sz w:val="22"/>
          <w:szCs w:val="22"/>
        </w:rPr>
      </w:pPr>
    </w:p>
    <w:p>
      <w:pPr>
        <w:pStyle w:val="Heading5"/>
        <w:spacing w:line="733" w:lineRule="exact"/>
        <w:ind w:left="726" w:right="0"/>
        <w:jc w:val="left"/>
        <w:rPr>
          <w:rFonts w:ascii="SimSun" w:hAnsi="SimSun" w:cs="SimSun" w:eastAsia="SimSun"/>
        </w:rPr>
      </w:pPr>
      <w:r>
        <w:rPr>
          <w:rFonts w:ascii="SimSun" w:hAnsi="SimSun" w:cs="SimSun" w:eastAsia="SimSun"/>
        </w:rPr>
        <w:t>开关控制、调光控制</w:t>
      </w:r>
    </w:p>
    <w:p>
      <w:pPr>
        <w:spacing w:after="0" w:line="733" w:lineRule="exact"/>
        <w:jc w:val="left"/>
        <w:rPr>
          <w:rFonts w:ascii="SimSun" w:hAnsi="SimSun" w:cs="SimSun" w:eastAsia="SimSun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399997pt;height:537.119999pt;mso-position-horizontal-relative:page;mso-position-vertical-relative:page;z-index:-12082" coordorigin="1260,583" coordsize="14328,10742">
            <v:shape style="position:absolute;left:1260;top:583;width:14321;height:10742" type="#_x0000_t75" stroked="false">
              <v:imagedata r:id="rId6" o:title=""/>
            </v:shape>
            <v:shape style="position:absolute;left:1260;top:2686;width:14328;height:8554" type="#_x0000_t75" stroked="false">
              <v:imagedata r:id="rId40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19"/>
        <w:rPr>
          <w:sz w:val="28"/>
          <w:szCs w:val="28"/>
        </w:rPr>
      </w:pPr>
    </w:p>
    <w:p>
      <w:pPr>
        <w:spacing w:line="733" w:lineRule="exact" w:before="0"/>
        <w:ind w:left="841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SimSun" w:hAnsi="SimSun" w:cs="SimSun" w:eastAsia="SimSun"/>
          <w:sz w:val="63"/>
          <w:szCs w:val="63"/>
        </w:rPr>
        <w:t>驱动电压升压电路</w:t>
      </w:r>
    </w:p>
    <w:p>
      <w:pPr>
        <w:spacing w:after="0" w:line="733" w:lineRule="exact"/>
        <w:jc w:val="left"/>
        <w:rPr>
          <w:rFonts w:ascii="SimSun" w:hAnsi="SimSun" w:cs="SimSun" w:eastAsia="SimSun"/>
          <w:sz w:val="63"/>
          <w:szCs w:val="63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180" w:lineRule="exact" w:before="5"/>
        <w:rPr>
          <w:sz w:val="18"/>
          <w:szCs w:val="18"/>
        </w:rPr>
      </w:pPr>
      <w:r>
        <w:rPr/>
        <w:pict>
          <v:group style="position:absolute;margin-left:63.000004pt;margin-top:29.159988pt;width:716.399997pt;height:537.119999pt;mso-position-horizontal-relative:page;mso-position-vertical-relative:page;z-index:-12081" coordorigin="1260,583" coordsize="14328,10742">
            <v:shape style="position:absolute;left:1260;top:583;width:14321;height:10742" type="#_x0000_t75" stroked="false">
              <v:imagedata r:id="rId6" o:title=""/>
            </v:shape>
            <v:shape style="position:absolute;left:1260;top:3362;width:14328;height:7963" type="#_x0000_t75" stroked="false">
              <v:imagedata r:id="rId41" o:title=""/>
            </v:shape>
            <w10:wrap type="none"/>
          </v:group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768" w:lineRule="exact" w:before="0"/>
        <w:ind w:left="1288" w:right="0" w:firstLine="0"/>
        <w:jc w:val="left"/>
        <w:rPr>
          <w:rFonts w:ascii="SimSun" w:hAnsi="SimSun" w:cs="SimSun" w:eastAsia="SimSun"/>
          <w:sz w:val="63"/>
          <w:szCs w:val="63"/>
        </w:rPr>
      </w:pPr>
      <w:r>
        <w:rPr>
          <w:rFonts w:ascii="Arial" w:hAnsi="Arial" w:cs="Arial" w:eastAsia="Arial"/>
          <w:position w:val="1"/>
          <w:sz w:val="63"/>
          <w:szCs w:val="63"/>
        </w:rPr>
        <w:t>OZ9986</w:t>
      </w:r>
      <w:r>
        <w:rPr>
          <w:rFonts w:ascii="SimSun" w:hAnsi="SimSun" w:cs="SimSun" w:eastAsia="SimSun"/>
          <w:sz w:val="63"/>
          <w:szCs w:val="63"/>
        </w:rPr>
        <w:t>引脚端口</w:t>
      </w:r>
    </w:p>
    <w:p>
      <w:pPr>
        <w:spacing w:after="0" w:line="768" w:lineRule="exact"/>
        <w:jc w:val="left"/>
        <w:rPr>
          <w:rFonts w:ascii="SimSun" w:hAnsi="SimSun" w:cs="SimSun" w:eastAsia="SimSun"/>
          <w:sz w:val="63"/>
          <w:szCs w:val="63"/>
        </w:rPr>
        <w:sectPr>
          <w:pgSz w:w="16838" w:h="11920" w:orient="landscape"/>
          <w:pgMar w:top="1100" w:bottom="280" w:left="2420" w:right="2420"/>
        </w:sect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60" w:lineRule="exact" w:before="9"/>
        <w:rPr>
          <w:sz w:val="26"/>
          <w:szCs w:val="26"/>
        </w:rPr>
      </w:pPr>
    </w:p>
    <w:p>
      <w:pPr>
        <w:tabs>
          <w:tab w:pos="5811" w:val="left" w:leader="none"/>
        </w:tabs>
        <w:spacing w:line="737" w:lineRule="exact" w:before="0"/>
        <w:ind w:left="1412" w:right="0" w:firstLine="0"/>
        <w:jc w:val="left"/>
        <w:rPr>
          <w:rFonts w:ascii="SimSun" w:hAnsi="SimSun" w:cs="SimSun" w:eastAsia="SimSun"/>
          <w:sz w:val="39"/>
          <w:szCs w:val="39"/>
        </w:rPr>
      </w:pPr>
      <w:r>
        <w:rPr>
          <w:rFonts w:ascii="SimSun" w:hAnsi="SimSun" w:cs="SimSun" w:eastAsia="SimSun"/>
          <w:position w:val="-16"/>
          <w:sz w:val="63"/>
          <w:szCs w:val="63"/>
        </w:rPr>
        <w:t>调光控制电路</w:t>
        <w:tab/>
      </w:r>
      <w:r>
        <w:rPr>
          <w:rFonts w:ascii="SimSun" w:hAnsi="SimSun" w:cs="SimSun" w:eastAsia="SimSun"/>
          <w:color w:val="FF0000"/>
          <w:position w:val="1"/>
          <w:sz w:val="39"/>
          <w:szCs w:val="39"/>
        </w:rPr>
        <w:t>每串</w:t>
      </w:r>
      <w:r>
        <w:rPr>
          <w:rFonts w:ascii="Arial" w:hAnsi="Arial" w:cs="Arial" w:eastAsia="Arial"/>
          <w:color w:val="FF0000"/>
          <w:sz w:val="39"/>
          <w:szCs w:val="39"/>
        </w:rPr>
        <w:t>LED</w:t>
      </w:r>
      <w:r>
        <w:rPr>
          <w:rFonts w:ascii="SimSun" w:hAnsi="SimSun" w:cs="SimSun" w:eastAsia="SimSun"/>
          <w:color w:val="FF0000"/>
          <w:position w:val="1"/>
          <w:sz w:val="39"/>
          <w:szCs w:val="39"/>
        </w:rPr>
        <w:t>电流平衡控制及电流检测</w:t>
      </w:r>
      <w:r>
        <w:rPr>
          <w:rFonts w:ascii="SimSun" w:hAnsi="SimSun" w:cs="SimSun" w:eastAsia="SimSun"/>
          <w:color w:val="000000"/>
          <w:sz w:val="39"/>
          <w:szCs w:val="39"/>
        </w:rPr>
      </w:r>
    </w:p>
    <w:p>
      <w:pPr>
        <w:spacing w:line="590" w:lineRule="exact" w:before="3"/>
        <w:rPr>
          <w:sz w:val="59"/>
          <w:szCs w:val="59"/>
        </w:rPr>
      </w:pPr>
    </w:p>
    <w:p>
      <w:pPr>
        <w:spacing w:line="620" w:lineRule="exact" w:before="0"/>
        <w:rPr>
          <w:sz w:val="62"/>
          <w:szCs w:val="62"/>
        </w:rPr>
      </w:pPr>
    </w:p>
    <w:p>
      <w:pPr>
        <w:spacing w:line="620" w:lineRule="exact" w:before="0"/>
        <w:rPr>
          <w:sz w:val="62"/>
          <w:szCs w:val="62"/>
        </w:rPr>
      </w:pPr>
    </w:p>
    <w:p>
      <w:pPr>
        <w:spacing w:line="620" w:lineRule="exact" w:before="0"/>
        <w:rPr>
          <w:sz w:val="62"/>
          <w:szCs w:val="62"/>
        </w:rPr>
      </w:pPr>
    </w:p>
    <w:p>
      <w:pPr>
        <w:spacing w:line="620" w:lineRule="exact" w:before="0"/>
        <w:rPr>
          <w:sz w:val="62"/>
          <w:szCs w:val="62"/>
        </w:rPr>
      </w:pPr>
    </w:p>
    <w:p>
      <w:pPr>
        <w:spacing w:line="620" w:lineRule="exact" w:before="0"/>
        <w:rPr>
          <w:sz w:val="62"/>
          <w:szCs w:val="62"/>
        </w:rPr>
      </w:pPr>
    </w:p>
    <w:p>
      <w:pPr>
        <w:spacing w:line="620" w:lineRule="exact" w:before="0"/>
        <w:rPr>
          <w:sz w:val="62"/>
          <w:szCs w:val="62"/>
        </w:rPr>
      </w:pPr>
    </w:p>
    <w:p>
      <w:pPr>
        <w:spacing w:line="288" w:lineRule="exact" w:before="0"/>
        <w:ind w:left="851" w:right="10861" w:firstLine="0"/>
        <w:jc w:val="left"/>
        <w:rPr>
          <w:rFonts w:ascii="SimSun" w:hAnsi="SimSun" w:cs="SimSun" w:eastAsia="SimSun"/>
          <w:sz w:val="23"/>
          <w:szCs w:val="23"/>
        </w:rPr>
      </w:pPr>
      <w:r>
        <w:rPr>
          <w:rFonts w:ascii="SimSun" w:hAnsi="SimSun" w:cs="SimSun" w:eastAsia="SimSun"/>
          <w:color w:val="FF0000"/>
          <w:spacing w:val="-1"/>
          <w:position w:val="1"/>
          <w:sz w:val="23"/>
          <w:szCs w:val="23"/>
        </w:rPr>
        <w:t>接</w:t>
      </w:r>
      <w:r>
        <w:rPr>
          <w:rFonts w:ascii="Arial" w:hAnsi="Arial" w:cs="Arial" w:eastAsia="Arial"/>
          <w:color w:val="FF0000"/>
          <w:spacing w:val="-1"/>
          <w:sz w:val="23"/>
          <w:szCs w:val="23"/>
        </w:rPr>
        <w:t>IC</w:t>
      </w:r>
      <w:r>
        <w:rPr>
          <w:rFonts w:ascii="SimSun" w:hAnsi="SimSun" w:cs="SimSun" w:eastAsia="SimSun"/>
          <w:color w:val="FF0000"/>
          <w:spacing w:val="-1"/>
          <w:position w:val="1"/>
          <w:sz w:val="23"/>
          <w:szCs w:val="23"/>
        </w:rPr>
        <w:t>电流平衡</w:t>
      </w:r>
      <w:r>
        <w:rPr>
          <w:rFonts w:ascii="SimSun" w:hAnsi="SimSun" w:cs="SimSun" w:eastAsia="SimSun"/>
          <w:color w:val="FF0000"/>
          <w:spacing w:val="26"/>
          <w:w w:val="103"/>
          <w:position w:val="1"/>
          <w:sz w:val="23"/>
          <w:szCs w:val="23"/>
        </w:rPr>
        <w:t> </w:t>
      </w:r>
      <w:r>
        <w:rPr>
          <w:rFonts w:ascii="SimSun" w:hAnsi="SimSun" w:cs="SimSun" w:eastAsia="SimSun"/>
          <w:color w:val="FF0000"/>
          <w:w w:val="105"/>
          <w:sz w:val="23"/>
          <w:szCs w:val="23"/>
        </w:rPr>
        <w:t>控制输出端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line="150" w:lineRule="exact" w:before="8"/>
        <w:rPr>
          <w:sz w:val="15"/>
          <w:szCs w:val="15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pgSz w:w="16838" w:h="11920" w:orient="landscape"/>
          <w:pgMar w:top="1100" w:bottom="280" w:left="1280" w:right="2420"/>
        </w:sectPr>
      </w:pPr>
    </w:p>
    <w:p>
      <w:pPr>
        <w:spacing w:before="36"/>
        <w:ind w:left="116" w:right="0" w:firstLine="0"/>
        <w:jc w:val="left"/>
        <w:rPr>
          <w:rFonts w:ascii="SimSun" w:hAnsi="SimSun" w:cs="SimSun" w:eastAsia="SimSun"/>
          <w:sz w:val="23"/>
          <w:szCs w:val="23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080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2916;top:2693;width:3629;height:1980" type="#_x0000_t75" stroked="false">
              <v:imagedata r:id="rId42" o:title=""/>
            </v:shape>
            <v:group style="position:absolute;left:11160;top:7978;width:3010;height:1130" coordorigin="11160,7978" coordsize="3010,1130">
              <v:shape style="position:absolute;left:11160;top:7978;width:3010;height:1130" coordorigin="11160,7978" coordsize="3010,1130" path="m14170,9108l11801,9108,11801,8921,11160,8784,11801,8640,11801,7978,14170,7978,14170,9108xe" filled="t" fillcolor="#BADFE3" stroked="f">
                <v:path arrowok="t"/>
                <v:fill type="solid"/>
              </v:shape>
            </v:group>
            <v:group style="position:absolute;left:11160;top:7978;width:3010;height:1130" coordorigin="11160,7978" coordsize="3010,1130">
              <v:shape style="position:absolute;left:11160;top:7978;width:3010;height:1130" coordorigin="11160,7978" coordsize="3010,1130" path="m11801,7978l11801,8640,11160,8784,11801,8921,11801,9108,12197,9108,12787,9108,14170,9108,14170,8921,14170,8640,14170,7978,12787,7978,12197,7978,11801,7978xe" filled="f" stroked="t" strokeweight=".72pt" strokecolor="#000000">
                <v:path arrowok="t"/>
              </v:shape>
            </v:group>
            <w10:wrap type="none"/>
          </v:group>
        </w:pict>
      </w:r>
      <w:r>
        <w:rPr>
          <w:rFonts w:ascii="SimSun" w:hAnsi="SimSun" w:cs="SimSun" w:eastAsia="SimSun"/>
          <w:color w:val="FF0000"/>
          <w:position w:val="1"/>
          <w:sz w:val="23"/>
          <w:szCs w:val="23"/>
        </w:rPr>
        <w:t>接</w:t>
      </w:r>
      <w:r>
        <w:rPr>
          <w:rFonts w:ascii="Arial" w:hAnsi="Arial" w:cs="Arial" w:eastAsia="Arial"/>
          <w:color w:val="FF0000"/>
          <w:sz w:val="23"/>
          <w:szCs w:val="23"/>
        </w:rPr>
        <w:t>ICLED</w:t>
      </w:r>
      <w:r>
        <w:rPr>
          <w:rFonts w:ascii="SimSun" w:hAnsi="SimSun" w:cs="SimSun" w:eastAsia="SimSun"/>
          <w:color w:val="FF0000"/>
          <w:position w:val="1"/>
          <w:sz w:val="23"/>
          <w:szCs w:val="23"/>
        </w:rPr>
        <w:t>电流检测端</w:t>
      </w:r>
      <w:r>
        <w:rPr>
          <w:rFonts w:ascii="SimSun" w:hAnsi="SimSun" w:cs="SimSun" w:eastAsia="SimSun"/>
          <w:color w:val="000000"/>
          <w:sz w:val="23"/>
          <w:szCs w:val="23"/>
        </w:rPr>
      </w:r>
    </w:p>
    <w:p>
      <w:pPr>
        <w:spacing w:line="482" w:lineRule="exact" w:before="314"/>
        <w:ind w:left="505" w:right="457" w:hanging="389"/>
        <w:jc w:val="left"/>
        <w:rPr>
          <w:rFonts w:ascii="SimSun" w:hAnsi="SimSun" w:cs="SimSun" w:eastAsia="SimSun"/>
          <w:sz w:val="39"/>
          <w:szCs w:val="39"/>
        </w:rPr>
      </w:pPr>
      <w:r>
        <w:rPr/>
        <w:br w:type="column"/>
      </w:r>
      <w:r>
        <w:rPr>
          <w:rFonts w:ascii="Arial" w:hAnsi="Arial" w:cs="Arial" w:eastAsia="Arial"/>
          <w:color w:val="FF0000"/>
          <w:spacing w:val="-1"/>
          <w:sz w:val="39"/>
          <w:szCs w:val="39"/>
        </w:rPr>
        <w:t>LED</w:t>
      </w:r>
      <w:r>
        <w:rPr>
          <w:rFonts w:ascii="SimSun" w:hAnsi="SimSun" w:cs="SimSun" w:eastAsia="SimSun"/>
          <w:color w:val="FF0000"/>
          <w:spacing w:val="-1"/>
          <w:position w:val="1"/>
          <w:sz w:val="39"/>
          <w:szCs w:val="39"/>
        </w:rPr>
        <w:t>电流检</w:t>
      </w:r>
      <w:r>
        <w:rPr>
          <w:rFonts w:ascii="SimSun" w:hAnsi="SimSun" w:cs="SimSun" w:eastAsia="SimSun"/>
          <w:color w:val="FF0000"/>
          <w:spacing w:val="26"/>
          <w:w w:val="101"/>
          <w:position w:val="1"/>
          <w:sz w:val="39"/>
          <w:szCs w:val="39"/>
        </w:rPr>
        <w:t> </w:t>
      </w:r>
      <w:r>
        <w:rPr>
          <w:rFonts w:ascii="SimSun" w:hAnsi="SimSun" w:cs="SimSun" w:eastAsia="SimSun"/>
          <w:color w:val="FF0000"/>
          <w:sz w:val="39"/>
          <w:szCs w:val="39"/>
        </w:rPr>
        <w:t>测电阻</w:t>
      </w:r>
      <w:r>
        <w:rPr>
          <w:rFonts w:ascii="SimSun" w:hAnsi="SimSun" w:cs="SimSun" w:eastAsia="SimSun"/>
          <w:color w:val="000000"/>
          <w:sz w:val="39"/>
          <w:szCs w:val="39"/>
        </w:rPr>
      </w:r>
    </w:p>
    <w:p>
      <w:pPr>
        <w:spacing w:after="0" w:line="482" w:lineRule="exact"/>
        <w:jc w:val="left"/>
        <w:rPr>
          <w:rFonts w:ascii="SimSun" w:hAnsi="SimSun" w:cs="SimSun" w:eastAsia="SimSun"/>
          <w:sz w:val="39"/>
          <w:szCs w:val="39"/>
        </w:rPr>
        <w:sectPr>
          <w:type w:val="continuous"/>
          <w:pgSz w:w="16838" w:h="11920" w:orient="landscape"/>
          <w:pgMar w:top="1100" w:bottom="280" w:left="1280" w:right="2420"/>
          <w:cols w:num="2" w:equalWidth="0">
            <w:col w:w="2249" w:space="8357"/>
            <w:col w:w="2532"/>
          </w:cols>
        </w:sectPr>
      </w:pPr>
    </w:p>
    <w:p>
      <w:pPr>
        <w:spacing w:line="200" w:lineRule="exact" w:before="0"/>
        <w:rPr>
          <w:sz w:val="20"/>
          <w:szCs w:val="20"/>
        </w:rPr>
      </w:pPr>
      <w:r>
        <w:rPr/>
        <w:pict>
          <v:group style="position:absolute;margin-left:63.000004pt;margin-top:29.159988pt;width:716.039997pt;height:537.119999pt;mso-position-horizontal-relative:page;mso-position-vertical-relative:page;z-index:-12079" coordorigin="1260,583" coordsize="14321,10742">
            <v:shape style="position:absolute;left:1260;top:583;width:14321;height:10742" type="#_x0000_t75" stroked="false">
              <v:imagedata r:id="rId6" o:title=""/>
            </v:shape>
            <v:shape style="position:absolute;left:5180;top:4590;width:3355;height:3758" type="#_x0000_t75" stroked="false">
              <v:imagedata r:id="rId43" o:title=""/>
            </v:shape>
            <v:shape style="position:absolute;left:8766;top:3769;width:3348;height:3758" type="#_x0000_t75" stroked="false">
              <v:imagedata r:id="rId44" o:title=""/>
            </v:shape>
            <v:group style="position:absolute;left:5803;top:4824;width:1526;height:3521" coordorigin="5803,4824" coordsize="1526,3521">
              <v:shape style="position:absolute;left:5803;top:4824;width:1526;height:3521" coordorigin="5803,4824" coordsize="1526,3521" path="m6624,7985l6746,7970,6847,7956,6926,7942,7020,7906,7063,7812,7063,7740,7063,6898,6948,7128,6818,7344,6682,7538,6530,7726,6372,7898,6199,8064,6019,8208,5832,8345,5803,8309,5976,8136,6142,7970,6286,7798,6422,7625,6545,7452,6660,7279,6754,7114,6833,6941,6372,7042,6228,7085,6098,7150,5983,7063,6336,6977,6336,5702,6329,5544,6322,5350,6516,5450,6624,5429,6674,5213,6703,5040,6725,4910,6739,4824,7006,4910,6962,4939,6926,4975,6883,5033,6854,5105,6710,5407,7020,5335,7142,5162,7330,5292,7229,5407,7229,7834,7214,7942,7178,8042,7106,8136,7020,8222,6977,8136,6890,8078,6775,8050,6624,8057,6624,7985xe" filled="f" stroked="t" strokeweight=".72pt" strokecolor="#CC99FF">
                <v:path arrowok="t"/>
              </v:shape>
            </v:group>
            <v:group style="position:absolute;left:7315;top:4594;width:1217;height:3478" coordorigin="7315,4594" coordsize="1217,3478">
              <v:shape style="position:absolute;left:7315;top:4594;width:1217;height:3478" coordorigin="7315,4594" coordsize="1217,3478" path="m7423,7805l7560,7790,7668,7783,7747,7769,7805,7762,7841,7747,7862,7711,7884,7661,7884,7596,7884,5666,7704,5710,7560,5753,7423,5818,7315,5724,7884,5594,7884,5321,7884,5062,7877,4824,7870,4594,8165,4687,8064,4817,8064,5551,8165,5530,8316,5342,8532,5522,8064,5623,8064,7654,8042,7790,7992,7898,7906,7999,7790,8071,7783,8035,7762,7999,7690,7942,7574,7891,7502,7877,7409,7862,7423,7805xe" filled="f" stroked="t" strokeweight=".72pt" strokecolor="#CC99FF">
                <v:path arrowok="t"/>
              </v:shape>
            </v:group>
            <v:group style="position:absolute;left:5508;top:5234;width:454;height:533" coordorigin="5508,5234" coordsize="454,533">
              <v:shape style="position:absolute;left:5508;top:5234;width:454;height:533" coordorigin="5508,5234" coordsize="454,533" path="m5537,5234l5645,5270,5738,5299,5810,5335,5868,5371,5933,5458,5962,5551,5962,5602,5947,5645,5918,5695,5875,5738,5839,5767,5803,5760,5774,5724,5753,5659,5724,5573,5674,5479,5602,5386,5508,5285,5537,5234xe" filled="f" stroked="t" strokeweight=".72pt" strokecolor="#CC99FF">
                <v:path arrowok="t"/>
              </v:shape>
            </v:group>
            <v:group style="position:absolute;left:5184;top:6120;width:1123;height:2095" coordorigin="5184,6120" coordsize="1123,2095">
              <v:shape style="position:absolute;left:5184;top:6120;width:1123;height:2095" coordorigin="5184,6120" coordsize="1123,2095" path="m6264,7229l6206,7409,6091,7589,5954,7798,5803,8028,5702,8215,5537,8014,5566,7978,5594,7920,5609,7855,5623,7776,5623,6350,5443,6401,5299,6466,5184,6372,5623,6278,5731,6120,5897,6257,5803,6350,5803,7762,6264,7229xe" filled="f" stroked="t" strokeweight=".72pt" strokecolor="#CC99FF">
                <v:path arrowok="t"/>
              </v:shape>
            </v:group>
            <v:group style="position:absolute;left:7366;top:6228;width:389;height:598" coordorigin="7366,6228" coordsize="389,598">
              <v:shape style="position:absolute;left:7366;top:6228;width:389;height:598" coordorigin="7366,6228" coordsize="389,598" path="m7409,6228l7510,6300,7596,6358,7661,6415,7704,6458,7754,6552,7754,6646,7718,6739,7646,6811,7610,6826,7582,6818,7560,6775,7553,6703,7531,6610,7495,6509,7445,6394,7366,6271,7409,6228xe" filled="f" stroked="t" strokeweight=".72pt" strokecolor="#CC99FF">
                <v:path arrowok="t"/>
              </v:shape>
            </v:group>
            <v:group style="position:absolute;left:10080;top:4579;width:562;height:526" coordorigin="10080,4579" coordsize="562,526">
              <v:shape style="position:absolute;left:10080;top:4579;width:562;height:526" coordorigin="10080,4579" coordsize="562,526" path="m10080,5105l10642,4975,10642,4579,10080,4709,10080,5105xe" filled="f" stroked="t" strokeweight=".72pt" strokecolor="#CC99FF">
                <v:path arrowok="t"/>
              </v:shape>
            </v:group>
            <v:group style="position:absolute;left:10080;top:5047;width:562;height:526" coordorigin="10080,5047" coordsize="562,526">
              <v:shape style="position:absolute;left:10080;top:5047;width:562;height:526" coordorigin="10080,5047" coordsize="562,526" path="m10080,5573l10642,5443,10642,5047,10080,5177,10080,5573xe" filled="f" stroked="t" strokeweight=".72pt" strokecolor="#CC99FF">
                <v:path arrowok="t"/>
              </v:shape>
            </v:group>
            <v:group style="position:absolute;left:10080;top:5522;width:562;height:598" coordorigin="10080,5522" coordsize="562,598">
              <v:shape style="position:absolute;left:10080;top:5522;width:562;height:598" coordorigin="10080,5522" coordsize="562,598" path="m10080,6120l10642,5990,10642,5522,10080,5645,10080,6120xe" filled="f" stroked="t" strokeweight=".72pt" strokecolor="#CC99FF">
                <v:path arrowok="t"/>
              </v:shape>
            </v:group>
            <v:group style="position:absolute;left:9382;top:4003;width:1526;height:3521" coordorigin="9382,4003" coordsize="1526,3521">
              <v:shape style="position:absolute;left:9382;top:4003;width:1526;height:3521" coordorigin="9382,4003" coordsize="1526,3521" path="m10210,7164l10332,7150,10433,7135,10512,7121,10606,7085,10642,6991,10642,6919,10642,6077,10526,6307,10397,6516,10260,6718,10109,6905,9950,7078,9785,7243,9598,7387,9410,7524,9382,7488,9562,7315,9720,7142,9871,6977,10008,6804,10130,6631,10238,6458,10332,6286,10418,6113,9958,6221,9814,6264,9677,6329,9562,6235,9914,6156,9914,4874,9914,4723,9900,4529,10094,4630,10210,4601,10253,4385,10289,4212,10310,4090,10318,4003,10584,4090,10548,4118,10505,4154,10469,4212,10433,4277,10289,4586,10598,4514,10728,4334,10908,4471,10807,4586,10807,7013,10793,7121,10757,7222,10692,7308,10598,7394,10555,7308,10476,7250,10361,7229,10210,7236,10210,7164xe" filled="f" stroked="t" strokeweight=".72pt" strokecolor="#CC99FF">
                <v:path arrowok="t"/>
              </v:shape>
            </v:group>
            <v:group style="position:absolute;left:10894;top:3773;width:1217;height:3478" coordorigin="10894,3773" coordsize="1217,3478">
              <v:shape style="position:absolute;left:10894;top:3773;width:1217;height:3478" coordorigin="10894,3773" coordsize="1217,3478" path="m11002,6977l11138,6970,11246,6962,11326,6948,11383,6941,11419,6919,11448,6890,11462,6840,11470,6775,11470,4846,11290,4889,11138,4932,11002,4990,10894,4903,11470,4774,11470,4500,11462,4241,11455,3996,11455,3773,11750,3866,11650,3996,11650,4730,11750,4709,11902,4522,12110,4694,11650,4802,11650,6833,11628,6962,11570,7078,11484,7171,11369,7250,11362,7214,11347,7178,11318,7142,11275,7121,11225,7092,11153,7070,11081,7056,10994,7042,11002,6977xe" filled="f" stroked="t" strokeweight=".72pt" strokecolor="#CC99FF">
                <v:path arrowok="t"/>
              </v:shape>
            </v:group>
            <v:group style="position:absolute;left:9086;top:4414;width:454;height:533" coordorigin="9086,4414" coordsize="454,533">
              <v:shape style="position:absolute;left:9086;top:4414;width:454;height:533" coordorigin="9086,4414" coordsize="454,533" path="m9115,4414l9230,4442,9317,4478,9389,4514,9446,4550,9518,4637,9540,4730,9540,4774,9526,4824,9497,4874,9461,4918,9418,4946,9382,4939,9353,4903,9331,4831,9310,4745,9259,4658,9187,4558,9086,4464,9115,4414xe" filled="f" stroked="t" strokeweight=".72pt" strokecolor="#CC99FF">
                <v:path arrowok="t"/>
              </v:shape>
            </v:group>
            <v:group style="position:absolute;left:8770;top:5292;width:1116;height:2095" coordorigin="8770,5292" coordsize="1116,2095">
              <v:shape style="position:absolute;left:8770;top:5292;width:1116;height:2095" coordorigin="8770,5292" coordsize="1116,2095" path="m9842,6408l9785,6588,9670,6768,9533,6977,9382,7207,9288,7387,9115,7193,9151,7150,9173,7099,9194,7034,9202,6955,9202,5522,9022,5580,8878,5645,8770,5551,9202,5450,9310,5292,9482,5436,9382,5530,9382,6941,9842,6408xe" filled="f" stroked="t" strokeweight=".72pt" strokecolor="#CC99FF">
                <v:path arrowok="t"/>
              </v:shape>
            </v:group>
            <v:group style="position:absolute;left:10951;top:5407;width:382;height:598" coordorigin="10951,5407" coordsize="382,598">
              <v:shape style="position:absolute;left:10951;top:5407;width:382;height:598" coordorigin="10951,5407" coordsize="382,598" path="m10994,5407l11095,5479,11174,5537,11239,5587,11290,5638,11333,5731,11333,5825,11297,5918,11232,5990,11196,6005,11167,5990,11146,5954,11131,5875,11117,5789,11081,5681,11023,5573,10951,5450,10994,5407xe" filled="f" stroked="t" strokeweight=".72pt" strokecolor="#CC99FF">
                <v:path arrowok="t"/>
              </v:shape>
            </v:group>
            <w10:wrap type="none"/>
          </v:group>
        </w:pict>
      </w:r>
    </w:p>
    <w:sectPr>
      <w:pgSz w:w="16838" w:h="11920" w:orient="landscape"/>
      <w:pgMar w:top="1100" w:bottom="280" w:left="2420" w:right="24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微軟正黑體">
    <w:altName w:val="微軟正黑體"/>
    <w:charset w:val="88"/>
    <w:family w:val="swiss"/>
    <w:pitch w:val="variable"/>
  </w:font>
  <w:font w:name="SimSun">
    <w:altName w:val="SimSun"/>
    <w:charset w:val="0"/>
    <w:family w:val="auto"/>
    <w:pitch w:val="variable"/>
  </w:font>
  <w:font w:name="Courier New">
    <w:altName w:val="Courier New"/>
    <w:charset w:val="0"/>
    <w:family w:val="modern"/>
    <w:pitch w:val="fixed"/>
  </w:font>
  <w:font w:name="Wingdings">
    <w:altName w:val="Wingdings"/>
    <w:charset w:val="2"/>
    <w:family w:val="auto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3"/>
      <w:numFmt w:val="decimal"/>
      <w:lvlText w:val="%1"/>
      <w:lvlJc w:val="left"/>
      <w:pPr>
        <w:ind w:left="861" w:hanging="159"/>
        <w:jc w:val="left"/>
      </w:pPr>
      <w:rPr>
        <w:rFonts w:hint="default" w:ascii="Arial" w:hAnsi="Arial" w:eastAsia="Arial"/>
        <w:w w:val="135"/>
        <w:position w:val="4"/>
        <w:sz w:val="6"/>
        <w:szCs w:val="6"/>
      </w:rPr>
    </w:lvl>
    <w:lvl w:ilvl="1">
      <w:start w:val="1"/>
      <w:numFmt w:val="bullet"/>
      <w:lvlText w:val="•"/>
      <w:lvlJc w:val="left"/>
      <w:pPr>
        <w:ind w:left="1448" w:hanging="15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35" w:hanging="15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23" w:hanging="15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210" w:hanging="15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797" w:hanging="15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384" w:hanging="15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971" w:hanging="15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58" w:hanging="159"/>
      </w:pPr>
      <w:rPr>
        <w:rFonts w:hint="default"/>
      </w:rPr>
    </w:lvl>
  </w:abstractNum>
  <w:abstractNum w:abstractNumId="13">
    <w:multiLevelType w:val="hybridMultilevel"/>
    <w:lvl w:ilvl="0">
      <w:start w:val="2"/>
      <w:numFmt w:val="decimal"/>
      <w:lvlText w:val="%1"/>
      <w:lvlJc w:val="left"/>
      <w:pPr>
        <w:ind w:left="542" w:hanging="144"/>
        <w:jc w:val="left"/>
      </w:pPr>
      <w:rPr>
        <w:rFonts w:hint="default" w:ascii="Arial" w:hAnsi="Arial" w:eastAsia="Arial"/>
        <w:w w:val="79"/>
        <w:position w:val="5"/>
        <w:sz w:val="8"/>
        <w:szCs w:val="8"/>
      </w:rPr>
    </w:lvl>
    <w:lvl w:ilvl="1">
      <w:start w:val="1"/>
      <w:numFmt w:val="bullet"/>
      <w:lvlText w:val="•"/>
      <w:lvlJc w:val="left"/>
      <w:pPr>
        <w:ind w:left="562" w:hanging="14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82" w:hanging="14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02" w:hanging="14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623" w:hanging="14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43" w:hanging="14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3" w:hanging="14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3" w:hanging="14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03" w:hanging="144"/>
      </w:pPr>
      <w:rPr>
        <w:rFonts w:hint="default"/>
      </w:rPr>
    </w:lvl>
  </w:abstractNum>
  <w:abstractNum w:abstractNumId="12">
    <w:multiLevelType w:val="hybridMultilevel"/>
    <w:lvl w:ilvl="0">
      <w:start w:val="1"/>
      <w:numFmt w:val="decimal"/>
      <w:lvlText w:val="%1"/>
      <w:lvlJc w:val="left"/>
      <w:pPr>
        <w:ind w:left="1028" w:hanging="144"/>
        <w:jc w:val="left"/>
      </w:pPr>
      <w:rPr>
        <w:rFonts w:hint="default" w:ascii="Arial" w:hAnsi="Arial" w:eastAsia="Arial"/>
        <w:w w:val="79"/>
        <w:position w:val="5"/>
        <w:sz w:val="8"/>
        <w:szCs w:val="8"/>
      </w:rPr>
    </w:lvl>
    <w:lvl w:ilvl="1">
      <w:start w:val="1"/>
      <w:numFmt w:val="bullet"/>
      <w:lvlText w:val="•"/>
      <w:lvlJc w:val="left"/>
      <w:pPr>
        <w:ind w:left="1053" w:hanging="14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078" w:hanging="14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103" w:hanging="14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129" w:hanging="14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54" w:hanging="14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179" w:hanging="14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204" w:hanging="14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230" w:hanging="144"/>
      </w:pPr>
      <w:rPr>
        <w:rFonts w:hint="default"/>
      </w:rPr>
    </w:lvl>
  </w:abstractNum>
  <w:abstractNum w:abstractNumId="11">
    <w:multiLevelType w:val="hybridMultilevel"/>
    <w:lvl w:ilvl="0">
      <w:start w:val="2"/>
      <w:numFmt w:val="decimal"/>
      <w:lvlText w:val="%1"/>
      <w:lvlJc w:val="left"/>
      <w:pPr>
        <w:ind w:left="297" w:hanging="144"/>
        <w:jc w:val="left"/>
      </w:pPr>
      <w:rPr>
        <w:rFonts w:hint="default" w:ascii="Arial" w:hAnsi="Arial" w:eastAsia="Arial"/>
        <w:w w:val="79"/>
        <w:sz w:val="8"/>
        <w:szCs w:val="8"/>
      </w:rPr>
    </w:lvl>
    <w:lvl w:ilvl="1">
      <w:start w:val="1"/>
      <w:numFmt w:val="decimal"/>
      <w:lvlText w:val="%2"/>
      <w:lvlJc w:val="left"/>
      <w:pPr>
        <w:ind w:left="1215" w:hanging="152"/>
        <w:jc w:val="left"/>
      </w:pPr>
      <w:rPr>
        <w:rFonts w:hint="default" w:ascii="Arial" w:hAnsi="Arial" w:eastAsia="Arial"/>
        <w:w w:val="79"/>
        <w:sz w:val="8"/>
        <w:szCs w:val="8"/>
      </w:rPr>
    </w:lvl>
    <w:lvl w:ilvl="2">
      <w:start w:val="1"/>
      <w:numFmt w:val="bullet"/>
      <w:lvlText w:val="•"/>
      <w:lvlJc w:val="left"/>
      <w:pPr>
        <w:ind w:left="2830" w:hanging="1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866" w:hanging="1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03" w:hanging="1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-61" w:hanging="1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-1025" w:hanging="1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-1989" w:hanging="1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-2953" w:hanging="152"/>
      </w:pPr>
      <w:rPr>
        <w:rFonts w:hint="default"/>
      </w:rPr>
    </w:lvl>
  </w:abstractNum>
  <w:abstractNum w:abstractNumId="10">
    <w:multiLevelType w:val="hybridMultilevel"/>
    <w:lvl w:ilvl="0">
      <w:start w:val="1"/>
      <w:numFmt w:val="decimal"/>
      <w:lvlText w:val="%1"/>
      <w:lvlJc w:val="left"/>
      <w:pPr>
        <w:ind w:left="269" w:hanging="152"/>
        <w:jc w:val="left"/>
      </w:pPr>
      <w:rPr>
        <w:rFonts w:hint="default" w:ascii="Arial" w:hAnsi="Arial" w:eastAsia="Arial"/>
        <w:w w:val="79"/>
        <w:sz w:val="8"/>
        <w:szCs w:val="8"/>
      </w:rPr>
    </w:lvl>
    <w:lvl w:ilvl="1">
      <w:start w:val="1"/>
      <w:numFmt w:val="bullet"/>
      <w:lvlText w:val="•"/>
      <w:lvlJc w:val="left"/>
      <w:pPr>
        <w:ind w:left="365" w:hanging="15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1" w:hanging="1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-224" w:hanging="1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-518" w:hanging="1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-812" w:hanging="1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-1107" w:hanging="1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-1401" w:hanging="1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-1695" w:hanging="152"/>
      </w:pPr>
      <w:rPr>
        <w:rFonts w:hint="default"/>
      </w:rPr>
    </w:lvl>
  </w:abstractNum>
  <w:abstractNum w:abstractNumId="9">
    <w:multiLevelType w:val="hybridMultilevel"/>
    <w:lvl w:ilvl="0">
      <w:start w:val="1"/>
      <w:numFmt w:val="decimal"/>
      <w:lvlText w:val="%1"/>
      <w:lvlJc w:val="left"/>
      <w:pPr>
        <w:ind w:left="451" w:hanging="47"/>
        <w:jc w:val="left"/>
      </w:pPr>
      <w:rPr>
        <w:rFonts w:hint="default" w:ascii="Arial" w:hAnsi="Arial" w:eastAsia="Arial"/>
        <w:color w:val="000080"/>
        <w:w w:val="79"/>
        <w:sz w:val="8"/>
        <w:szCs w:val="8"/>
      </w:rPr>
    </w:lvl>
    <w:lvl w:ilvl="1">
      <w:start w:val="1"/>
      <w:numFmt w:val="bullet"/>
      <w:lvlText w:val="•"/>
      <w:lvlJc w:val="left"/>
      <w:pPr>
        <w:ind w:left="650" w:hanging="4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849" w:hanging="4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048" w:hanging="4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47" w:hanging="4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446" w:hanging="4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645" w:hanging="4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844" w:hanging="4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043" w:hanging="47"/>
      </w:pPr>
      <w:rPr>
        <w:rFonts w:hint="default"/>
      </w:rPr>
    </w:lvl>
  </w:abstractNum>
  <w:abstractNum w:abstractNumId="8">
    <w:multiLevelType w:val="hybridMultilevel"/>
    <w:lvl w:ilvl="0">
      <w:start w:val="2"/>
      <w:numFmt w:val="decimal"/>
      <w:lvlText w:val="%1"/>
      <w:lvlJc w:val="left"/>
      <w:pPr>
        <w:ind w:left="211" w:hanging="144"/>
        <w:jc w:val="left"/>
      </w:pPr>
      <w:rPr>
        <w:rFonts w:hint="default" w:ascii="Arial" w:hAnsi="Arial" w:eastAsia="Arial"/>
        <w:w w:val="79"/>
        <w:sz w:val="8"/>
        <w:szCs w:val="8"/>
      </w:rPr>
    </w:lvl>
    <w:lvl w:ilvl="1">
      <w:start w:val="1"/>
      <w:numFmt w:val="decimal"/>
      <w:lvlText w:val="%2"/>
      <w:lvlJc w:val="left"/>
      <w:pPr>
        <w:ind w:left="1840" w:hanging="144"/>
        <w:jc w:val="left"/>
      </w:pPr>
      <w:rPr>
        <w:rFonts w:hint="default" w:ascii="Arial" w:hAnsi="Arial" w:eastAsia="Arial"/>
        <w:w w:val="79"/>
        <w:sz w:val="8"/>
        <w:szCs w:val="8"/>
      </w:rPr>
    </w:lvl>
    <w:lvl w:ilvl="2">
      <w:start w:val="1"/>
      <w:numFmt w:val="bullet"/>
      <w:lvlText w:val="•"/>
      <w:lvlJc w:val="left"/>
      <w:pPr>
        <w:ind w:left="1562" w:hanging="14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285" w:hanging="14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008" w:hanging="14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731" w:hanging="14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54" w:hanging="14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77" w:hanging="14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-100" w:hanging="144"/>
      </w:pPr>
      <w:rPr>
        <w:rFonts w:hint="default"/>
      </w:rPr>
    </w:lvl>
  </w:abstractNum>
  <w:abstractNum w:abstractNumId="7">
    <w:multiLevelType w:val="hybridMultilevel"/>
    <w:lvl w:ilvl="0">
      <w:start w:val="1"/>
      <w:numFmt w:val="decimal"/>
      <w:lvlText w:val="%1"/>
      <w:lvlJc w:val="left"/>
      <w:pPr>
        <w:ind w:left="292" w:hanging="144"/>
        <w:jc w:val="left"/>
      </w:pPr>
      <w:rPr>
        <w:rFonts w:hint="default" w:ascii="Arial" w:hAnsi="Arial" w:eastAsia="Arial"/>
        <w:w w:val="79"/>
        <w:sz w:val="8"/>
        <w:szCs w:val="8"/>
      </w:rPr>
    </w:lvl>
    <w:lvl w:ilvl="1">
      <w:start w:val="1"/>
      <w:numFmt w:val="bullet"/>
      <w:lvlText w:val="•"/>
      <w:lvlJc w:val="left"/>
      <w:pPr>
        <w:ind w:left="317" w:hanging="14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42" w:hanging="14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7" w:hanging="14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3" w:hanging="14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8" w:hanging="14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43" w:hanging="14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8" w:hanging="14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4" w:hanging="144"/>
      </w:pPr>
      <w:rPr>
        <w:rFonts w:hint="default"/>
      </w:rPr>
    </w:lvl>
  </w:abstractNum>
  <w:abstractNum w:abstractNumId="6">
    <w:multiLevelType w:val="hybridMultilevel"/>
    <w:lvl w:ilvl="0">
      <w:start w:val="12"/>
      <w:numFmt w:val="decimal"/>
      <w:lvlText w:val="%1"/>
      <w:lvlJc w:val="left"/>
      <w:pPr>
        <w:ind w:left="457" w:hanging="339"/>
        <w:jc w:val="left"/>
      </w:pPr>
      <w:rPr>
        <w:rFonts w:hint="default" w:ascii="Arial" w:hAnsi="Arial" w:eastAsia="Arial"/>
        <w:spacing w:val="4"/>
        <w:w w:val="115"/>
        <w:sz w:val="12"/>
        <w:szCs w:val="12"/>
      </w:rPr>
    </w:lvl>
    <w:lvl w:ilvl="1">
      <w:start w:val="1"/>
      <w:numFmt w:val="bullet"/>
      <w:lvlText w:val="•"/>
      <w:lvlJc w:val="left"/>
      <w:pPr>
        <w:ind w:left="1209" w:hanging="33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124" w:hanging="33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040" w:hanging="33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56" w:hanging="33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872" w:hanging="33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87" w:hanging="33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" w:hanging="33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19" w:hanging="339"/>
      </w:pPr>
      <w:rPr>
        <w:rFonts w:hint="default"/>
      </w:rPr>
    </w:lvl>
  </w:abstractNum>
  <w:abstractNum w:abstractNumId="5">
    <w:multiLevelType w:val="hybridMultilevel"/>
    <w:lvl w:ilvl="0">
      <w:start w:val="2"/>
      <w:numFmt w:val="decimal"/>
      <w:lvlText w:val="%1"/>
      <w:lvlJc w:val="left"/>
      <w:pPr>
        <w:ind w:left="422" w:hanging="267"/>
        <w:jc w:val="left"/>
      </w:pPr>
      <w:rPr>
        <w:rFonts w:hint="default" w:ascii="Arial" w:hAnsi="Arial" w:eastAsia="Arial"/>
        <w:w w:val="115"/>
        <w:position w:val="8"/>
        <w:sz w:val="12"/>
        <w:szCs w:val="12"/>
      </w:rPr>
    </w:lvl>
    <w:lvl w:ilvl="1">
      <w:start w:val="1"/>
      <w:numFmt w:val="bullet"/>
      <w:lvlText w:val="•"/>
      <w:lvlJc w:val="left"/>
      <w:pPr>
        <w:ind w:left="464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06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48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90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32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3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5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7" w:hanging="267"/>
      </w:pPr>
      <w:rPr>
        <w:rFonts w:hint="default"/>
      </w:rPr>
    </w:lvl>
  </w:abstractNum>
  <w:abstractNum w:abstractNumId="4">
    <w:multiLevelType w:val="hybridMultilevel"/>
    <w:lvl w:ilvl="0">
      <w:start w:val="1"/>
      <w:numFmt w:val="decimal"/>
      <w:lvlText w:val="%1"/>
      <w:lvlJc w:val="left"/>
      <w:pPr>
        <w:ind w:left="422" w:hanging="260"/>
        <w:jc w:val="left"/>
      </w:pPr>
      <w:rPr>
        <w:rFonts w:hint="default" w:ascii="Arial" w:hAnsi="Arial" w:eastAsia="Arial"/>
        <w:w w:val="115"/>
        <w:position w:val="8"/>
        <w:sz w:val="12"/>
        <w:szCs w:val="12"/>
      </w:rPr>
    </w:lvl>
    <w:lvl w:ilvl="1">
      <w:start w:val="1"/>
      <w:numFmt w:val="bullet"/>
      <w:lvlText w:val="•"/>
      <w:lvlJc w:val="left"/>
      <w:pPr>
        <w:ind w:left="580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-90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-760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-1431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-2101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-2771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-3441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-4112" w:hanging="260"/>
      </w:pPr>
      <w:rPr>
        <w:rFonts w:hint="default"/>
      </w:rPr>
    </w:lvl>
  </w:abstractNum>
  <w:abstractNum w:abstractNumId="3">
    <w:multiLevelType w:val="hybridMultilevel"/>
    <w:lvl w:ilvl="0">
      <w:start w:val="5"/>
      <w:numFmt w:val="decimal"/>
      <w:lvlText w:val="%1"/>
      <w:lvlJc w:val="left"/>
      <w:pPr>
        <w:ind w:left="654" w:hanging="425"/>
        <w:jc w:val="left"/>
      </w:pPr>
      <w:rPr>
        <w:rFonts w:hint="default" w:ascii="Arial" w:hAnsi="Arial" w:eastAsia="Arial"/>
        <w:w w:val="93"/>
        <w:position w:val="17"/>
        <w:sz w:val="25"/>
        <w:szCs w:val="25"/>
      </w:rPr>
    </w:lvl>
    <w:lvl w:ilvl="1">
      <w:start w:val="1"/>
      <w:numFmt w:val="bullet"/>
      <w:lvlText w:val="•"/>
      <w:lvlJc w:val="left"/>
      <w:pPr>
        <w:ind w:left="721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87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54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20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987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053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120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187" w:hanging="425"/>
      </w:pPr>
      <w:rPr>
        <w:rFonts w:hint="default"/>
      </w:rPr>
    </w:lvl>
  </w:abstractNum>
  <w:abstractNum w:abstractNumId="2">
    <w:multiLevelType w:val="hybridMultilevel"/>
    <w:lvl w:ilvl="0">
      <w:start w:val="5"/>
      <w:numFmt w:val="decimal"/>
      <w:lvlText w:val="%1"/>
      <w:lvlJc w:val="left"/>
      <w:pPr>
        <w:ind w:left="654" w:hanging="425"/>
        <w:jc w:val="left"/>
      </w:pPr>
      <w:rPr>
        <w:rFonts w:hint="default" w:ascii="Arial" w:hAnsi="Arial" w:eastAsia="Arial"/>
        <w:w w:val="93"/>
        <w:position w:val="17"/>
        <w:sz w:val="25"/>
        <w:szCs w:val="25"/>
      </w:rPr>
    </w:lvl>
    <w:lvl w:ilvl="1">
      <w:start w:val="1"/>
      <w:numFmt w:val="bullet"/>
      <w:lvlText w:val="•"/>
      <w:lvlJc w:val="left"/>
      <w:pPr>
        <w:ind w:left="721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87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54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20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987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053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120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187" w:hanging="425"/>
      </w:pPr>
      <w:rPr>
        <w:rFonts w:hint="default"/>
      </w:rPr>
    </w:lvl>
  </w:abstractNum>
  <w:abstractNum w:abstractNumId="0">
    <w:multiLevelType w:val="hybridMultilevel"/>
    <w:lvl w:ilvl="0">
      <w:start w:val="1"/>
      <w:numFmt w:val="bullet"/>
      <w:lvlText w:val="•"/>
      <w:lvlJc w:val="left"/>
      <w:pPr>
        <w:ind w:left="871" w:hanging="540"/>
      </w:pPr>
      <w:rPr>
        <w:rFonts w:hint="default" w:ascii="Arial" w:hAnsi="Arial" w:eastAsia="Arial"/>
        <w:w w:val="102"/>
        <w:position w:val="1"/>
        <w:sz w:val="31"/>
        <w:szCs w:val="31"/>
      </w:rPr>
    </w:lvl>
    <w:lvl w:ilvl="1">
      <w:start w:val="1"/>
      <w:numFmt w:val="bullet"/>
      <w:lvlText w:val="•"/>
      <w:lvlJc w:val="left"/>
      <w:pPr>
        <w:ind w:left="3356" w:hanging="5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428" w:hanging="5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499" w:hanging="5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6570" w:hanging="5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7641" w:hanging="5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8713" w:hanging="5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9784" w:hanging="5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0855" w:hanging="540"/>
      </w:pPr>
      <w:rPr>
        <w:rFonts w:hint="default"/>
      </w:rPr>
    </w:lvl>
  </w:abstractNum>
  <w:num w:numId="2">
    <w:abstractNumId w:val="1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>
      <w:spacing w:before="73"/>
    </w:pPr>
    <w:rPr>
      <w:rFonts w:ascii="Arial" w:hAnsi="Arial" w:eastAsia="Arial"/>
      <w:sz w:val="8"/>
      <w:szCs w:val="8"/>
    </w:rPr>
  </w:style>
  <w:style w:styleId="TOC2" w:type="paragraph">
    <w:name w:val="TOC 2"/>
    <w:basedOn w:val="Normal"/>
    <w:uiPriority w:val="1"/>
    <w:qFormat/>
    <w:pPr>
      <w:ind w:left="111"/>
    </w:pPr>
    <w:rPr>
      <w:rFonts w:ascii="Arial" w:hAnsi="Arial" w:eastAsia="Arial"/>
      <w:sz w:val="8"/>
      <w:szCs w:val="8"/>
    </w:rPr>
  </w:style>
  <w:style w:styleId="TOC3" w:type="paragraph">
    <w:name w:val="TOC 3"/>
    <w:basedOn w:val="Normal"/>
    <w:uiPriority w:val="1"/>
    <w:qFormat/>
    <w:pPr>
      <w:ind w:left="112"/>
    </w:pPr>
    <w:rPr>
      <w:rFonts w:ascii="Arial" w:hAnsi="Arial" w:eastAsia="Arial"/>
      <w:b/>
      <w:bCs/>
      <w:i/>
    </w:rPr>
  </w:style>
  <w:style w:styleId="TOC4" w:type="paragraph">
    <w:name w:val="TOC 4"/>
    <w:basedOn w:val="Normal"/>
    <w:uiPriority w:val="1"/>
    <w:qFormat/>
    <w:pPr>
      <w:spacing w:before="315"/>
      <w:ind w:left="263"/>
    </w:pPr>
    <w:rPr>
      <w:rFonts w:ascii="Arial" w:hAnsi="Arial" w:eastAsia="Arial"/>
      <w:sz w:val="8"/>
      <w:szCs w:val="8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/>
      <w:sz w:val="8"/>
      <w:szCs w:val="8"/>
    </w:rPr>
  </w:style>
  <w:style w:styleId="Heading1" w:type="paragraph">
    <w:name w:val="Heading 1"/>
    <w:basedOn w:val="Normal"/>
    <w:uiPriority w:val="1"/>
    <w:qFormat/>
    <w:pPr>
      <w:ind w:left="632"/>
      <w:outlineLvl w:val="1"/>
    </w:pPr>
    <w:rPr>
      <w:rFonts w:ascii="SimSun" w:hAnsi="SimSun" w:eastAsia="SimSun"/>
      <w:sz w:val="119"/>
      <w:szCs w:val="119"/>
    </w:rPr>
  </w:style>
  <w:style w:styleId="Heading2" w:type="paragraph">
    <w:name w:val="Heading 2"/>
    <w:basedOn w:val="Normal"/>
    <w:uiPriority w:val="1"/>
    <w:qFormat/>
    <w:pPr>
      <w:ind w:left="111"/>
      <w:outlineLvl w:val="2"/>
    </w:pPr>
    <w:rPr>
      <w:rFonts w:ascii="SimSun" w:hAnsi="SimSun" w:eastAsia="SimSun"/>
      <w:sz w:val="79"/>
      <w:szCs w:val="79"/>
    </w:rPr>
  </w:style>
  <w:style w:styleId="Heading3" w:type="paragraph">
    <w:name w:val="Heading 3"/>
    <w:basedOn w:val="Normal"/>
    <w:uiPriority w:val="1"/>
    <w:qFormat/>
    <w:pPr>
      <w:ind w:left="114"/>
      <w:outlineLvl w:val="3"/>
    </w:pPr>
    <w:rPr>
      <w:rFonts w:ascii="Arial" w:hAnsi="Arial" w:eastAsia="Arial"/>
      <w:sz w:val="71"/>
      <w:szCs w:val="71"/>
    </w:rPr>
  </w:style>
  <w:style w:styleId="Heading4" w:type="paragraph">
    <w:name w:val="Heading 4"/>
    <w:basedOn w:val="Normal"/>
    <w:uiPriority w:val="1"/>
    <w:qFormat/>
    <w:pPr>
      <w:ind w:left="107"/>
      <w:outlineLvl w:val="4"/>
    </w:pPr>
    <w:rPr>
      <w:rFonts w:ascii="微軟正黑體" w:hAnsi="微軟正黑體" w:eastAsia="微軟正黑體"/>
      <w:b/>
      <w:bCs/>
      <w:sz w:val="63"/>
      <w:szCs w:val="63"/>
    </w:rPr>
  </w:style>
  <w:style w:styleId="Heading5" w:type="paragraph">
    <w:name w:val="Heading 5"/>
    <w:basedOn w:val="Normal"/>
    <w:uiPriority w:val="1"/>
    <w:qFormat/>
    <w:pPr>
      <w:ind w:left="116"/>
      <w:outlineLvl w:val="5"/>
    </w:pPr>
    <w:rPr>
      <w:rFonts w:ascii="Arial" w:hAnsi="Arial" w:eastAsia="Arial"/>
      <w:sz w:val="63"/>
      <w:szCs w:val="63"/>
    </w:rPr>
  </w:style>
  <w:style w:styleId="Heading6" w:type="paragraph">
    <w:name w:val="Heading 6"/>
    <w:basedOn w:val="Normal"/>
    <w:uiPriority w:val="1"/>
    <w:qFormat/>
    <w:pPr>
      <w:outlineLvl w:val="6"/>
    </w:pPr>
    <w:rPr>
      <w:rFonts w:ascii="SimSun" w:hAnsi="SimSun" w:eastAsia="SimSun"/>
      <w:sz w:val="55"/>
      <w:szCs w:val="55"/>
    </w:rPr>
  </w:style>
  <w:style w:styleId="Heading7" w:type="paragraph">
    <w:name w:val="Heading 7"/>
    <w:basedOn w:val="Normal"/>
    <w:uiPriority w:val="1"/>
    <w:qFormat/>
    <w:pPr>
      <w:ind w:left="116"/>
      <w:outlineLvl w:val="7"/>
    </w:pPr>
    <w:rPr>
      <w:rFonts w:ascii="微軟正黑體" w:hAnsi="微軟正黑體" w:eastAsia="微軟正黑體"/>
      <w:b/>
      <w:bCs/>
      <w:sz w:val="47"/>
      <w:szCs w:val="47"/>
    </w:rPr>
  </w:style>
  <w:style w:styleId="Heading8" w:type="paragraph">
    <w:name w:val="Heading 8"/>
    <w:basedOn w:val="Normal"/>
    <w:uiPriority w:val="1"/>
    <w:qFormat/>
    <w:pPr>
      <w:ind w:left="135"/>
      <w:outlineLvl w:val="8"/>
    </w:pPr>
    <w:rPr>
      <w:rFonts w:ascii="SimSun" w:hAnsi="SimSun" w:eastAsia="SimSun"/>
      <w:sz w:val="47"/>
      <w:szCs w:val="47"/>
    </w:rPr>
  </w:style>
  <w:style w:styleId="Heading9" w:type="paragraph">
    <w:name w:val="Heading 9"/>
    <w:basedOn w:val="Normal"/>
    <w:uiPriority w:val="1"/>
    <w:qFormat/>
    <w:pPr>
      <w:spacing w:before="127"/>
      <w:ind w:left="649"/>
      <w:outlineLvl w:val="9"/>
    </w:pPr>
    <w:rPr>
      <w:rFonts w:ascii="SimSun" w:hAnsi="SimSun" w:eastAsia="SimSun"/>
      <w:sz w:val="39"/>
      <w:szCs w:val="39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jpeg"/><Relationship Id="rId18" Type="http://schemas.openxmlformats.org/officeDocument/2006/relationships/image" Target="media/image14.jpeg"/><Relationship Id="rId19" Type="http://schemas.openxmlformats.org/officeDocument/2006/relationships/image" Target="media/image15.jpe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jpe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jpeg"/><Relationship Id="rId41" Type="http://schemas.openxmlformats.org/officeDocument/2006/relationships/image" Target="media/image37.jpe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2013-07-14T03:54:15Z</dcterms:created>
  <dcterms:modified xsi:type="dcterms:W3CDTF">2013-07-14T03:54:15Z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2010-11-24T00:00:00Z</vt:filetime>
  </property>
  <property fmtid="{D5CDD505-2E9C-101B-9397-08002B2CF9AE}" pid="3" name="LastSaved">
    <vt:filetime>2013-07-13T00:00:00Z</vt:filetime>
  </property>
</Properties>
</file>